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269"/>
        <w:gridCol w:w="8109"/>
      </w:tblGrid>
      <w:tr w:rsidR="00353F0C" w:rsidRPr="00104E8F" w14:paraId="4AABDB7E" w14:textId="77777777" w:rsidTr="00353F0C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04F84645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Title"/>
            <w:bookmarkStart w:id="1" w:name="SubTitle"/>
            <w:r w:rsidRPr="00104E8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04E8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104E8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3AC7578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4A236378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53F0C" w:rsidRPr="00104E8F" w14:paraId="177FF77D" w14:textId="77777777" w:rsidTr="00353F0C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E105601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C0270D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4DA6EA86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353F0C" w:rsidRPr="00104E8F" w14:paraId="7D1B6B98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234643F7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59AA0E21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6BECF90D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53F0C" w:rsidRPr="00104E8F" w14:paraId="29B42529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1FFB9A6F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126063AD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16DCA50A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53F0C" w:rsidRPr="00104E8F" w14:paraId="353BB498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F025608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17AB5D55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24283310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</w:p>
        </w:tc>
      </w:tr>
      <w:tr w:rsidR="00353F0C" w:rsidRPr="00104E8F" w14:paraId="3603EE30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4E8C0582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CBC2158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08581400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53F0C" w:rsidRPr="00104E8F" w14:paraId="387B1D8B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4FD56507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891A338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162F87D8" w14:textId="77777777" w:rsidR="00353F0C" w:rsidRPr="00104E8F" w:rsidRDefault="00353F0C" w:rsidP="00353F0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</w:t>
            </w: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ไวรัส</w:t>
            </w:r>
            <w:r w:rsidRPr="00104E8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โคโรนา</w:t>
            </w: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2019 (Covid-19)</w:t>
            </w:r>
          </w:p>
        </w:tc>
      </w:tr>
      <w:tr w:rsidR="00353F0C" w:rsidRPr="00104E8F" w14:paraId="41C30938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6629408D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79E4001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6D0A5DF2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53F0C" w:rsidRPr="00104E8F" w14:paraId="783F6705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245905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71C05CFB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BBC0CA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53F0C" w:rsidRPr="00104E8F" w14:paraId="6F666B00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336015BD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82ED54C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07B96BBA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สินค้าคงเหลือ  </w:t>
            </w:r>
          </w:p>
        </w:tc>
      </w:tr>
      <w:tr w:rsidR="00353F0C" w:rsidRPr="00104E8F" w14:paraId="434B29CF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4723D430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44901293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662562C6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353F0C" w:rsidRPr="00104E8F" w14:paraId="15C23CFA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358FC8E9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81B5CE5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CC7BD9D" w14:textId="77777777" w:rsidR="00353F0C" w:rsidRPr="00104E8F" w:rsidRDefault="00353F0C" w:rsidP="00353F0C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53F0C" w:rsidRPr="00104E8F" w14:paraId="4D81906E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57AA0FEC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3231A70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35E28127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เงินลงทุนในตราสารทุนที่ไม่อยู่ในความต้องการของตลาด  </w:t>
            </w:r>
          </w:p>
        </w:tc>
      </w:tr>
      <w:tr w:rsidR="00353F0C" w:rsidRPr="00104E8F" w14:paraId="16D3D958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E8EAEF0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42DA2B5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46BE8A7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53F0C" w:rsidRPr="00104E8F" w14:paraId="41C672D7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5845C914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083FE261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15DC5C1D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353F0C" w:rsidRPr="00104E8F" w14:paraId="2E2B71B0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53085AF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618573C6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57B74DAB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353F0C" w:rsidRPr="00104E8F" w14:paraId="461FD643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53B53B3D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6AAE65E1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3F8756F5" w14:textId="77777777" w:rsidR="00353F0C" w:rsidRPr="00104E8F" w:rsidRDefault="00353F0C" w:rsidP="00353F0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53F0C" w:rsidRPr="00104E8F" w14:paraId="43B85E92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4E6B9956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10E65FA5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0F009E4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104E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</w:t>
            </w: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ประโยชน์พนักงาน</w:t>
            </w:r>
          </w:p>
        </w:tc>
      </w:tr>
      <w:tr w:rsidR="00353F0C" w:rsidRPr="00104E8F" w14:paraId="622F98A8" w14:textId="77777777" w:rsidTr="00353F0C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310F2DD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C41CA60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52FD804B" w14:textId="77777777" w:rsidR="00353F0C" w:rsidRPr="00104E8F" w:rsidRDefault="00353F0C" w:rsidP="00353F0C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353F0C" w:rsidRPr="00104E8F" w14:paraId="77EA2C68" w14:textId="77777777" w:rsidTr="00353F0C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70055F2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2EE1ADA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4388F34A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53F0C" w:rsidRPr="00104E8F" w14:paraId="74017CC6" w14:textId="77777777" w:rsidTr="00353F0C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6DB67968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C5C6CB7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50C36B8A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104E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53F0C" w:rsidRPr="00104E8F" w14:paraId="10A5A933" w14:textId="77777777" w:rsidTr="00353F0C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81CAA7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EC599A2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7DA3D169" w14:textId="77777777" w:rsidR="00353F0C" w:rsidRPr="00104E8F" w:rsidRDefault="00353F0C" w:rsidP="00353F0C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353F0C" w:rsidRPr="00104E8F" w14:paraId="046100E7" w14:textId="77777777" w:rsidTr="00353F0C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E58CD56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CA44D7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3DBFDBD3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53F0C" w:rsidRPr="00104E8F" w14:paraId="75051617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86C49D4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D590E6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2C8B3F38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53F0C" w:rsidRPr="00104E8F" w14:paraId="66CEA063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F2D6CE2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B7161B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46D7FB40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              </w:t>
            </w:r>
          </w:p>
        </w:tc>
      </w:tr>
      <w:tr w:rsidR="00353F0C" w:rsidRPr="00104E8F" w14:paraId="02519FF5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FEBE383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83E17F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14:paraId="596E94DC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53F0C" w:rsidRPr="00104E8F" w14:paraId="42F5EA61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107219ED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14:paraId="04595B1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30932FC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53F0C" w:rsidRPr="00104E8F" w14:paraId="321C2CFE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6F2D5664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39581B49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041B9B29" w14:textId="77777777" w:rsidR="00353F0C" w:rsidRPr="00104E8F" w:rsidRDefault="00353F0C" w:rsidP="00353F0C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b w:val="0"/>
                <w:bCs w:val="0"/>
                <w:szCs w:val="30"/>
                <w:cs/>
              </w:rPr>
            </w:pPr>
            <w:r w:rsidRPr="00104E8F">
              <w:rPr>
                <w:b w:val="0"/>
                <w:bCs w:val="0"/>
                <w:szCs w:val="30"/>
                <w:cs/>
              </w:rPr>
              <w:t>การบริหารจัดการทุน</w:t>
            </w:r>
            <w:r w:rsidRPr="00104E8F">
              <w:rPr>
                <w:b w:val="0"/>
                <w:bCs w:val="0"/>
                <w:szCs w:val="30"/>
              </w:rPr>
              <w:t xml:space="preserve">  </w:t>
            </w:r>
          </w:p>
        </w:tc>
      </w:tr>
      <w:tr w:rsidR="00353F0C" w:rsidRPr="00104E8F" w14:paraId="51A6C4EE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DF6CF7B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00829F45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2E24B7AA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53F0C" w:rsidRPr="00104E8F" w14:paraId="789B4E13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05DDD171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29B8984B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29B75096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353F0C" w:rsidRPr="00104E8F" w14:paraId="075ED844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790F28F5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A33B29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14:paraId="72216CFB" w14:textId="77777777" w:rsidR="00353F0C" w:rsidRPr="00104E8F" w:rsidRDefault="00353F0C" w:rsidP="00353F0C">
            <w:pPr>
              <w:pStyle w:val="Heading1"/>
              <w:numPr>
                <w:ilvl w:val="0"/>
                <w:numId w:val="0"/>
              </w:numPr>
              <w:ind w:left="540"/>
              <w:rPr>
                <w:b w:val="0"/>
                <w:bCs w:val="0"/>
                <w:szCs w:val="30"/>
                <w:cs/>
              </w:rPr>
            </w:pPr>
          </w:p>
        </w:tc>
      </w:tr>
      <w:tr w:rsidR="00353F0C" w:rsidRPr="00104E8F" w14:paraId="10ADFEFE" w14:textId="77777777" w:rsidTr="00353F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14:paraId="5C9B5E93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color w:val="FFFFFF" w:themeColor="background1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 w:val="0"/>
                <w:bCs w:val="0"/>
                <w:color w:val="FFFFFF" w:themeColor="background1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4F881E3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109" w:type="dxa"/>
          </w:tcPr>
          <w:p w14:paraId="33FD1F7E" w14:textId="77777777" w:rsidR="00353F0C" w:rsidRPr="00104E8F" w:rsidRDefault="00353F0C" w:rsidP="0035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color w:val="FFFFFF" w:themeColor="background1"/>
                <w:sz w:val="30"/>
                <w:szCs w:val="30"/>
                <w:cs/>
              </w:rPr>
            </w:pPr>
            <w:r w:rsidRPr="00104E8F">
              <w:rPr>
                <w:rFonts w:ascii="Angsana New" w:hAnsi="Angsana New" w:cs="Angsana New" w:hint="cs"/>
                <w:b w:val="0"/>
                <w:bCs w:val="0"/>
                <w:color w:val="FFFFFF" w:themeColor="background1"/>
                <w:sz w:val="30"/>
                <w:szCs w:val="30"/>
                <w:cs/>
              </w:rPr>
              <w:t>มาตรฐานการรายงานทางการเงินที่ยังไม่ใช้</w:t>
            </w:r>
          </w:p>
        </w:tc>
      </w:tr>
    </w:tbl>
    <w:p w14:paraId="1AF4007A" w14:textId="32A01678" w:rsidR="00EC0A85" w:rsidRPr="004233E3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bookmarkEnd w:id="0"/>
    <w:bookmarkEnd w:id="1"/>
    <w:p w14:paraId="48D85204" w14:textId="77777777" w:rsidR="00014212" w:rsidRPr="00104E8F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br w:type="page"/>
      </w:r>
      <w:r w:rsidRPr="00104E8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CF4948" w14:textId="77777777" w:rsidR="00014212" w:rsidRPr="00104E8F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3B233B" w14:textId="0A83FF40" w:rsidR="00014212" w:rsidRPr="00104E8F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งบการเงิน</w:t>
      </w:r>
      <w:r w:rsidR="00B314A8" w:rsidRPr="00104E8F">
        <w:rPr>
          <w:rFonts w:ascii="Angsana New" w:hAnsi="Angsana New"/>
          <w:sz w:val="30"/>
          <w:szCs w:val="30"/>
          <w:cs/>
        </w:rPr>
        <w:t>นี้</w:t>
      </w:r>
      <w:r w:rsidRPr="00104E8F">
        <w:rPr>
          <w:rFonts w:ascii="Angsana New" w:hAnsi="Angsana New"/>
          <w:sz w:val="30"/>
          <w:szCs w:val="30"/>
          <w:cs/>
        </w:rPr>
        <w:t>ได้รับอนุมัติ</w:t>
      </w:r>
      <w:r w:rsidR="009769AA" w:rsidRPr="00104E8F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04E8F">
        <w:rPr>
          <w:rFonts w:ascii="Angsana New" w:hAnsi="Angsana New"/>
          <w:sz w:val="30"/>
          <w:szCs w:val="30"/>
          <w:cs/>
        </w:rPr>
        <w:t>จาก</w:t>
      </w:r>
      <w:r w:rsidR="006317B7" w:rsidRPr="00104E8F">
        <w:rPr>
          <w:rFonts w:ascii="Angsana New" w:hAnsi="Angsana New"/>
          <w:sz w:val="30"/>
          <w:szCs w:val="30"/>
          <w:cs/>
        </w:rPr>
        <w:t>คณะ</w:t>
      </w:r>
      <w:r w:rsidRPr="00104E8F">
        <w:rPr>
          <w:rFonts w:ascii="Angsana New" w:hAnsi="Angsana New"/>
          <w:sz w:val="30"/>
          <w:szCs w:val="30"/>
          <w:cs/>
        </w:rPr>
        <w:t>กรรมการ</w:t>
      </w:r>
      <w:r w:rsidR="0070254A" w:rsidRPr="00104E8F">
        <w:rPr>
          <w:rFonts w:ascii="Angsana New" w:hAnsi="Angsana New"/>
          <w:sz w:val="30"/>
          <w:szCs w:val="30"/>
          <w:cs/>
        </w:rPr>
        <w:t>เ</w:t>
      </w:r>
      <w:r w:rsidRPr="00104E8F">
        <w:rPr>
          <w:rFonts w:ascii="Angsana New" w:hAnsi="Angsana New"/>
          <w:sz w:val="30"/>
          <w:szCs w:val="30"/>
          <w:cs/>
        </w:rPr>
        <w:t>มื่อวันที่</w:t>
      </w:r>
      <w:r w:rsidR="009D41EE" w:rsidRPr="00104E8F">
        <w:rPr>
          <w:rFonts w:ascii="Angsana New" w:hAnsi="Angsana New"/>
          <w:sz w:val="30"/>
          <w:szCs w:val="30"/>
        </w:rPr>
        <w:t xml:space="preserve"> </w:t>
      </w:r>
      <w:r w:rsidR="00491576" w:rsidRPr="00104E8F">
        <w:rPr>
          <w:rFonts w:ascii="Angsana New" w:hAnsi="Angsana New"/>
          <w:sz w:val="30"/>
          <w:szCs w:val="30"/>
        </w:rPr>
        <w:t>2</w:t>
      </w:r>
      <w:r w:rsidR="00BB2A6C" w:rsidRPr="00104E8F">
        <w:rPr>
          <w:rFonts w:ascii="Angsana New" w:hAnsi="Angsana New"/>
          <w:sz w:val="30"/>
          <w:szCs w:val="30"/>
        </w:rPr>
        <w:t>5</w:t>
      </w:r>
      <w:r w:rsidR="00491576" w:rsidRPr="00104E8F">
        <w:rPr>
          <w:rFonts w:ascii="Angsana New" w:hAnsi="Angsana New"/>
          <w:sz w:val="30"/>
          <w:szCs w:val="30"/>
        </w:rPr>
        <w:t xml:space="preserve"> </w:t>
      </w:r>
      <w:r w:rsidR="00491576" w:rsidRPr="00104E8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66899" w:rsidRPr="00104E8F">
        <w:rPr>
          <w:rFonts w:ascii="Angsana New" w:hAnsi="Angsana New"/>
          <w:sz w:val="30"/>
          <w:szCs w:val="30"/>
        </w:rPr>
        <w:t>256</w:t>
      </w:r>
      <w:r w:rsidR="00BB2A6C" w:rsidRPr="00104E8F">
        <w:rPr>
          <w:rFonts w:ascii="Angsana New" w:hAnsi="Angsana New"/>
          <w:sz w:val="30"/>
          <w:szCs w:val="30"/>
        </w:rPr>
        <w:t>4</w:t>
      </w:r>
    </w:p>
    <w:p w14:paraId="6BC33A44" w14:textId="77777777" w:rsidR="00014212" w:rsidRPr="00104E8F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B9F2682" w14:textId="77777777" w:rsidR="00014212" w:rsidRPr="00104E8F" w:rsidRDefault="009769AA" w:rsidP="004E0E01">
      <w:pPr>
        <w:pStyle w:val="Heading1"/>
        <w:numPr>
          <w:ilvl w:val="0"/>
          <w:numId w:val="23"/>
        </w:numPr>
        <w:ind w:left="540" w:hanging="540"/>
        <w:rPr>
          <w:szCs w:val="30"/>
        </w:rPr>
      </w:pPr>
      <w:r w:rsidRPr="00104E8F">
        <w:rPr>
          <w:szCs w:val="30"/>
          <w:cs/>
        </w:rPr>
        <w:t>ข้อมูล</w:t>
      </w:r>
      <w:r w:rsidR="00014212" w:rsidRPr="00104E8F">
        <w:rPr>
          <w:szCs w:val="30"/>
          <w:cs/>
        </w:rPr>
        <w:t>ทั่วไป</w:t>
      </w:r>
    </w:p>
    <w:p w14:paraId="639520F7" w14:textId="77777777" w:rsidR="00014212" w:rsidRPr="00104E8F" w:rsidRDefault="00014212" w:rsidP="00EB6969">
      <w:pPr>
        <w:pStyle w:val="NoSpacing"/>
      </w:pPr>
    </w:p>
    <w:p w14:paraId="6B1E9877" w14:textId="77777777" w:rsidR="00014212" w:rsidRPr="00104E8F" w:rsidRDefault="00014212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บริษัท ทรอปิคอลแคนนิ่ง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/>
          <w:sz w:val="30"/>
          <w:szCs w:val="30"/>
          <w:cs/>
        </w:rPr>
        <w:t>ประเทศไทย</w:t>
      </w:r>
      <w:r w:rsidRPr="00104E8F">
        <w:rPr>
          <w:rFonts w:ascii="Angsana New" w:hAnsi="Angsana New"/>
          <w:sz w:val="30"/>
          <w:szCs w:val="30"/>
        </w:rPr>
        <w:t xml:space="preserve">) </w:t>
      </w:r>
      <w:r w:rsidRPr="00104E8F">
        <w:rPr>
          <w:rFonts w:ascii="Angsana New" w:hAnsi="Angsana New"/>
          <w:sz w:val="30"/>
          <w:szCs w:val="30"/>
          <w:cs/>
        </w:rPr>
        <w:t xml:space="preserve">จำกัด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/>
          <w:sz w:val="30"/>
          <w:szCs w:val="30"/>
          <w:cs/>
        </w:rPr>
        <w:t>มหาชน</w:t>
      </w:r>
      <w:r w:rsidRPr="00104E8F">
        <w:rPr>
          <w:rFonts w:ascii="Angsana New" w:hAnsi="Angsana New"/>
          <w:sz w:val="30"/>
          <w:szCs w:val="30"/>
        </w:rPr>
        <w:t>) “</w:t>
      </w:r>
      <w:r w:rsidRPr="00104E8F">
        <w:rPr>
          <w:rFonts w:ascii="Angsana New" w:hAnsi="Angsana New"/>
          <w:sz w:val="30"/>
          <w:szCs w:val="30"/>
          <w:cs/>
        </w:rPr>
        <w:t>บริษัท</w:t>
      </w:r>
      <w:r w:rsidRPr="00104E8F">
        <w:rPr>
          <w:rFonts w:ascii="Angsana New" w:hAnsi="Angsana New"/>
          <w:sz w:val="30"/>
          <w:szCs w:val="30"/>
        </w:rPr>
        <w:t>”</w:t>
      </w:r>
      <w:r w:rsidRPr="00104E8F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</w:t>
      </w:r>
      <w:r w:rsidR="000D0AFC" w:rsidRPr="00104E8F">
        <w:rPr>
          <w:rFonts w:ascii="Angsana New" w:hAnsi="Angsana New"/>
          <w:sz w:val="30"/>
          <w:szCs w:val="30"/>
          <w:cs/>
        </w:rPr>
        <w:t>ทย</w:t>
      </w:r>
      <w:r w:rsidR="0091067E"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และ</w:t>
      </w:r>
      <w:r w:rsidR="006934DA" w:rsidRPr="00104E8F">
        <w:rPr>
          <w:rFonts w:ascii="Angsana New" w:hAnsi="Angsana New"/>
          <w:sz w:val="30"/>
          <w:szCs w:val="30"/>
        </w:rPr>
        <w:t xml:space="preserve">     </w:t>
      </w:r>
      <w:r w:rsidR="008859F5" w:rsidRPr="00104E8F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จดทะเบียนกับตลาดหลักทรัพย์แห่งประเทศไทยเมื่อปี </w:t>
      </w:r>
      <w:r w:rsidR="008859F5" w:rsidRPr="00104E8F">
        <w:rPr>
          <w:rFonts w:ascii="Angsana New" w:hAnsi="Angsana New"/>
          <w:sz w:val="30"/>
          <w:szCs w:val="30"/>
        </w:rPr>
        <w:t xml:space="preserve">2533 </w:t>
      </w:r>
      <w:r w:rsidR="0066466C" w:rsidRPr="00104E8F">
        <w:rPr>
          <w:rFonts w:ascii="Angsana New" w:hAnsi="Angsana New" w:hint="cs"/>
          <w:sz w:val="30"/>
          <w:szCs w:val="30"/>
          <w:cs/>
        </w:rPr>
        <w:t>โดย</w:t>
      </w:r>
      <w:r w:rsidR="00D2559E" w:rsidRPr="00104E8F">
        <w:rPr>
          <w:rFonts w:ascii="Angsana New" w:hAnsi="Angsana New"/>
          <w:sz w:val="30"/>
          <w:szCs w:val="30"/>
          <w:cs/>
        </w:rPr>
        <w:t>มี</w:t>
      </w:r>
      <w:r w:rsidR="0070254A" w:rsidRPr="00104E8F">
        <w:rPr>
          <w:rFonts w:ascii="Angsana New" w:hAnsi="Angsana New"/>
          <w:sz w:val="30"/>
          <w:szCs w:val="30"/>
          <w:cs/>
        </w:rPr>
        <w:t>ที่</w:t>
      </w:r>
      <w:r w:rsidRPr="00104E8F">
        <w:rPr>
          <w:rFonts w:ascii="Angsana New" w:hAnsi="Angsana New"/>
          <w:sz w:val="30"/>
          <w:szCs w:val="30"/>
          <w:cs/>
        </w:rPr>
        <w:t>อยู่จดทะเบียน</w:t>
      </w:r>
      <w:r w:rsidR="0066466C" w:rsidRPr="00104E8F">
        <w:rPr>
          <w:rFonts w:ascii="Angsana New" w:hAnsi="Angsana New" w:hint="cs"/>
          <w:sz w:val="30"/>
          <w:szCs w:val="30"/>
          <w:cs/>
        </w:rPr>
        <w:t>ของบริษัท</w:t>
      </w:r>
      <w:r w:rsidRPr="00104E8F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CD3450" w:rsidRPr="00104E8F">
        <w:rPr>
          <w:rFonts w:ascii="Angsana New" w:hAnsi="Angsana New"/>
          <w:sz w:val="30"/>
          <w:szCs w:val="30"/>
        </w:rPr>
        <w:t>1/1</w:t>
      </w:r>
      <w:r w:rsidRPr="00104E8F">
        <w:rPr>
          <w:rFonts w:ascii="Angsana New" w:hAnsi="Angsana New"/>
          <w:sz w:val="30"/>
          <w:szCs w:val="30"/>
          <w:cs/>
        </w:rPr>
        <w:t xml:space="preserve"> หมู่ที่ </w:t>
      </w:r>
      <w:r w:rsidR="00CD3450" w:rsidRPr="00104E8F">
        <w:rPr>
          <w:rFonts w:ascii="Angsana New" w:hAnsi="Angsana New"/>
          <w:sz w:val="30"/>
          <w:szCs w:val="30"/>
        </w:rPr>
        <w:t>2</w:t>
      </w:r>
      <w:r w:rsidRPr="00104E8F">
        <w:rPr>
          <w:rFonts w:ascii="Angsana New" w:hAnsi="Angsana New"/>
          <w:sz w:val="30"/>
          <w:szCs w:val="30"/>
          <w:cs/>
        </w:rPr>
        <w:t xml:space="preserve"> ตำบลทุ่งใหญ่ อำเภอหาดใหญ่ จังหวัดสงขลา </w:t>
      </w:r>
      <w:r w:rsidR="00CD3450" w:rsidRPr="00104E8F">
        <w:rPr>
          <w:rFonts w:ascii="Angsana New" w:hAnsi="Angsana New"/>
          <w:sz w:val="30"/>
          <w:szCs w:val="30"/>
        </w:rPr>
        <w:t>90110</w:t>
      </w:r>
      <w:r w:rsidR="00B36B04" w:rsidRPr="00104E8F">
        <w:rPr>
          <w:rFonts w:ascii="Angsana New" w:hAnsi="Angsana New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ประเทศไทย</w:t>
      </w:r>
    </w:p>
    <w:p w14:paraId="0FCC0D49" w14:textId="77777777" w:rsidR="00B314A8" w:rsidRPr="00104E8F" w:rsidRDefault="00B314A8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2266D55" w14:textId="77777777" w:rsidR="00B314A8" w:rsidRPr="00104E8F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ผู้ถือหุ้นรายใหญ</w:t>
      </w:r>
      <w:r w:rsidR="002B5725" w:rsidRPr="00104E8F">
        <w:rPr>
          <w:rFonts w:ascii="Angsana New" w:hAnsi="Angsana New"/>
          <w:sz w:val="30"/>
          <w:szCs w:val="30"/>
          <w:cs/>
        </w:rPr>
        <w:t>่ในระหว่างปีได้แก่ นายตัน บุน ปิ</w:t>
      </w:r>
      <w:r w:rsidRPr="00104E8F">
        <w:rPr>
          <w:rFonts w:ascii="Angsana New" w:hAnsi="Angsana New"/>
          <w:sz w:val="30"/>
          <w:szCs w:val="30"/>
          <w:cs/>
        </w:rPr>
        <w:t xml:space="preserve">น (ถือหุ้นร้อยละ </w:t>
      </w:r>
      <w:r w:rsidR="00CD3450" w:rsidRPr="00104E8F">
        <w:rPr>
          <w:rFonts w:ascii="Angsana New" w:hAnsi="Angsana New"/>
          <w:sz w:val="30"/>
          <w:szCs w:val="30"/>
        </w:rPr>
        <w:t>24.6</w:t>
      </w:r>
      <w:r w:rsidRPr="00104E8F">
        <w:rPr>
          <w:rFonts w:ascii="Angsana New" w:hAnsi="Angsana New"/>
          <w:sz w:val="30"/>
          <w:szCs w:val="30"/>
          <w:cs/>
        </w:rPr>
        <w:t>)</w:t>
      </w:r>
      <w:r w:rsidR="004C7240" w:rsidRPr="00104E8F">
        <w:rPr>
          <w:rFonts w:ascii="Angsana New" w:hAnsi="Angsana New"/>
          <w:sz w:val="30"/>
          <w:szCs w:val="30"/>
        </w:rPr>
        <w:t xml:space="preserve"> </w:t>
      </w:r>
      <w:r w:rsidR="004C7240" w:rsidRPr="00104E8F">
        <w:rPr>
          <w:rFonts w:ascii="Angsana New" w:hAnsi="Angsana New" w:hint="cs"/>
          <w:sz w:val="30"/>
          <w:szCs w:val="30"/>
          <w:cs/>
        </w:rPr>
        <w:t xml:space="preserve">และนายตัน เซา ปอ </w:t>
      </w:r>
      <w:r w:rsidR="004C7240" w:rsidRPr="00104E8F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4C7240" w:rsidRPr="00104E8F">
        <w:rPr>
          <w:rFonts w:ascii="Angsana New" w:hAnsi="Angsana New"/>
          <w:sz w:val="30"/>
          <w:szCs w:val="30"/>
        </w:rPr>
        <w:t>13.6</w:t>
      </w:r>
      <w:r w:rsidR="004C7240" w:rsidRPr="00104E8F">
        <w:rPr>
          <w:rFonts w:ascii="Angsana New" w:hAnsi="Angsana New"/>
          <w:sz w:val="30"/>
          <w:szCs w:val="30"/>
          <w:cs/>
        </w:rPr>
        <w:t>)</w:t>
      </w:r>
    </w:p>
    <w:p w14:paraId="373D181E" w14:textId="77777777" w:rsidR="00014212" w:rsidRPr="00104E8F" w:rsidRDefault="00014212" w:rsidP="00EB6969">
      <w:pPr>
        <w:pStyle w:val="NoSpacing"/>
      </w:pPr>
    </w:p>
    <w:p w14:paraId="3DD30041" w14:textId="229A4B4F" w:rsidR="002756E2" w:rsidRPr="00104E8F" w:rsidRDefault="002756E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</w:t>
      </w:r>
      <w:r w:rsidR="009769AA" w:rsidRPr="00104E8F">
        <w:rPr>
          <w:rFonts w:ascii="Angsana New" w:hAnsi="Angsana New"/>
          <w:sz w:val="30"/>
          <w:szCs w:val="30"/>
          <w:cs/>
        </w:rPr>
        <w:t>จำหน่าย</w:t>
      </w:r>
      <w:r w:rsidR="00436F4F" w:rsidRPr="00104E8F">
        <w:rPr>
          <w:rFonts w:ascii="Angsana New" w:hAnsi="Angsana New"/>
          <w:sz w:val="30"/>
          <w:szCs w:val="30"/>
          <w:cs/>
        </w:rPr>
        <w:t>อาหารทะเลบรรจุกระป๋อง</w:t>
      </w:r>
      <w:r w:rsidR="0015620C" w:rsidRPr="00104E8F">
        <w:rPr>
          <w:rFonts w:ascii="Angsana New" w:hAnsi="Angsana New"/>
          <w:sz w:val="30"/>
          <w:szCs w:val="30"/>
          <w:cs/>
        </w:rPr>
        <w:t>และบรรจุซอง</w:t>
      </w:r>
      <w:r w:rsidR="00C67873" w:rsidRPr="00104E8F">
        <w:rPr>
          <w:rFonts w:ascii="Angsana New" w:hAnsi="Angsana New"/>
          <w:sz w:val="30"/>
          <w:szCs w:val="30"/>
        </w:rPr>
        <w:t xml:space="preserve"> </w:t>
      </w:r>
      <w:r w:rsidR="00885BD6" w:rsidRPr="00104E8F">
        <w:rPr>
          <w:rFonts w:ascii="Angsana New" w:hAnsi="Angsana New" w:hint="cs"/>
          <w:sz w:val="30"/>
          <w:szCs w:val="30"/>
          <w:cs/>
        </w:rPr>
        <w:t>โดย</w:t>
      </w:r>
      <w:r w:rsidRPr="00104E8F">
        <w:rPr>
          <w:rFonts w:ascii="Angsana New" w:hAnsi="Angsana New"/>
          <w:sz w:val="30"/>
          <w:szCs w:val="30"/>
          <w:cs/>
        </w:rPr>
        <w:t>รายละเอียดของ</w:t>
      </w:r>
      <w:r w:rsidR="007873DC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บริษัทย่อย</w:t>
      </w:r>
      <w:r w:rsidR="0091067E" w:rsidRPr="00104E8F">
        <w:rPr>
          <w:rFonts w:ascii="Angsana New" w:hAnsi="Angsana New"/>
          <w:sz w:val="30"/>
          <w:szCs w:val="30"/>
        </w:rPr>
        <w:t xml:space="preserve"> </w:t>
      </w:r>
      <w:r w:rsidR="0091067E" w:rsidRPr="00104E8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067E" w:rsidRPr="00104E8F">
        <w:rPr>
          <w:rFonts w:ascii="Angsana New" w:hAnsi="Angsana New"/>
          <w:sz w:val="30"/>
          <w:szCs w:val="30"/>
        </w:rPr>
        <w:t xml:space="preserve">31 </w:t>
      </w:r>
      <w:r w:rsidR="0091067E" w:rsidRPr="00104E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41E9" w:rsidRPr="00104E8F">
        <w:rPr>
          <w:rFonts w:ascii="Angsana New" w:hAnsi="Angsana New"/>
          <w:sz w:val="30"/>
          <w:szCs w:val="30"/>
        </w:rPr>
        <w:t>256</w:t>
      </w:r>
      <w:r w:rsidR="00300531" w:rsidRPr="00104E8F">
        <w:rPr>
          <w:rFonts w:ascii="Angsana New" w:hAnsi="Angsana New"/>
          <w:sz w:val="30"/>
          <w:szCs w:val="30"/>
        </w:rPr>
        <w:t>3</w:t>
      </w:r>
      <w:r w:rsidR="003041E9" w:rsidRPr="00104E8F">
        <w:rPr>
          <w:rFonts w:ascii="Angsana New" w:hAnsi="Angsana New"/>
          <w:sz w:val="30"/>
          <w:szCs w:val="30"/>
        </w:rPr>
        <w:t xml:space="preserve"> </w:t>
      </w:r>
      <w:r w:rsidR="003041E9" w:rsidRPr="00104E8F">
        <w:rPr>
          <w:rFonts w:ascii="Angsana New" w:hAnsi="Angsana New"/>
          <w:sz w:val="30"/>
          <w:szCs w:val="30"/>
          <w:cs/>
        </w:rPr>
        <w:t xml:space="preserve">และ </w:t>
      </w:r>
      <w:r w:rsidR="003041E9" w:rsidRPr="00104E8F">
        <w:rPr>
          <w:rFonts w:ascii="Angsana New" w:hAnsi="Angsana New"/>
          <w:sz w:val="30"/>
          <w:szCs w:val="30"/>
        </w:rPr>
        <w:t>256</w:t>
      </w:r>
      <w:r w:rsidR="00300531" w:rsidRPr="00104E8F">
        <w:rPr>
          <w:rFonts w:ascii="Angsana New" w:hAnsi="Angsana New"/>
          <w:sz w:val="30"/>
          <w:szCs w:val="30"/>
        </w:rPr>
        <w:t>2</w:t>
      </w:r>
      <w:r w:rsidR="0091067E" w:rsidRPr="00104E8F">
        <w:rPr>
          <w:rFonts w:ascii="Angsana New" w:hAnsi="Angsana New"/>
          <w:sz w:val="30"/>
          <w:szCs w:val="30"/>
        </w:rPr>
        <w:t xml:space="preserve"> </w:t>
      </w:r>
      <w:r w:rsidR="00F9113E" w:rsidRPr="00104E8F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7873DC" w:rsidRPr="00104E8F">
        <w:rPr>
          <w:rFonts w:ascii="Angsana New" w:hAnsi="Angsana New"/>
          <w:sz w:val="30"/>
          <w:szCs w:val="30"/>
        </w:rPr>
        <w:t>10</w:t>
      </w:r>
    </w:p>
    <w:p w14:paraId="62BD90C8" w14:textId="77777777" w:rsidR="00F17282" w:rsidRPr="00104E8F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D683A53" w14:textId="77777777" w:rsidR="00014212" w:rsidRPr="00104E8F" w:rsidRDefault="009769AA" w:rsidP="004E0E01">
      <w:pPr>
        <w:pStyle w:val="Heading1"/>
        <w:numPr>
          <w:ilvl w:val="0"/>
          <w:numId w:val="23"/>
        </w:numPr>
        <w:ind w:left="540" w:hanging="540"/>
        <w:rPr>
          <w:szCs w:val="30"/>
        </w:rPr>
      </w:pPr>
      <w:r w:rsidRPr="00104E8F">
        <w:rPr>
          <w:szCs w:val="30"/>
          <w:cs/>
        </w:rPr>
        <w:t>เกณฑ์</w:t>
      </w:r>
      <w:r w:rsidR="00014212" w:rsidRPr="00104E8F">
        <w:rPr>
          <w:szCs w:val="30"/>
          <w:cs/>
        </w:rPr>
        <w:t>การจัดทำงบการเงิน</w:t>
      </w:r>
    </w:p>
    <w:p w14:paraId="42924AAF" w14:textId="77777777" w:rsidR="00014212" w:rsidRPr="00104E8F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eastAsia="Cordia New" w:hAnsi="Angsana New"/>
          <w:sz w:val="30"/>
          <w:szCs w:val="30"/>
        </w:rPr>
      </w:pPr>
    </w:p>
    <w:p w14:paraId="0147EED3" w14:textId="77777777" w:rsidR="008D5EFE" w:rsidRPr="00104E8F" w:rsidRDefault="008D5EFE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FA1C090" w14:textId="77777777" w:rsidR="008D5EFE" w:rsidRPr="00104E8F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eastAsia="Cordia New" w:hAnsi="Angsana New"/>
          <w:sz w:val="30"/>
          <w:szCs w:val="30"/>
        </w:rPr>
      </w:pPr>
    </w:p>
    <w:p w14:paraId="3B6518B9" w14:textId="77777777" w:rsidR="00B66DCC" w:rsidRPr="00104E8F" w:rsidRDefault="00C50B57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6F57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สภาวิชาชีพบัญชีฯ</w:t>
      </w:r>
      <w:r w:rsidR="006934DA"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3072504B" w14:textId="5D828410" w:rsidR="00F560DE" w:rsidRPr="00104E8F" w:rsidRDefault="00F560DE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115451" w14:textId="3421EAE0" w:rsidR="001D56D9" w:rsidRPr="00104E8F" w:rsidRDefault="001D56D9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104E8F">
        <w:rPr>
          <w:rFonts w:ascii="Angsana New" w:hAnsi="Angsana New"/>
          <w:sz w:val="30"/>
          <w:szCs w:val="30"/>
          <w:rtl/>
          <w:cs/>
        </w:rPr>
        <w:t xml:space="preserve">1 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มกราคม </w:t>
      </w:r>
      <w:r w:rsidRPr="00104E8F">
        <w:rPr>
          <w:rFonts w:ascii="Angsana New" w:hAnsi="Angsana New"/>
          <w:sz w:val="30"/>
          <w:szCs w:val="30"/>
        </w:rPr>
        <w:t>2563</w:t>
      </w:r>
      <w:r w:rsidRPr="00104E8F">
        <w:rPr>
          <w:rFonts w:ascii="Angsana New" w:hAnsi="Angsana New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7DFDBE78" w14:textId="0A810E16" w:rsidR="001D56D9" w:rsidRPr="00104E8F" w:rsidRDefault="001D56D9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062BA6" w14:textId="2F3E00A1" w:rsidR="001D56D9" w:rsidRPr="00104E8F" w:rsidRDefault="009F3149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Pr="00104E8F">
        <w:rPr>
          <w:rFonts w:ascii="Angsana New" w:hAnsi="Angsana New" w:hint="cs"/>
          <w:sz w:val="30"/>
          <w:szCs w:val="30"/>
          <w:cs/>
        </w:rPr>
        <w:t xml:space="preserve"> ซึ่งประกอบด้วยมาตรฐาน</w:t>
      </w:r>
      <w:r w:rsidR="00373860" w:rsidRPr="00104E8F">
        <w:rPr>
          <w:rFonts w:ascii="Angsana New" w:hAnsi="Angsana New"/>
          <w:sz w:val="30"/>
          <w:szCs w:val="30"/>
        </w:rPr>
        <w:t xml:space="preserve">      </w:t>
      </w:r>
      <w:r w:rsidRPr="00104E8F"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 ฉบับที่ </w:t>
      </w:r>
      <w:r w:rsidRPr="00104E8F">
        <w:rPr>
          <w:rFonts w:ascii="Angsana New" w:hAnsi="Angsana New"/>
          <w:sz w:val="30"/>
          <w:szCs w:val="30"/>
        </w:rPr>
        <w:t xml:space="preserve">9 </w:t>
      </w:r>
      <w:r w:rsidRPr="00104E8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104E8F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104E8F">
        <w:rPr>
          <w:rFonts w:ascii="Angsana New" w:hAnsi="Angsana New" w:hint="cs"/>
          <w:sz w:val="30"/>
          <w:szCs w:val="30"/>
          <w:cs/>
        </w:rPr>
        <w:t xml:space="preserve"> (</w:t>
      </w:r>
      <w:r w:rsidRPr="00104E8F">
        <w:rPr>
          <w:rFonts w:ascii="Angsana New" w:hAnsi="Angsana New"/>
          <w:sz w:val="30"/>
          <w:szCs w:val="30"/>
        </w:rPr>
        <w:t xml:space="preserve">TFRS 9) </w:t>
      </w:r>
      <w:r w:rsidRPr="00104E8F">
        <w:rPr>
          <w:rFonts w:ascii="Angsana New" w:hAnsi="Angsana New" w:hint="cs"/>
          <w:sz w:val="30"/>
          <w:szCs w:val="30"/>
          <w:cs/>
        </w:rPr>
        <w:t>รวมถึงมาตรฐานและการตีความมาตรฐาน</w:t>
      </w:r>
      <w:r w:rsidR="00373860" w:rsidRPr="00104E8F">
        <w:rPr>
          <w:rFonts w:ascii="Angsana New" w:hAnsi="Angsana New"/>
          <w:sz w:val="30"/>
          <w:szCs w:val="30"/>
        </w:rPr>
        <w:t xml:space="preserve">      </w:t>
      </w:r>
      <w:r w:rsidRPr="00104E8F">
        <w:rPr>
          <w:rFonts w:ascii="Angsana New" w:hAnsi="Angsana New" w:hint="cs"/>
          <w:sz w:val="30"/>
          <w:szCs w:val="30"/>
          <w:cs/>
        </w:rPr>
        <w:t xml:space="preserve">ที่เกี่ยวข้อง </w:t>
      </w:r>
      <w:r w:rsidRPr="00104E8F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04E8F">
        <w:rPr>
          <w:rFonts w:ascii="Angsana New" w:hAnsi="Angsana New"/>
          <w:sz w:val="30"/>
          <w:szCs w:val="30"/>
        </w:rPr>
        <w:t xml:space="preserve">16 </w:t>
      </w:r>
      <w:r w:rsidRPr="00104E8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(</w:t>
      </w:r>
      <w:r w:rsidRPr="00104E8F">
        <w:rPr>
          <w:rFonts w:ascii="Angsana New" w:hAnsi="Angsana New"/>
          <w:sz w:val="30"/>
          <w:szCs w:val="30"/>
        </w:rPr>
        <w:t>TFRS 16</w:t>
      </w:r>
      <w:r w:rsidRPr="00104E8F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104E8F">
        <w:rPr>
          <w:rFonts w:ascii="Angsana New" w:hAnsi="Angsana New"/>
          <w:sz w:val="30"/>
          <w:szCs w:val="30"/>
        </w:rPr>
        <w:t>3</w:t>
      </w:r>
    </w:p>
    <w:p w14:paraId="78DEA73A" w14:textId="3DB485FA" w:rsidR="005A03B4" w:rsidRPr="00104E8F" w:rsidRDefault="005A03B4" w:rsidP="00334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1848CAE" w14:textId="77777777" w:rsidR="000B3A0C" w:rsidRPr="00104E8F" w:rsidRDefault="000B3A0C" w:rsidP="00334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B8A14EE" w14:textId="1BF89780" w:rsidR="00F339A4" w:rsidRPr="00104E8F" w:rsidRDefault="00F339A4" w:rsidP="00E86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04E8F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="000B3A0C" w:rsidRPr="00104E8F">
        <w:rPr>
          <w:rFonts w:ascii="Angsana New" w:hAnsi="Angsana New"/>
          <w:sz w:val="30"/>
          <w:szCs w:val="30"/>
          <w:cs/>
          <w:lang w:val="en-GB"/>
        </w:rPr>
        <w:t>กลุ่มบริษัทได้ประเมินผลกระทบที่อาจ</w:t>
      </w:r>
      <w:r w:rsidR="000B3A0C" w:rsidRPr="00104E8F">
        <w:rPr>
          <w:rFonts w:ascii="Angsana New" w:hAnsi="Angsana New"/>
          <w:spacing w:val="-4"/>
          <w:sz w:val="30"/>
          <w:szCs w:val="30"/>
          <w:cs/>
          <w:lang w:val="en-GB"/>
        </w:rPr>
        <w:t>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</w:t>
      </w:r>
      <w:r w:rsidR="00DB5505" w:rsidRPr="00104E8F">
        <w:rPr>
          <w:rFonts w:ascii="Angsana New" w:hAnsi="Angsana New"/>
          <w:spacing w:val="-4"/>
          <w:sz w:val="30"/>
          <w:szCs w:val="30"/>
          <w:lang w:val="en-GB"/>
        </w:rPr>
        <w:t xml:space="preserve">   </w:t>
      </w:r>
      <w:r w:rsidR="000B3A0C" w:rsidRPr="00104E8F">
        <w:rPr>
          <w:rFonts w:ascii="Angsana New" w:hAnsi="Angsana New"/>
          <w:sz w:val="30"/>
          <w:szCs w:val="30"/>
          <w:cs/>
          <w:lang w:val="en-GB"/>
        </w:rPr>
        <w:t>ไม่มีผลกระทบที่มีสาระสำคัญต่องบการเงินในงวดที่ถือปฏิบัติ</w:t>
      </w:r>
    </w:p>
    <w:p w14:paraId="0F646E2F" w14:textId="77777777" w:rsidR="000B3A0C" w:rsidRPr="00104E8F" w:rsidRDefault="000B3A0C" w:rsidP="00E86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5193A0" w14:textId="77777777" w:rsidR="00A02F6A" w:rsidRPr="00104E8F" w:rsidRDefault="00A02F6A" w:rsidP="00C656B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="00B21B05" w:rsidRPr="00104E8F">
        <w:rPr>
          <w:rFonts w:ascii="Angsana New" w:hAnsi="Angsana New"/>
          <w:i/>
          <w:iCs/>
          <w:sz w:val="30"/>
          <w:szCs w:val="30"/>
          <w:cs/>
        </w:rPr>
        <w:t>ที่ใช้ในการดำเนินงานและ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13993E90" w14:textId="77777777" w:rsidR="00A02F6A" w:rsidRPr="00104E8F" w:rsidRDefault="00A02F6A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7901E131" w14:textId="77777777" w:rsidR="000338F2" w:rsidRPr="00104E8F" w:rsidRDefault="000338F2" w:rsidP="0003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  <w:r w:rsidRPr="00104E8F">
        <w:rPr>
          <w:rFonts w:ascii="Angsana New" w:hAnsi="Angsana New"/>
          <w:sz w:val="30"/>
          <w:szCs w:val="30"/>
          <w:cs/>
          <w:lang w:val="en-GB"/>
        </w:rPr>
        <w:t xml:space="preserve">งบการเงินนี้จัดทำเป็นเงินบาทซึ่งเป็นสกุลเงินที่ใช้ในการดำเนินงานของบริษัท </w:t>
      </w:r>
    </w:p>
    <w:p w14:paraId="58290E8F" w14:textId="77777777" w:rsidR="0095143F" w:rsidRPr="00104E8F" w:rsidRDefault="0095143F" w:rsidP="000338F2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A20643C" w14:textId="77777777" w:rsidR="00A02F6A" w:rsidRPr="00104E8F" w:rsidRDefault="00467E0A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7B214F0" w14:textId="77777777" w:rsidR="00F82C0A" w:rsidRPr="00104E8F" w:rsidRDefault="00F82C0A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55D9E512" w14:textId="77777777" w:rsidR="00F339A4" w:rsidRPr="00104E8F" w:rsidRDefault="000338F2" w:rsidP="00F33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335D1FC" w14:textId="1A42748A" w:rsidR="00F339A4" w:rsidRPr="00104E8F" w:rsidRDefault="00F339A4" w:rsidP="00F33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437C08" w14:textId="10AEEE8A" w:rsidR="001B022A" w:rsidRPr="00104E8F" w:rsidRDefault="001B022A" w:rsidP="001B022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</w:p>
    <w:p w14:paraId="03FA25B6" w14:textId="77777777" w:rsidR="001B022A" w:rsidRPr="00104E8F" w:rsidRDefault="001B022A" w:rsidP="001B0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E8572B0" w14:textId="76515B46" w:rsidR="001B022A" w:rsidRPr="00104E8F" w:rsidRDefault="001B022A" w:rsidP="001B0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508D8CEC" w14:textId="77777777" w:rsidR="001B022A" w:rsidRPr="00104E8F" w:rsidRDefault="001B022A" w:rsidP="001B0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1B022A" w:rsidRPr="00104E8F" w14:paraId="5C7BB3D6" w14:textId="77777777" w:rsidTr="002D1BF8">
        <w:tc>
          <w:tcPr>
            <w:tcW w:w="1890" w:type="dxa"/>
          </w:tcPr>
          <w:p w14:paraId="61642268" w14:textId="70BCCF4F" w:rsidR="001B022A" w:rsidRPr="00104E8F" w:rsidRDefault="001B022A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9A360F"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251CE" w:rsidRPr="00104E8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290" w:type="dxa"/>
          </w:tcPr>
          <w:p w14:paraId="5988E677" w14:textId="77777777" w:rsidR="001B022A" w:rsidRPr="00104E8F" w:rsidRDefault="001B022A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73FE58A4" w14:textId="77777777" w:rsidR="001B022A" w:rsidRPr="00104E8F" w:rsidRDefault="001B022A" w:rsidP="001B022A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7F9B7D9E" w14:textId="4C65168A" w:rsidR="001B022A" w:rsidRPr="00104E8F" w:rsidRDefault="001B022A" w:rsidP="001B022A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25698763" w14:textId="5D1E8140" w:rsidR="001B022A" w:rsidRPr="00104E8F" w:rsidRDefault="001B022A" w:rsidP="001B022A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</w:tc>
      </w:tr>
      <w:tr w:rsidR="00A55C90" w:rsidRPr="00104E8F" w14:paraId="57B6E3C6" w14:textId="77777777" w:rsidTr="002D1BF8">
        <w:tc>
          <w:tcPr>
            <w:tcW w:w="1890" w:type="dxa"/>
          </w:tcPr>
          <w:p w14:paraId="081C8F27" w14:textId="41080F2B" w:rsidR="00A55C90" w:rsidRPr="00104E8F" w:rsidRDefault="00A55C90" w:rsidP="00A5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90" w:type="dxa"/>
          </w:tcPr>
          <w:p w14:paraId="4AAC86A9" w14:textId="03DCED32" w:rsidR="00A55C90" w:rsidRPr="00104E8F" w:rsidRDefault="00A55C90" w:rsidP="00A5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ไวรัส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โคโรนา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2019 (Covid-19)</w:t>
            </w:r>
            <w:r w:rsidRPr="00104E8F">
              <w:rPr>
                <w:rFonts w:asciiTheme="majorBidi" w:hAnsiTheme="majorBidi" w:hint="cs"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142DDAEF" w14:textId="37B3275A" w:rsidR="00BB4EAF" w:rsidRPr="00104E8F" w:rsidRDefault="00BB4EAF" w:rsidP="00A55C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98461" w14:textId="75587186" w:rsidR="0010464A" w:rsidRPr="00104E8F" w:rsidRDefault="0010464A" w:rsidP="00A55C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81E49" w14:textId="1B7EB30F" w:rsidR="0010464A" w:rsidRPr="00104E8F" w:rsidRDefault="0010464A" w:rsidP="00A55C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80670" w14:textId="570BD52C" w:rsidR="0010464A" w:rsidRPr="00104E8F" w:rsidRDefault="0010464A" w:rsidP="00A55C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69FC3" w14:textId="77777777" w:rsidR="0010464A" w:rsidRPr="00104E8F" w:rsidRDefault="0010464A" w:rsidP="00DE5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1ED26" w14:textId="4F026D30" w:rsidR="001B022A" w:rsidRPr="00104E8F" w:rsidRDefault="00A55C90" w:rsidP="00A55C9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4DD99AF7" w14:textId="77777777" w:rsidR="0073647A" w:rsidRPr="00104E8F" w:rsidRDefault="0073647A" w:rsidP="00A55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01ADE42" w14:textId="73A06195" w:rsidR="0073647A" w:rsidRPr="00104E8F" w:rsidRDefault="0073647A" w:rsidP="00A55C90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</w:pP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>ข้อมูลเกี่ยวกับข้อสมมติและความไม่แน่นอนของการประมาณการ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 xml:space="preserve">ณ วันที่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31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 xml:space="preserve">ธันวาคม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>256</w:t>
      </w:r>
      <w:r w:rsidR="008D0F5A" w:rsidRPr="00104E8F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>3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rtl/>
          <w:lang w:val="en-US"/>
        </w:rPr>
        <w:t xml:space="preserve">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  <w:lang w:val="en-US" w:bidi="th-TH"/>
        </w:rPr>
        <w:t>ได้เปิดเผยในหมายเหตุข้อต่อไปนี้</w:t>
      </w:r>
    </w:p>
    <w:p w14:paraId="11CD4C5E" w14:textId="77777777" w:rsidR="0073647A" w:rsidRPr="00104E8F" w:rsidRDefault="0073647A" w:rsidP="0073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BB4EAF" w:rsidRPr="00104E8F" w14:paraId="2E206738" w14:textId="77777777" w:rsidTr="00BB4EAF">
        <w:tc>
          <w:tcPr>
            <w:tcW w:w="1890" w:type="dxa"/>
          </w:tcPr>
          <w:p w14:paraId="0BF76315" w14:textId="3021EFB6" w:rsidR="00BB4EAF" w:rsidRPr="00104E8F" w:rsidRDefault="00BB4EAF" w:rsidP="00BB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4(</w:t>
            </w:r>
            <w:r w:rsidR="009A360F" w:rsidRPr="00104E8F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104E8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290" w:type="dxa"/>
          </w:tcPr>
          <w:p w14:paraId="2CA0C132" w14:textId="169F0C8E" w:rsidR="00BB4EAF" w:rsidRPr="00104E8F" w:rsidRDefault="00BB4EAF" w:rsidP="00BB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BB4EAF" w:rsidRPr="00104E8F" w14:paraId="14742153" w14:textId="77777777" w:rsidTr="00BB4EAF">
        <w:tc>
          <w:tcPr>
            <w:tcW w:w="1890" w:type="dxa"/>
          </w:tcPr>
          <w:p w14:paraId="6475B060" w14:textId="5FAE1839" w:rsidR="00BB4EAF" w:rsidRPr="00104E8F" w:rsidRDefault="00BB4EAF" w:rsidP="00BB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90" w:type="dxa"/>
          </w:tcPr>
          <w:p w14:paraId="11FC3B1A" w14:textId="34E42B75" w:rsidR="00BB4EAF" w:rsidRPr="00104E8F" w:rsidRDefault="00BB4EAF" w:rsidP="00BB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ไวรัส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โคโรนา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2019 (Covid-19)</w:t>
            </w:r>
            <w:r w:rsidRPr="00104E8F">
              <w:rPr>
                <w:rFonts w:asciiTheme="majorBidi" w:hAnsiTheme="majorBidi" w:hint="cs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B4EAF" w:rsidRPr="00104E8F" w14:paraId="08E715D5" w14:textId="77777777" w:rsidTr="00BB4EAF">
        <w:tc>
          <w:tcPr>
            <w:tcW w:w="1890" w:type="dxa"/>
          </w:tcPr>
          <w:p w14:paraId="17A11E51" w14:textId="501973F4" w:rsidR="00BB4EAF" w:rsidRPr="00104E8F" w:rsidRDefault="00BB4EAF" w:rsidP="00BB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</w:t>
            </w:r>
            <w:r w:rsidR="00355C2C" w:rsidRPr="00104E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290" w:type="dxa"/>
          </w:tcPr>
          <w:p w14:paraId="1B14D2C8" w14:textId="0F933D35" w:rsidR="00BB4EAF" w:rsidRPr="00104E8F" w:rsidRDefault="00BB4EAF" w:rsidP="00BB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A02EC9" w:rsidRPr="00104E8F" w14:paraId="67F77CD8" w14:textId="77777777" w:rsidTr="00BB4EAF">
        <w:tc>
          <w:tcPr>
            <w:tcW w:w="1890" w:type="dxa"/>
          </w:tcPr>
          <w:p w14:paraId="554DC856" w14:textId="79FBB1BC" w:rsidR="00A02EC9" w:rsidRPr="00104E8F" w:rsidRDefault="00A02EC9" w:rsidP="00A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72FB" w:rsidRPr="00104E8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90" w:type="dxa"/>
          </w:tcPr>
          <w:p w14:paraId="240B7E42" w14:textId="26CC2318" w:rsidR="00A02EC9" w:rsidRPr="00104E8F" w:rsidRDefault="00A02EC9" w:rsidP="00A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</w:t>
            </w:r>
            <w:r w:rsidR="00734AEF" w:rsidRPr="00104E8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734AE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="00734AEF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ข้อสมมติที่สำคัญที่ใช้ในการกำหนดอัตราสูญเสียถัวเฉลี่ยถ่วงน้ำหนัก (</w:t>
            </w:r>
            <w:r w:rsidRPr="00104E8F">
              <w:rPr>
                <w:rFonts w:ascii="Angsana New" w:hAnsi="Angsana New"/>
                <w:sz w:val="30"/>
                <w:szCs w:val="30"/>
              </w:rPr>
              <w:t>Weighted-average loss rate)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11D50BC8" w14:textId="77777777" w:rsidR="00065DB3" w:rsidRPr="00104E8F" w:rsidRDefault="00065DB3" w:rsidP="00A02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18A4F867" w14:textId="77777777" w:rsidR="00C1336A" w:rsidRPr="00104E8F" w:rsidRDefault="00C1336A" w:rsidP="00287C8C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104E8F">
        <w:rPr>
          <w:rFonts w:hint="cs"/>
          <w:szCs w:val="30"/>
          <w:cs/>
        </w:rPr>
        <w:t>การ</w:t>
      </w:r>
      <w:r w:rsidRPr="00104E8F">
        <w:rPr>
          <w:rFonts w:asciiTheme="majorBidi" w:hAnsiTheme="majorBidi" w:cstheme="majorBidi"/>
          <w:szCs w:val="30"/>
          <w:cs/>
        </w:rPr>
        <w:t>เปลี่ยนแปลงนโยบายการบัญชี</w:t>
      </w:r>
    </w:p>
    <w:p w14:paraId="125F18ED" w14:textId="77777777" w:rsidR="00C60F16" w:rsidRPr="00104E8F" w:rsidRDefault="00C60F16" w:rsidP="00C60F16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2D6DC0B9" w14:textId="78CA7354" w:rsidR="00C1336A" w:rsidRPr="00104E8F" w:rsidRDefault="00C1336A" w:rsidP="00C1336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 xml:space="preserve">ตั้งแต่วันที่ </w:t>
      </w:r>
      <w:r w:rsidRPr="00104E8F">
        <w:rPr>
          <w:rFonts w:ascii="Angsana New" w:hAnsi="Angsana New"/>
          <w:bCs/>
          <w:sz w:val="30"/>
          <w:szCs w:val="30"/>
        </w:rPr>
        <w:t>1</w:t>
      </w:r>
      <w:r w:rsidRPr="00104E8F">
        <w:rPr>
          <w:rFonts w:ascii="Angsana New" w:hAnsi="Angsana New"/>
          <w:b/>
          <w:sz w:val="30"/>
          <w:szCs w:val="30"/>
        </w:rPr>
        <w:t xml:space="preserve"> </w:t>
      </w:r>
      <w:r w:rsidRPr="00104E8F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Pr="00104E8F">
        <w:rPr>
          <w:rFonts w:ascii="Angsana New" w:hAnsi="Angsana New"/>
          <w:bCs/>
          <w:sz w:val="30"/>
          <w:szCs w:val="30"/>
        </w:rPr>
        <w:t>2563</w:t>
      </w:r>
      <w:r w:rsidRPr="00104E8F">
        <w:rPr>
          <w:rFonts w:ascii="Angsana New" w:hAnsi="Angsana New"/>
          <w:b/>
          <w:sz w:val="30"/>
          <w:szCs w:val="30"/>
        </w:rPr>
        <w:t xml:space="preserve"> </w:t>
      </w:r>
      <w:r w:rsidRPr="00104E8F">
        <w:rPr>
          <w:rFonts w:ascii="Angsana New" w:hAnsi="Angsana New"/>
          <w:b/>
          <w:sz w:val="30"/>
          <w:szCs w:val="30"/>
          <w:cs/>
        </w:rPr>
        <w:t>กลุ่มบริษั</w:t>
      </w:r>
      <w:r w:rsidRPr="00104E8F">
        <w:rPr>
          <w:rFonts w:ascii="Angsana New" w:hAnsi="Angsana New" w:hint="cs"/>
          <w:b/>
          <w:sz w:val="30"/>
          <w:szCs w:val="30"/>
          <w:cs/>
        </w:rPr>
        <w:t>ท</w:t>
      </w:r>
      <w:r w:rsidRPr="00104E8F">
        <w:rPr>
          <w:rFonts w:ascii="Angsana New" w:hAnsi="Angsana New"/>
          <w:b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</w:t>
      </w:r>
      <w:r w:rsidRPr="00104E8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b/>
          <w:sz w:val="30"/>
          <w:szCs w:val="30"/>
          <w:cs/>
        </w:rPr>
        <w:t xml:space="preserve">และ </w:t>
      </w:r>
      <w:r w:rsidRPr="00104E8F">
        <w:rPr>
          <w:rFonts w:ascii="Angsana New" w:hAnsi="Angsana New"/>
          <w:bCs/>
          <w:sz w:val="30"/>
          <w:szCs w:val="30"/>
        </w:rPr>
        <w:t xml:space="preserve">TFRS 16 </w:t>
      </w:r>
      <w:r w:rsidRPr="00104E8F">
        <w:rPr>
          <w:rFonts w:ascii="Angsana New" w:hAnsi="Angsana New" w:hint="cs"/>
          <w:b/>
          <w:sz w:val="30"/>
          <w:szCs w:val="30"/>
          <w:cs/>
        </w:rPr>
        <w:t>เป็นครั้งแร</w:t>
      </w:r>
      <w:r w:rsidRPr="00104E8F">
        <w:rPr>
          <w:rFonts w:ascii="Angsana New" w:hAnsi="Angsana New"/>
          <w:b/>
          <w:sz w:val="30"/>
          <w:szCs w:val="30"/>
          <w:cs/>
        </w:rPr>
        <w:t xml:space="preserve">ก </w:t>
      </w:r>
    </w:p>
    <w:p w14:paraId="79E0BF62" w14:textId="77777777" w:rsidR="00C60F16" w:rsidRPr="00104E8F" w:rsidRDefault="00C60F16" w:rsidP="00C60F16">
      <w:pPr>
        <w:pStyle w:val="ListParagraph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ACFC53" w14:textId="77777777" w:rsidR="00D34839" w:rsidRPr="00104E8F" w:rsidRDefault="00D34839" w:rsidP="00D34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858D9BD" w14:textId="77777777" w:rsidR="00D34839" w:rsidRPr="00104E8F" w:rsidRDefault="00D34839" w:rsidP="00D3483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13A5FC7B" w14:textId="5AF57416" w:rsidR="00D34839" w:rsidRPr="00104E8F" w:rsidRDefault="00D34839" w:rsidP="00D34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04E8F">
        <w:rPr>
          <w:rFonts w:ascii="Angsana New" w:hAnsi="Angsana New"/>
          <w:sz w:val="30"/>
          <w:szCs w:val="30"/>
          <w:cs/>
        </w:rPr>
        <w:t>ได้</w:t>
      </w:r>
      <w:r w:rsidRPr="00104E8F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5A5A85"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04E8F">
        <w:rPr>
          <w:rFonts w:ascii="Angsana New" w:hAnsi="Angsana New"/>
          <w:sz w:val="30"/>
          <w:szCs w:val="30"/>
        </w:rPr>
        <w:t xml:space="preserve">1 </w:t>
      </w:r>
      <w:r w:rsidRPr="00104E8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04E8F">
        <w:rPr>
          <w:rFonts w:ascii="Angsana New" w:hAnsi="Angsana New"/>
          <w:sz w:val="30"/>
          <w:szCs w:val="30"/>
        </w:rPr>
        <w:t xml:space="preserve">2563 </w:t>
      </w:r>
      <w:r w:rsidRPr="00104E8F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104E8F">
        <w:rPr>
          <w:rFonts w:ascii="Angsana New" w:hAnsi="Angsana New"/>
          <w:sz w:val="30"/>
          <w:szCs w:val="30"/>
        </w:rPr>
        <w:t xml:space="preserve"> 2562</w:t>
      </w:r>
      <w:r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Pr="00104E8F">
        <w:rPr>
          <w:rFonts w:ascii="Angsana New" w:hAnsi="Angsana New"/>
          <w:sz w:val="30"/>
          <w:szCs w:val="30"/>
        </w:rPr>
        <w:t xml:space="preserve"> </w:t>
      </w:r>
    </w:p>
    <w:p w14:paraId="61D3C5D6" w14:textId="77777777" w:rsidR="00D34839" w:rsidRPr="00104E8F" w:rsidRDefault="00D34839" w:rsidP="00D34839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20"/>
          <w:szCs w:val="20"/>
        </w:rPr>
      </w:pPr>
    </w:p>
    <w:p w14:paraId="145983B4" w14:textId="0BA0D9BC" w:rsidR="00D34839" w:rsidRPr="00104E8F" w:rsidRDefault="00D34839" w:rsidP="00D34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04E8F">
        <w:rPr>
          <w:rFonts w:ascii="Angsana New" w:hAnsi="Angsana New" w:hint="cs"/>
          <w:sz w:val="30"/>
          <w:szCs w:val="30"/>
          <w:cs/>
        </w:rPr>
        <w:t>กลุ่ม</w:t>
      </w:r>
      <w:r w:rsidRPr="00104E8F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 w:hint="cs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Pr="00104E8F">
        <w:rPr>
          <w:rFonts w:ascii="Angsana New" w:hAnsi="Angsana New"/>
          <w:sz w:val="30"/>
          <w:szCs w:val="30"/>
        </w:rPr>
        <w:t>4</w:t>
      </w:r>
      <w:r w:rsidRPr="00104E8F">
        <w:rPr>
          <w:rFonts w:ascii="Angsana New" w:hAnsi="Angsana New" w:hint="cs"/>
          <w:sz w:val="30"/>
          <w:szCs w:val="30"/>
          <w:cs/>
        </w:rPr>
        <w:t xml:space="preserve">(ง) และข้อ </w:t>
      </w:r>
      <w:r w:rsidRPr="00104E8F">
        <w:rPr>
          <w:rFonts w:ascii="Angsana New" w:hAnsi="Angsana New"/>
          <w:sz w:val="30"/>
          <w:szCs w:val="30"/>
        </w:rPr>
        <w:t>4</w:t>
      </w:r>
      <w:r w:rsidRPr="00104E8F">
        <w:rPr>
          <w:rFonts w:ascii="Angsana New" w:hAnsi="Angsana New" w:hint="cs"/>
          <w:sz w:val="30"/>
          <w:szCs w:val="30"/>
          <w:cs/>
        </w:rPr>
        <w:t>(</w:t>
      </w:r>
      <w:r w:rsidR="009A360F" w:rsidRPr="00104E8F">
        <w:rPr>
          <w:rFonts w:ascii="Angsana New" w:hAnsi="Angsana New" w:hint="cs"/>
          <w:sz w:val="30"/>
          <w:szCs w:val="30"/>
          <w:cs/>
        </w:rPr>
        <w:t>ฎ</w:t>
      </w:r>
      <w:r w:rsidRPr="00104E8F">
        <w:rPr>
          <w:rFonts w:ascii="Angsana New" w:hAnsi="Angsana New" w:hint="cs"/>
          <w:sz w:val="30"/>
          <w:szCs w:val="30"/>
          <w:cs/>
        </w:rPr>
        <w:t xml:space="preserve">) </w:t>
      </w:r>
      <w:r w:rsidRPr="00104E8F">
        <w:rPr>
          <w:rFonts w:ascii="Angsana New" w:hAnsi="Angsana New"/>
          <w:sz w:val="30"/>
          <w:szCs w:val="30"/>
          <w:cs/>
        </w:rPr>
        <w:t>ผลกระทบจากการถือปฏิบัติตามมาตรฐานการรายงานทางการเงิน</w:t>
      </w:r>
      <w:r w:rsidRPr="00104E8F">
        <w:rPr>
          <w:rFonts w:ascii="Angsana New" w:hAnsi="Angsana New" w:hint="cs"/>
          <w:sz w:val="30"/>
          <w:szCs w:val="30"/>
          <w:cs/>
        </w:rPr>
        <w:t>กลุ่ม</w:t>
      </w:r>
      <w:r w:rsidRPr="00104E8F">
        <w:rPr>
          <w:rFonts w:ascii="Angsana New" w:hAnsi="Angsana New"/>
          <w:sz w:val="30"/>
          <w:szCs w:val="30"/>
          <w:cs/>
        </w:rPr>
        <w:t xml:space="preserve">เครื่องมือทางการเงิน </w:t>
      </w:r>
      <w:r w:rsidR="003A3BE1" w:rsidRPr="00104E8F">
        <w:rPr>
          <w:rFonts w:ascii="Angsana New" w:hAnsi="Angsana New"/>
          <w:sz w:val="30"/>
          <w:szCs w:val="30"/>
        </w:rPr>
        <w:t xml:space="preserve">         </w:t>
      </w:r>
      <w:r w:rsidRPr="00104E8F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491E4584" w14:textId="68E95C3B" w:rsidR="00D34839" w:rsidRPr="00104E8F" w:rsidRDefault="00D34839" w:rsidP="00D3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20"/>
          <w:szCs w:val="20"/>
        </w:rPr>
      </w:pPr>
    </w:p>
    <w:p w14:paraId="5B843A91" w14:textId="77777777" w:rsidR="00F91467" w:rsidRPr="00104E8F" w:rsidRDefault="00F91467" w:rsidP="00D3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20"/>
          <w:szCs w:val="20"/>
        </w:rPr>
      </w:pPr>
    </w:p>
    <w:p w14:paraId="4734287F" w14:textId="77777777" w:rsidR="0029543D" w:rsidRPr="00104E8F" w:rsidRDefault="0029543D" w:rsidP="00D3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20"/>
          <w:szCs w:val="20"/>
          <w:cs/>
        </w:rPr>
      </w:pPr>
    </w:p>
    <w:p w14:paraId="295DAA7A" w14:textId="61693592" w:rsidR="00D34839" w:rsidRPr="00104E8F" w:rsidRDefault="00D34839" w:rsidP="001F1BC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 w:hint="cs"/>
          <w:sz w:val="30"/>
          <w:szCs w:val="30"/>
          <w:cs/>
        </w:rPr>
        <w:lastRenderedPageBreak/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961D5C7" w14:textId="77777777" w:rsidR="00D34839" w:rsidRPr="00104E8F" w:rsidRDefault="00D34839" w:rsidP="00D34839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24"/>
          <w:szCs w:val="24"/>
        </w:rPr>
      </w:pPr>
    </w:p>
    <w:p w14:paraId="0952E367" w14:textId="62F330D8" w:rsidR="00D34839" w:rsidRPr="00104E8F" w:rsidRDefault="00D34839" w:rsidP="002954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t xml:space="preserve">TFRS 9 </w:t>
      </w:r>
      <w:r w:rsidRPr="00104E8F">
        <w:rPr>
          <w:rFonts w:ascii="Angsana New" w:hAnsi="Angsana New" w:hint="cs"/>
          <w:sz w:val="30"/>
          <w:szCs w:val="30"/>
          <w:cs/>
        </w:rPr>
        <w:t>กำหนดการ</w:t>
      </w:r>
      <w:r w:rsidRPr="00104E8F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104E8F">
        <w:rPr>
          <w:rFonts w:ascii="Angsana New" w:hAnsi="Angsana New"/>
          <w:sz w:val="30"/>
          <w:szCs w:val="30"/>
        </w:rPr>
        <w:t xml:space="preserve">3 </w:t>
      </w:r>
      <w:r w:rsidRPr="00104E8F">
        <w:rPr>
          <w:rFonts w:ascii="Angsana New" w:hAnsi="Angsana New"/>
          <w:sz w:val="30"/>
          <w:szCs w:val="30"/>
          <w:cs/>
        </w:rPr>
        <w:t>ประเภท ได้แก่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</w:rPr>
        <w:t>(FVOCI)</w:t>
      </w:r>
      <w:r w:rsidRPr="00104E8F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104E8F">
        <w:rPr>
          <w:rFonts w:ascii="Angsana New" w:hAnsi="Angsana New"/>
          <w:sz w:val="30"/>
          <w:szCs w:val="30"/>
        </w:rPr>
        <w:t xml:space="preserve"> (FVTPL) </w:t>
      </w:r>
      <w:r w:rsidRPr="00104E8F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104E8F">
        <w:rPr>
          <w:rFonts w:ascii="Angsana New" w:hAnsi="Angsana New" w:hint="cs"/>
          <w:sz w:val="30"/>
          <w:szCs w:val="30"/>
          <w:cs/>
        </w:rPr>
        <w:t xml:space="preserve">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104E8F">
        <w:rPr>
          <w:rFonts w:ascii="Angsana New" w:hAnsi="Angsana New"/>
          <w:sz w:val="30"/>
          <w:szCs w:val="30"/>
        </w:rPr>
        <w:t xml:space="preserve">TFRS 9 </w:t>
      </w:r>
      <w:r w:rsidRPr="00104E8F">
        <w:rPr>
          <w:rFonts w:ascii="Angsana New" w:hAnsi="Angsana New" w:hint="cs"/>
          <w:sz w:val="30"/>
          <w:szCs w:val="30"/>
          <w:cs/>
        </w:rPr>
        <w:t>ยกเลิกการจัดประเภท</w:t>
      </w:r>
      <w:r w:rsidR="00FF4FEE" w:rsidRPr="00104E8F">
        <w:rPr>
          <w:rFonts w:ascii="Angsana New" w:hAnsi="Angsana New"/>
          <w:sz w:val="30"/>
          <w:szCs w:val="30"/>
        </w:rPr>
        <w:t xml:space="preserve">   </w:t>
      </w:r>
      <w:r w:rsidRPr="00104E8F">
        <w:rPr>
          <w:rFonts w:ascii="Angsana New" w:hAnsi="Angsana New" w:hint="cs"/>
          <w:sz w:val="30"/>
          <w:szCs w:val="30"/>
          <w:cs/>
        </w:rPr>
        <w:t xml:space="preserve">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104E8F">
        <w:rPr>
          <w:rFonts w:ascii="Angsana New" w:hAnsi="Angsana New" w:hint="cs"/>
          <w:sz w:val="30"/>
          <w:szCs w:val="30"/>
        </w:rPr>
        <w:t>105</w:t>
      </w:r>
      <w:r w:rsidRPr="00104E8F">
        <w:rPr>
          <w:rFonts w:ascii="Angsana New" w:hAnsi="Angsana New" w:hint="cs"/>
          <w:sz w:val="30"/>
          <w:szCs w:val="30"/>
          <w:cs/>
        </w:rPr>
        <w:t xml:space="preserve"> (</w:t>
      </w:r>
      <w:r w:rsidRPr="00104E8F">
        <w:rPr>
          <w:rFonts w:ascii="Angsana New" w:hAnsi="Angsana New"/>
          <w:sz w:val="30"/>
          <w:szCs w:val="30"/>
        </w:rPr>
        <w:t>TAS 105)</w:t>
      </w:r>
    </w:p>
    <w:p w14:paraId="4BEA8B0F" w14:textId="77777777" w:rsidR="00D34839" w:rsidRPr="00104E8F" w:rsidRDefault="00D34839" w:rsidP="00D34839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20"/>
          <w:szCs w:val="20"/>
        </w:rPr>
      </w:pPr>
    </w:p>
    <w:p w14:paraId="7FE59177" w14:textId="34EFF0C6" w:rsidR="00D34839" w:rsidRPr="00104E8F" w:rsidRDefault="00D34839" w:rsidP="0029543D">
      <w:pPr>
        <w:pStyle w:val="ListParagraph"/>
        <w:tabs>
          <w:tab w:val="clear" w:pos="680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="Angsana New" w:hAnsi="Angsana New" w:hint="cs"/>
          <w:sz w:val="30"/>
          <w:szCs w:val="30"/>
          <w:cs/>
        </w:rPr>
        <w:t>ตาม</w:t>
      </w:r>
      <w:r w:rsidRPr="00104E8F">
        <w:rPr>
          <w:rFonts w:ascii="Angsana New" w:hAnsi="Angsana New" w:hint="cs"/>
          <w:sz w:val="30"/>
          <w:szCs w:val="30"/>
        </w:rPr>
        <w:t xml:space="preserve"> TFRS 9 </w:t>
      </w:r>
      <w:r w:rsidRPr="00104E8F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104E8F">
        <w:rPr>
          <w:rFonts w:ascii="Angsana New" w:hAnsi="Angsana New"/>
          <w:sz w:val="30"/>
          <w:szCs w:val="30"/>
          <w:cs/>
        </w:rPr>
        <w:t xml:space="preserve">กลุ่มบริษัทรับรู้ดอกเบี้ยรับและดอกเบี้ยจ่ายด้วยอัตราดอกเบี้ยตามสัญญา </w:t>
      </w:r>
      <w:r w:rsidR="00FA6893" w:rsidRPr="00104E8F">
        <w:rPr>
          <w:rFonts w:asciiTheme="majorBidi" w:hAnsiTheme="majorBidi" w:cstheme="majorBidi"/>
          <w:spacing w:val="-3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73F49B64" w14:textId="09FA45C4" w:rsidR="00127514" w:rsidRPr="00104E8F" w:rsidRDefault="00127514" w:rsidP="0029543D">
      <w:pPr>
        <w:pStyle w:val="ListParagraph"/>
        <w:tabs>
          <w:tab w:val="clear" w:pos="680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4C6D28D1" w14:textId="655666B7" w:rsidR="00127514" w:rsidRPr="00104E8F" w:rsidRDefault="00127514" w:rsidP="001275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การวัดมูลค่าภายใต้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ไม่มีผลกระทบที่มีสาระสำคัญ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ต่อ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การ</w:t>
      </w:r>
      <w:bookmarkStart w:id="2" w:name="_Hlk39858191"/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จัดประเภทรายการ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และวัดมูลค่า</w:t>
      </w:r>
      <w:bookmarkEnd w:id="2"/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ของสินทรัพย์ทางการเงินและหนี้สินทางการเงิน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การจัดประเภทและวัดมูลค่าด้วยราคาทุนตัดจำหน่ายซึ่งใกล้เคียงกับมูลค่าทางบัญชี</w:t>
      </w:r>
      <w:r w:rsidR="00D46AAD" w:rsidRPr="00104E8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กลุ่มบริษัทเลือกกำหนดให้</w:t>
      </w:r>
      <w:r w:rsidR="00D46AAD"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เงินลงทุนใน</w:t>
      </w:r>
      <w:r w:rsidR="00D46AAD" w:rsidRPr="00104E8F">
        <w:rPr>
          <w:rFonts w:asciiTheme="majorBidi" w:hAnsiTheme="majorBidi" w:cstheme="majorBidi"/>
          <w:spacing w:val="-3"/>
          <w:sz w:val="30"/>
          <w:szCs w:val="30"/>
          <w:cs/>
        </w:rPr>
        <w:t>ตราสารทุนที่ไม่อยู่ในความต้องการของตลาดจำนวน</w:t>
      </w:r>
      <w:r w:rsidR="00D46AAD"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เงิน</w:t>
      </w:r>
      <w:r w:rsidR="00D46AAD"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D46AAD" w:rsidRPr="00104E8F">
        <w:rPr>
          <w:rFonts w:asciiTheme="majorBidi" w:hAnsiTheme="majorBidi" w:cstheme="majorBidi"/>
          <w:spacing w:val="-3"/>
          <w:sz w:val="30"/>
          <w:szCs w:val="30"/>
        </w:rPr>
        <w:t xml:space="preserve">7.38 </w:t>
      </w:r>
      <w:r w:rsidR="00D46AAD" w:rsidRPr="00104E8F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เป็นเงินลงทุน</w:t>
      </w:r>
      <w:r w:rsidRPr="00104E8F">
        <w:rPr>
          <w:rFonts w:asciiTheme="majorBidi" w:hAnsiTheme="majorBidi" w:cstheme="majorBidi"/>
          <w:spacing w:val="-6"/>
          <w:sz w:val="30"/>
          <w:szCs w:val="30"/>
          <w:cs/>
        </w:rPr>
        <w:t>ที่วัดมูลค่าด้วยมูลค่ายุติธรรมผ่านกำไรขาดทุนเบ็ดเสร็จอื่น</w:t>
      </w:r>
      <w:r w:rsidR="0015392F" w:rsidRPr="00104E8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15392F"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เนื่องจาก</w:t>
      </w:r>
      <w:r w:rsidR="0015392F" w:rsidRPr="00104E8F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กลุ่มบริษัทตั้งใจจะถือ</w:t>
      </w:r>
      <w:r w:rsidR="0097415D" w:rsidRPr="00104E8F">
        <w:rPr>
          <w:rFonts w:asciiTheme="majorBidi" w:hAnsiTheme="majorBidi" w:cstheme="majorBidi"/>
          <w:spacing w:val="-6"/>
          <w:sz w:val="30"/>
          <w:szCs w:val="30"/>
          <w:cs/>
        </w:rPr>
        <w:t>ตราสารทุน</w:t>
      </w:r>
      <w:r w:rsidR="0097415D" w:rsidRPr="00104E8F">
        <w:rPr>
          <w:rFonts w:asciiTheme="majorBidi" w:hAnsiTheme="majorBidi" w:cstheme="majorBidi" w:hint="cs"/>
          <w:spacing w:val="-6"/>
          <w:sz w:val="30"/>
          <w:szCs w:val="30"/>
          <w:cs/>
        </w:rPr>
        <w:t>นี้</w:t>
      </w:r>
      <w:r w:rsidR="0097415D" w:rsidRPr="00104E8F">
        <w:rPr>
          <w:rFonts w:asciiTheme="majorBidi" w:hAnsiTheme="majorBidi" w:cstheme="majorBidi"/>
          <w:spacing w:val="-6"/>
          <w:sz w:val="30"/>
          <w:szCs w:val="30"/>
          <w:cs/>
        </w:rPr>
        <w:t>เพื่อวัตถุประสงค์ทางกลยุทธ์ในระยะยาว</w:t>
      </w:r>
      <w:r w:rsidRPr="00104E8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ทั้งนี้ผลกำไร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0CA16571" w14:textId="77777777" w:rsidR="00470FBE" w:rsidRPr="00104E8F" w:rsidRDefault="00470FBE" w:rsidP="001275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61531C2F" w14:textId="0AABB7AC" w:rsidR="00127514" w:rsidRPr="00104E8F" w:rsidRDefault="00470FBE" w:rsidP="001F1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firstLine="18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(</w:t>
      </w:r>
      <w:r w:rsidR="00DF739C" w:rsidRPr="00104E8F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) </w:t>
      </w:r>
      <w:r w:rsidR="001F1BC2" w:rsidRPr="00104E8F">
        <w:rPr>
          <w:rFonts w:asciiTheme="majorBidi" w:hAnsiTheme="majorBidi" w:cstheme="majorBidi"/>
          <w:spacing w:val="-3"/>
          <w:sz w:val="30"/>
          <w:szCs w:val="30"/>
        </w:rPr>
        <w:t xml:space="preserve"> 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3B30BBC2" w14:textId="77777777" w:rsidR="001F1BC2" w:rsidRPr="00104E8F" w:rsidRDefault="001F1BC2" w:rsidP="00470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firstLine="27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7585689A" w14:textId="7218676B" w:rsidR="001F1BC2" w:rsidRPr="00104E8F" w:rsidRDefault="001F1BC2" w:rsidP="001F1BC2">
      <w:pPr>
        <w:pStyle w:val="ListParagraph"/>
        <w:tabs>
          <w:tab w:val="clear" w:pos="454"/>
          <w:tab w:val="clear" w:pos="680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              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กำหนดให้ใช้วิจารณญาณในการประเมินว่า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    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และพิจารณา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ความน่าจะเป็นถ่วงน้ำหนัก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ทั้งนี้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การพิจารณาด้อยค่า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ดังกล่าว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จะถือปฏิบัติกับสินทรัพย์ทางการเงินที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่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วัดมูลค่าด้วยวิธีราคาทุนตัดจำหน่าย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สินทรัพย์ที่เกิดจากสัญญาและเงินลงทุนในตราสารหนี้ที่วัดมูลค่าด้วย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ลูกหนี้ตามสัญญาเช่า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ซึ่งไม่รวมเงินลงทุนในตราสารทุน</w:t>
      </w:r>
    </w:p>
    <w:p w14:paraId="2D44604B" w14:textId="127227CA" w:rsidR="007E0D60" w:rsidRPr="00104E8F" w:rsidRDefault="007E0D60" w:rsidP="001F1BC2">
      <w:pPr>
        <w:pStyle w:val="ListParagraph"/>
        <w:tabs>
          <w:tab w:val="clear" w:pos="454"/>
          <w:tab w:val="clear" w:pos="680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406D31A5" w14:textId="77777777" w:rsidR="00E261FB" w:rsidRPr="00104E8F" w:rsidRDefault="00E261FB" w:rsidP="001F1BC2">
      <w:pPr>
        <w:pStyle w:val="ListParagraph"/>
        <w:tabs>
          <w:tab w:val="clear" w:pos="454"/>
          <w:tab w:val="clear" w:pos="680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4A6F0C55" w14:textId="27E8C0F9" w:rsidR="007E0D60" w:rsidRPr="00104E8F" w:rsidRDefault="007E0D60" w:rsidP="007E0D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ณ วันที่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1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ซึ่งคาดว่าไม่มีผลกระทบที่มีสาระสำคัญ</w:t>
      </w:r>
    </w:p>
    <w:p w14:paraId="273FDE4F" w14:textId="77777777" w:rsidR="004176AC" w:rsidRPr="00104E8F" w:rsidRDefault="004176AC" w:rsidP="007E0D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24"/>
          <w:szCs w:val="24"/>
        </w:rPr>
      </w:pPr>
    </w:p>
    <w:p w14:paraId="4A1FC86C" w14:textId="71860B3B" w:rsidR="00882E1E" w:rsidRPr="00104E8F" w:rsidRDefault="00882E1E" w:rsidP="0088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firstLine="18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(</w:t>
      </w:r>
      <w:r w:rsidR="00C21AA2" w:rsidRPr="00104E8F">
        <w:rPr>
          <w:rFonts w:asciiTheme="majorBidi" w:hAnsiTheme="majorBidi" w:cstheme="majorBidi"/>
          <w:spacing w:val="-3"/>
          <w:sz w:val="30"/>
          <w:szCs w:val="30"/>
        </w:rPr>
        <w:t>3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)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อนุพันธ์</w:t>
      </w:r>
    </w:p>
    <w:p w14:paraId="4058A862" w14:textId="77777777" w:rsidR="00882E1E" w:rsidRPr="00104E8F" w:rsidRDefault="00882E1E" w:rsidP="0088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4408694" w14:textId="77777777" w:rsidR="00882E1E" w:rsidRPr="00104E8F" w:rsidRDefault="00882E1E" w:rsidP="0076579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ตาม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1691053F" w14:textId="77777777" w:rsidR="00B91D30" w:rsidRPr="00104E8F" w:rsidRDefault="00B91D30" w:rsidP="003E54F9">
      <w:pPr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329BA512" w14:textId="4BAF6193" w:rsidR="00B91D30" w:rsidRPr="00104E8F" w:rsidRDefault="00B91D30" w:rsidP="00B91D3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104E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181875BD" w14:textId="77777777" w:rsidR="00B91D30" w:rsidRPr="00104E8F" w:rsidRDefault="00B91D30" w:rsidP="00B91D30">
      <w:pPr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6FE2BAB7" w14:textId="00BCE6A3" w:rsidR="00A65B94" w:rsidRPr="00104E8F" w:rsidRDefault="00B91D30" w:rsidP="00FA1B6D">
      <w:pPr>
        <w:pStyle w:val="ListParagraph"/>
        <w:tabs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ตั้งแต่วันที่ </w:t>
      </w:r>
      <w:r w:rsidRPr="00104E8F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104E8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104E8F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104E8F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กลุ่มบริษัทถือปฏิบัติตาม </w:t>
      </w:r>
      <w:r w:rsidRPr="00104E8F">
        <w:rPr>
          <w:rFonts w:asciiTheme="majorBidi" w:hAnsiTheme="majorBidi" w:cstheme="majorBidi"/>
          <w:spacing w:val="-4"/>
          <w:sz w:val="30"/>
          <w:szCs w:val="30"/>
        </w:rPr>
        <w:t xml:space="preserve">TFRS 16 </w:t>
      </w:r>
      <w:r w:rsidRPr="00104E8F">
        <w:rPr>
          <w:rFonts w:asciiTheme="majorBidi" w:hAnsiTheme="majorBidi" w:cstheme="majorBidi"/>
          <w:spacing w:val="-4"/>
          <w:sz w:val="30"/>
          <w:szCs w:val="30"/>
          <w:cs/>
        </w:rPr>
        <w:t>เป็นครั้งแรก</w:t>
      </w:r>
      <w:r w:rsidRPr="00104E8F">
        <w:rPr>
          <w:rFonts w:asciiTheme="majorBidi" w:hAnsiTheme="majorBidi" w:cstheme="majorBidi" w:hint="cs"/>
          <w:spacing w:val="-4"/>
          <w:sz w:val="30"/>
          <w:szCs w:val="30"/>
          <w:cs/>
        </w:rPr>
        <w:t>กับสัญญาที่เคยระบุว่าเป็นสัญญาเช่า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ตามมาตรฐานการบัญชี ฉบับที่ </w:t>
      </w:r>
      <w:r w:rsidRPr="00104E8F">
        <w:rPr>
          <w:rFonts w:asciiTheme="majorBidi" w:hAnsiTheme="majorBidi" w:cstheme="majorBidi"/>
          <w:sz w:val="30"/>
          <w:szCs w:val="30"/>
        </w:rPr>
        <w:t xml:space="preserve">17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04E8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</w:rPr>
        <w:t xml:space="preserve">(TAS 17)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104E8F">
        <w:rPr>
          <w:rFonts w:asciiTheme="majorBidi" w:hAnsiTheme="majorBidi" w:cstheme="majorBidi"/>
          <w:sz w:val="30"/>
          <w:szCs w:val="30"/>
        </w:rPr>
        <w:t xml:space="preserve">4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104E8F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104E8F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</w:rPr>
        <w:t xml:space="preserve">(TFRIC 4)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104E8F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794C7E70" w14:textId="77777777" w:rsidR="004176AC" w:rsidRPr="00104E8F" w:rsidRDefault="004176AC" w:rsidP="00FA1B6D">
      <w:pPr>
        <w:pStyle w:val="ListParagraph"/>
        <w:tabs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</w:p>
    <w:p w14:paraId="3FCDD479" w14:textId="1449DA91" w:rsidR="00250E0B" w:rsidRPr="00104E8F" w:rsidRDefault="00250E0B" w:rsidP="00FA1B6D">
      <w:pPr>
        <w:pStyle w:val="ListParagraph"/>
        <w:tabs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04E8F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</w:t>
      </w:r>
      <w:r w:rsidR="0099036F" w:rsidRPr="00104E8F">
        <w:rPr>
          <w:rFonts w:asciiTheme="majorBidi" w:eastAsia="Calibri" w:hAnsiTheme="majorBidi" w:cstheme="majorBidi"/>
          <w:sz w:val="30"/>
          <w:szCs w:val="30"/>
        </w:rPr>
        <w:t xml:space="preserve">        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>สัญญาเช่าในกำไรหรือขาดทุนโดยวิธีเส้นตรงตลอดอายุสัญญาเช่า  ตาม</w:t>
      </w:r>
      <w:r w:rsidRPr="00104E8F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04E8F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</w:t>
      </w:r>
      <w:r w:rsidRPr="00104E8F">
        <w:rPr>
          <w:rFonts w:asciiTheme="majorBidi" w:eastAsia="Calibri" w:hAnsiTheme="majorBidi" w:cstheme="majorBidi" w:hint="cs"/>
          <w:sz w:val="30"/>
          <w:szCs w:val="30"/>
          <w:cs/>
        </w:rPr>
        <w:t>จะ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>ปันส่วนสิ่งตอบแทนที่ต้องจ่ายตามราคาขายที่เป็นเอกเทศ</w:t>
      </w:r>
      <w:r w:rsidRPr="00104E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104E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52FBA" w:rsidRPr="00104E8F">
        <w:rPr>
          <w:rFonts w:asciiTheme="majorBidi" w:eastAsia="Calibri" w:hAnsiTheme="majorBidi" w:cstheme="majorBidi"/>
          <w:sz w:val="30"/>
          <w:szCs w:val="30"/>
        </w:rPr>
        <w:t xml:space="preserve">          </w:t>
      </w:r>
      <w:r w:rsidR="009B7BE5" w:rsidRPr="00104E8F">
        <w:rPr>
          <w:rFonts w:asciiTheme="majorBidi" w:eastAsia="Calibri" w:hAnsiTheme="majorBidi" w:cstheme="majorBidi"/>
          <w:sz w:val="30"/>
          <w:szCs w:val="30"/>
        </w:rPr>
        <w:t xml:space="preserve">                     </w:t>
      </w:r>
      <w:r w:rsidR="00952FBA" w:rsidRPr="00104E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104E8F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104E8F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104E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052AF49" w14:textId="77777777" w:rsidR="00426E41" w:rsidRPr="00104E8F" w:rsidRDefault="00426E41" w:rsidP="00FA1B6D">
      <w:pPr>
        <w:pStyle w:val="ListParagraph"/>
        <w:tabs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8D79EF6" w14:textId="77777777" w:rsidR="00B84FB7" w:rsidRPr="00104E8F" w:rsidRDefault="00B84FB7" w:rsidP="00FA1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12FA174A" w14:textId="77777777" w:rsidR="00B84FB7" w:rsidRPr="00104E8F" w:rsidRDefault="00B84FB7" w:rsidP="00FA1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1F5C3625" w14:textId="6240E46A" w:rsidR="00B84FB7" w:rsidRPr="00104E8F" w:rsidRDefault="00FA1B6D" w:rsidP="00FA1B6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04E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84FB7" w:rsidRPr="00104E8F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E366A8" w:rsidRPr="00104E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84FB7" w:rsidRPr="00104E8F">
        <w:rPr>
          <w:rFonts w:asciiTheme="majorBidi" w:hAnsiTheme="majorBidi" w:cstheme="majorBidi"/>
          <w:spacing w:val="-4"/>
          <w:sz w:val="30"/>
          <w:szCs w:val="30"/>
        </w:rPr>
        <w:t xml:space="preserve">12 </w:t>
      </w:r>
      <w:r w:rsidR="00B84FB7" w:rsidRPr="00104E8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 </w:t>
      </w:r>
      <w:r w:rsidR="00B84FB7" w:rsidRPr="00104E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F95EF20" w14:textId="2A6739E5" w:rsidR="00B84FB7" w:rsidRPr="00104E8F" w:rsidRDefault="00B84FB7" w:rsidP="00FA1B6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firstLine="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</w:p>
    <w:p w14:paraId="2443F229" w14:textId="44C0AC87" w:rsidR="00250E0B" w:rsidRPr="00104E8F" w:rsidRDefault="00250E0B" w:rsidP="00B91D3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EA7978D" w14:textId="6E6DD443" w:rsidR="00A0151A" w:rsidRPr="00104E8F" w:rsidRDefault="00A0151A" w:rsidP="00B91D3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0674F898" w14:textId="50718236" w:rsidR="00A0151A" w:rsidRPr="00104E8F" w:rsidRDefault="00A0151A" w:rsidP="00B91D3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D9D24CA" w14:textId="009924B1" w:rsidR="00A0151A" w:rsidRPr="00104E8F" w:rsidRDefault="00A0151A" w:rsidP="00B91D3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0E213C79" w14:textId="2C199AD7" w:rsidR="00A0151A" w:rsidRPr="00104E8F" w:rsidRDefault="00A0151A" w:rsidP="00B91D3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6D5607E0" w14:textId="77777777" w:rsidR="00A0151A" w:rsidRPr="00104E8F" w:rsidRDefault="00A0151A" w:rsidP="00B91D3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tbl>
      <w:tblPr>
        <w:tblW w:w="9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21"/>
        <w:gridCol w:w="1433"/>
        <w:gridCol w:w="191"/>
        <w:gridCol w:w="1434"/>
      </w:tblGrid>
      <w:tr w:rsidR="006E355D" w:rsidRPr="00104E8F" w14:paraId="1695E6D4" w14:textId="77777777" w:rsidTr="001E05E5">
        <w:trPr>
          <w:cantSplit/>
          <w:trHeight w:val="20"/>
          <w:tblHeader/>
        </w:trPr>
        <w:tc>
          <w:tcPr>
            <w:tcW w:w="6021" w:type="dxa"/>
            <w:shd w:val="clear" w:color="auto" w:fill="auto"/>
            <w:vAlign w:val="bottom"/>
          </w:tcPr>
          <w:p w14:paraId="3E9D2B40" w14:textId="77777777" w:rsidR="006E355D" w:rsidRPr="00104E8F" w:rsidRDefault="006E355D" w:rsidP="001E05E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104E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104E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104E8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33" w:type="dxa"/>
            <w:vAlign w:val="bottom"/>
          </w:tcPr>
          <w:p w14:paraId="2E910706" w14:textId="77777777" w:rsidR="006E355D" w:rsidRPr="00104E8F" w:rsidRDefault="006E355D" w:rsidP="001E05E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1" w:type="dxa"/>
            <w:vAlign w:val="bottom"/>
          </w:tcPr>
          <w:p w14:paraId="0CC743AE" w14:textId="77777777" w:rsidR="006E355D" w:rsidRPr="00104E8F" w:rsidRDefault="006E355D" w:rsidP="001E05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537C1D29" w14:textId="77777777" w:rsidR="006E355D" w:rsidRPr="00104E8F" w:rsidRDefault="006E355D" w:rsidP="001E05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B779B83" w14:textId="77777777" w:rsidR="006E355D" w:rsidRPr="00104E8F" w:rsidRDefault="006E355D" w:rsidP="001E05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E355D" w:rsidRPr="00104E8F" w14:paraId="2FE4DC99" w14:textId="77777777" w:rsidTr="001E05E5">
        <w:trPr>
          <w:cantSplit/>
          <w:trHeight w:val="20"/>
          <w:tblHeader/>
        </w:trPr>
        <w:tc>
          <w:tcPr>
            <w:tcW w:w="6021" w:type="dxa"/>
          </w:tcPr>
          <w:p w14:paraId="0FC51E9F" w14:textId="77777777" w:rsidR="006E355D" w:rsidRPr="00104E8F" w:rsidRDefault="006E355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8" w:type="dxa"/>
            <w:gridSpan w:val="3"/>
          </w:tcPr>
          <w:p w14:paraId="183477CE" w14:textId="77777777" w:rsidR="006E355D" w:rsidRPr="00104E8F" w:rsidRDefault="006E355D" w:rsidP="001E05E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355D" w:rsidRPr="00104E8F" w14:paraId="1FCBA79B" w14:textId="77777777" w:rsidTr="001E05E5">
        <w:trPr>
          <w:cantSplit/>
          <w:trHeight w:val="20"/>
        </w:trPr>
        <w:tc>
          <w:tcPr>
            <w:tcW w:w="6021" w:type="dxa"/>
          </w:tcPr>
          <w:p w14:paraId="79EFAD59" w14:textId="77777777" w:rsidR="006E355D" w:rsidRPr="00104E8F" w:rsidRDefault="006E355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58" w:type="dxa"/>
            <w:gridSpan w:val="3"/>
          </w:tcPr>
          <w:p w14:paraId="7ADA3261" w14:textId="77777777" w:rsidR="006E355D" w:rsidRPr="00104E8F" w:rsidRDefault="006E355D" w:rsidP="001E05E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E355D" w:rsidRPr="00104E8F" w14:paraId="64099CC4" w14:textId="77777777" w:rsidTr="001E05E5">
        <w:trPr>
          <w:cantSplit/>
          <w:trHeight w:val="20"/>
        </w:trPr>
        <w:tc>
          <w:tcPr>
            <w:tcW w:w="6021" w:type="dxa"/>
            <w:vAlign w:val="bottom"/>
          </w:tcPr>
          <w:p w14:paraId="62E99C3B" w14:textId="77777777" w:rsidR="006E355D" w:rsidRPr="00104E8F" w:rsidRDefault="006E355D" w:rsidP="001E05E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3" w:type="dxa"/>
            <w:vAlign w:val="bottom"/>
          </w:tcPr>
          <w:p w14:paraId="371B62BE" w14:textId="77777777" w:rsidR="006E355D" w:rsidRPr="00104E8F" w:rsidRDefault="006E355D" w:rsidP="001E05E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21,399</w:t>
            </w:r>
          </w:p>
        </w:tc>
        <w:tc>
          <w:tcPr>
            <w:tcW w:w="191" w:type="dxa"/>
            <w:vAlign w:val="bottom"/>
          </w:tcPr>
          <w:p w14:paraId="30A7EEA9" w14:textId="77777777" w:rsidR="006E355D" w:rsidRPr="00104E8F" w:rsidRDefault="006E355D" w:rsidP="001E05E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357BA8DB" w14:textId="77777777" w:rsidR="006E355D" w:rsidRPr="00104E8F" w:rsidRDefault="006E355D" w:rsidP="001E05E5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21,399</w:t>
            </w:r>
          </w:p>
        </w:tc>
      </w:tr>
      <w:tr w:rsidR="006E355D" w:rsidRPr="00104E8F" w14:paraId="06C704B1" w14:textId="77777777" w:rsidTr="001E05E5">
        <w:trPr>
          <w:cantSplit/>
          <w:trHeight w:val="20"/>
        </w:trPr>
        <w:tc>
          <w:tcPr>
            <w:tcW w:w="6021" w:type="dxa"/>
          </w:tcPr>
          <w:p w14:paraId="5FD008C8" w14:textId="77777777" w:rsidR="006E355D" w:rsidRPr="00104E8F" w:rsidRDefault="006E355D" w:rsidP="001E05E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33" w:type="dxa"/>
            <w:vAlign w:val="bottom"/>
          </w:tcPr>
          <w:p w14:paraId="4AEDCAFB" w14:textId="77777777" w:rsidR="006E355D" w:rsidRPr="00104E8F" w:rsidRDefault="006E355D" w:rsidP="001E05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(21,399)</w:t>
            </w:r>
          </w:p>
        </w:tc>
        <w:tc>
          <w:tcPr>
            <w:tcW w:w="191" w:type="dxa"/>
          </w:tcPr>
          <w:p w14:paraId="1F90CF5C" w14:textId="77777777" w:rsidR="006E355D" w:rsidRPr="00104E8F" w:rsidRDefault="006E355D" w:rsidP="001E05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116FBD8A" w14:textId="77777777" w:rsidR="006E355D" w:rsidRPr="00104E8F" w:rsidRDefault="006E355D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(21,399)</w:t>
            </w:r>
          </w:p>
        </w:tc>
      </w:tr>
      <w:tr w:rsidR="002949E4" w:rsidRPr="00104E8F" w14:paraId="0EFD2159" w14:textId="77777777" w:rsidTr="001E05E5">
        <w:trPr>
          <w:cantSplit/>
          <w:trHeight w:val="20"/>
        </w:trPr>
        <w:tc>
          <w:tcPr>
            <w:tcW w:w="6021" w:type="dxa"/>
          </w:tcPr>
          <w:p w14:paraId="49E6AD85" w14:textId="5D408A74" w:rsidR="002949E4" w:rsidRPr="00104E8F" w:rsidRDefault="002949E4" w:rsidP="001E05E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3" w:type="dxa"/>
            <w:vAlign w:val="bottom"/>
          </w:tcPr>
          <w:p w14:paraId="319B9551" w14:textId="177CF87B" w:rsidR="002949E4" w:rsidRPr="00104E8F" w:rsidRDefault="002949E4" w:rsidP="002949E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1" w:type="dxa"/>
          </w:tcPr>
          <w:p w14:paraId="38BC21A3" w14:textId="77777777" w:rsidR="002949E4" w:rsidRPr="00104E8F" w:rsidRDefault="002949E4" w:rsidP="001E05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2463428F" w14:textId="01A1A39B" w:rsidR="002949E4" w:rsidRPr="00104E8F" w:rsidRDefault="002949E4" w:rsidP="002949E4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11B7434A" w14:textId="77777777" w:rsidR="006E355D" w:rsidRPr="00104E8F" w:rsidRDefault="006E355D" w:rsidP="00B91D30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3531A750" w14:textId="1CD86C86" w:rsidR="00014212" w:rsidRPr="00104E8F" w:rsidRDefault="00014212" w:rsidP="00287C8C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104E8F">
        <w:rPr>
          <w:szCs w:val="30"/>
          <w:cs/>
        </w:rPr>
        <w:t>นโยบายการบัญชีที่สำคัญ</w:t>
      </w:r>
    </w:p>
    <w:p w14:paraId="4CEC6F9E" w14:textId="77777777" w:rsidR="00F82C0A" w:rsidRPr="00104E8F" w:rsidRDefault="00F82C0A" w:rsidP="00EB6969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2582EC26" w14:textId="33EBCFF0" w:rsidR="00F6234B" w:rsidRPr="00104E8F" w:rsidRDefault="00F6234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B45B7A">
        <w:rPr>
          <w:rFonts w:ascii="Angsana New" w:hAnsi="Angsana New"/>
          <w:b/>
          <w:sz w:val="30"/>
          <w:szCs w:val="30"/>
        </w:rPr>
        <w:t xml:space="preserve"> </w:t>
      </w:r>
      <w:r w:rsidR="00B45B7A" w:rsidRPr="00B45B7A">
        <w:rPr>
          <w:rFonts w:ascii="Angsana New" w:hAnsi="Angsana New"/>
          <w:b/>
          <w:sz w:val="30"/>
          <w:szCs w:val="30"/>
          <w:cs/>
        </w:rPr>
        <w:t xml:space="preserve">ยกเว้นที่ได้กล่าวไว้ในหมายเหตุข้อ </w:t>
      </w:r>
      <w:r w:rsidR="00B45B7A" w:rsidRPr="00B45B7A">
        <w:rPr>
          <w:rFonts w:ascii="Angsana New" w:hAnsi="Angsana New"/>
          <w:bCs/>
          <w:sz w:val="30"/>
          <w:szCs w:val="30"/>
        </w:rPr>
        <w:t>3</w:t>
      </w:r>
    </w:p>
    <w:p w14:paraId="2AAA28ED" w14:textId="77777777" w:rsidR="00710DA4" w:rsidRPr="00104E8F" w:rsidRDefault="0071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5CF0CBA3" w14:textId="77777777" w:rsidR="00014212" w:rsidRPr="00104E8F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t>(ก)</w:t>
      </w:r>
      <w:r w:rsidR="00014212" w:rsidRPr="00104E8F">
        <w:rPr>
          <w:rFonts w:cs="Angsana New"/>
          <w:i/>
          <w:iCs/>
          <w:szCs w:val="30"/>
        </w:rPr>
        <w:tab/>
      </w:r>
      <w:r w:rsidR="00014212" w:rsidRPr="00104E8F">
        <w:rPr>
          <w:rFonts w:cs="Angsana New"/>
          <w:i/>
          <w:iCs/>
          <w:szCs w:val="30"/>
          <w:cs/>
        </w:rPr>
        <w:t>เกณฑ์ในการ</w:t>
      </w:r>
      <w:r w:rsidR="0034001A" w:rsidRPr="00104E8F">
        <w:rPr>
          <w:rFonts w:cs="Angsana New"/>
          <w:i/>
          <w:iCs/>
          <w:szCs w:val="30"/>
          <w:cs/>
        </w:rPr>
        <w:t>จัด</w:t>
      </w:r>
      <w:r w:rsidR="00014212" w:rsidRPr="00104E8F">
        <w:rPr>
          <w:rFonts w:cs="Angsana New"/>
          <w:i/>
          <w:iCs/>
          <w:szCs w:val="30"/>
          <w:cs/>
        </w:rPr>
        <w:t>ทำงบการเงินรวม</w:t>
      </w:r>
    </w:p>
    <w:p w14:paraId="1CC10741" w14:textId="77777777" w:rsidR="007245B0" w:rsidRPr="00104E8F" w:rsidRDefault="007245B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Cs/>
          <w:sz w:val="24"/>
          <w:szCs w:val="24"/>
        </w:rPr>
      </w:pPr>
    </w:p>
    <w:p w14:paraId="344016B1" w14:textId="77777777" w:rsidR="007245B0" w:rsidRPr="00104E8F" w:rsidRDefault="007245B0" w:rsidP="00196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104E8F">
        <w:rPr>
          <w:rFonts w:ascii="Angsana New" w:hAnsi="Angsana New"/>
          <w:b/>
          <w:sz w:val="30"/>
          <w:szCs w:val="30"/>
        </w:rPr>
        <w:t>“</w:t>
      </w:r>
      <w:r w:rsidRPr="00104E8F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104E8F">
        <w:rPr>
          <w:rFonts w:ascii="Angsana New" w:hAnsi="Angsana New"/>
          <w:b/>
          <w:sz w:val="30"/>
          <w:szCs w:val="30"/>
        </w:rPr>
        <w:t>”</w:t>
      </w:r>
      <w:r w:rsidRPr="00104E8F">
        <w:rPr>
          <w:rFonts w:ascii="Angsana New" w:hAnsi="Angsana New"/>
          <w:b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2CA71242" w14:textId="77777777" w:rsidR="00426E41" w:rsidRPr="00104E8F" w:rsidRDefault="00426E41" w:rsidP="0093541E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0CFC4D1F" w14:textId="77777777" w:rsidR="00014212" w:rsidRPr="00104E8F" w:rsidRDefault="00014212" w:rsidP="0093541E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46275808" w14:textId="77777777" w:rsidR="00D921A7" w:rsidRPr="00104E8F" w:rsidRDefault="00D921A7" w:rsidP="00D9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sz w:val="28"/>
          <w:szCs w:val="28"/>
        </w:rPr>
      </w:pPr>
    </w:p>
    <w:p w14:paraId="6E690677" w14:textId="77777777" w:rsidR="00D921A7" w:rsidRPr="00104E8F" w:rsidRDefault="00D921A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บริษัทย่อยเป็นกิจการที่อย</w:t>
      </w:r>
      <w:r w:rsidR="00EC45D1" w:rsidRPr="00104E8F">
        <w:rPr>
          <w:rFonts w:ascii="Angsana New" w:hAnsi="Angsana New"/>
          <w:sz w:val="30"/>
          <w:szCs w:val="30"/>
          <w:cs/>
        </w:rPr>
        <w:t>ู่ภายใต้การควบคุมของกลุ่มบริษัท</w:t>
      </w:r>
      <w:r w:rsidRPr="00104E8F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C45D1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ผลกระทบต่อ</w:t>
      </w:r>
      <w:r w:rsidR="00EC45D1" w:rsidRPr="00104E8F">
        <w:rPr>
          <w:rFonts w:ascii="Angsana New" w:hAnsi="Angsana New"/>
          <w:sz w:val="30"/>
          <w:szCs w:val="30"/>
          <w:cs/>
        </w:rPr>
        <w:t>จำนวนเงินผลตอบแทนของกลุ่มบริษัท</w:t>
      </w:r>
      <w:r w:rsidRPr="00104E8F">
        <w:rPr>
          <w:rFonts w:ascii="Angsana New" w:hAnsi="Angsana New"/>
          <w:sz w:val="30"/>
          <w:szCs w:val="30"/>
          <w:cs/>
        </w:rPr>
        <w:t xml:space="preserve"> งบการเงินของบริ</w:t>
      </w:r>
      <w:r w:rsidR="00EC45D1" w:rsidRPr="00104E8F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="00EC45D1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4DF63889" w14:textId="77777777" w:rsidR="00804D8B" w:rsidRPr="00104E8F" w:rsidRDefault="00804D8B" w:rsidP="0083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3C9ECD66" w14:textId="77777777" w:rsidR="00A72571" w:rsidRPr="00104E8F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104E8F">
        <w:rPr>
          <w:rFonts w:ascii="Angsana New" w:hAnsi="Angsana New"/>
          <w:sz w:val="30"/>
          <w:szCs w:val="30"/>
          <w:cs/>
        </w:rPr>
        <w:t xml:space="preserve"> </w:t>
      </w:r>
    </w:p>
    <w:p w14:paraId="333A9FDE" w14:textId="77777777" w:rsidR="00A72571" w:rsidRPr="00104E8F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24"/>
          <w:szCs w:val="24"/>
        </w:rPr>
      </w:pPr>
    </w:p>
    <w:p w14:paraId="6B13CB02" w14:textId="77777777" w:rsidR="00A72571" w:rsidRPr="00104E8F" w:rsidRDefault="00A72571" w:rsidP="00A72571">
      <w:pPr>
        <w:pStyle w:val="BodyText"/>
        <w:tabs>
          <w:tab w:val="clear" w:pos="454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104E8F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15FF0E1" w14:textId="77777777" w:rsidR="00671CB7" w:rsidRPr="00104E8F" w:rsidRDefault="00671CB7" w:rsidP="00671CB7">
      <w:pPr>
        <w:pStyle w:val="BodyText"/>
        <w:tabs>
          <w:tab w:val="clear" w:pos="454"/>
          <w:tab w:val="left" w:pos="540"/>
        </w:tabs>
        <w:spacing w:after="0"/>
        <w:ind w:left="540" w:right="18"/>
        <w:jc w:val="distribute"/>
        <w:rPr>
          <w:rFonts w:ascii="Angsana New" w:hAnsi="Angsana New"/>
          <w:sz w:val="14"/>
          <w:szCs w:val="14"/>
          <w:cs/>
        </w:rPr>
      </w:pPr>
    </w:p>
    <w:p w14:paraId="08A8C9F9" w14:textId="77777777" w:rsidR="00EE7634" w:rsidRPr="00104E8F" w:rsidRDefault="00A72571" w:rsidP="00EE7634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2A0FC73" w14:textId="77777777" w:rsidR="001212EA" w:rsidRPr="00104E8F" w:rsidRDefault="0012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E5496B9" w14:textId="6D7865EC" w:rsidR="00B17B5A" w:rsidRPr="00104E8F" w:rsidRDefault="00B17B5A" w:rsidP="00B1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การสูญเสียการควบคุม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E2725F4" w14:textId="77777777" w:rsidR="00B17B5A" w:rsidRPr="00104E8F" w:rsidRDefault="00B17B5A" w:rsidP="00B17B5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E7C71A" w14:textId="742D4DD8" w:rsidR="00B17B5A" w:rsidRPr="00104E8F" w:rsidRDefault="00B17B5A" w:rsidP="00B17B5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</w:t>
      </w:r>
      <w:r w:rsidR="00CE05FF">
        <w:rPr>
          <w:rFonts w:ascii="Angsana New" w:hAnsi="Angsana New" w:hint="cs"/>
          <w:sz w:val="30"/>
          <w:szCs w:val="30"/>
          <w:cs/>
        </w:rPr>
        <w:t>น</w:t>
      </w:r>
      <w:r w:rsidRPr="00104E8F">
        <w:rPr>
          <w:rFonts w:ascii="Angsana New" w:hAnsi="Angsana New"/>
          <w:sz w:val="30"/>
          <w:szCs w:val="30"/>
          <w:cs/>
        </w:rPr>
        <w:t>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5EA087F" w14:textId="77777777" w:rsidR="00B17B5A" w:rsidRPr="00104E8F" w:rsidRDefault="00B17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97C01B4" w14:textId="77777777" w:rsidR="00D921A7" w:rsidRPr="00104E8F" w:rsidRDefault="00D921A7" w:rsidP="00EE7634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355A2418" w14:textId="77777777" w:rsidR="00D921A7" w:rsidRPr="00104E8F" w:rsidRDefault="00D921A7" w:rsidP="00D921A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  <w:cs/>
        </w:rPr>
      </w:pPr>
    </w:p>
    <w:p w14:paraId="5E276E0E" w14:textId="77777777" w:rsidR="00D921A7" w:rsidRPr="00104E8F" w:rsidRDefault="00D921A7" w:rsidP="00D921A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29B5F7EA" w14:textId="77777777" w:rsidR="00D921A7" w:rsidRPr="00104E8F" w:rsidRDefault="00D921A7" w:rsidP="00D921A7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44F483E8" w14:textId="77777777" w:rsidR="00D921A7" w:rsidRPr="00104E8F" w:rsidRDefault="00D921A7" w:rsidP="00D921A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6FA998C8" w14:textId="77777777" w:rsidR="00065DB3" w:rsidRPr="00104E8F" w:rsidRDefault="00065DB3" w:rsidP="0033669A">
      <w:pPr>
        <w:pStyle w:val="BodyText"/>
        <w:spacing w:after="0"/>
        <w:jc w:val="both"/>
        <w:rPr>
          <w:rFonts w:ascii="Angsana New" w:hAnsi="Angsana New"/>
          <w:sz w:val="30"/>
          <w:szCs w:val="30"/>
        </w:rPr>
      </w:pPr>
    </w:p>
    <w:p w14:paraId="585714FC" w14:textId="15018931" w:rsidR="00065DB3" w:rsidRPr="00104E8F" w:rsidRDefault="00D921A7" w:rsidP="00065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5F5321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76F8E63A" w14:textId="77777777" w:rsidR="001212EA" w:rsidRPr="00104E8F" w:rsidRDefault="001212EA" w:rsidP="00065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3315628" w14:textId="77777777" w:rsidR="003342D1" w:rsidRPr="00104E8F" w:rsidRDefault="003342D1" w:rsidP="00065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66C2EE5B" w14:textId="77777777" w:rsidR="003342D1" w:rsidRPr="00104E8F" w:rsidRDefault="003342D1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F3F113E" w14:textId="3F3199B5" w:rsidR="001F63DD" w:rsidRPr="00104E8F" w:rsidRDefault="00F2008F" w:rsidP="00F9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ab/>
      </w:r>
      <w:r w:rsidRPr="00104E8F">
        <w:rPr>
          <w:rFonts w:ascii="Angsana New" w:hAnsi="Angsana New"/>
          <w:sz w:val="30"/>
          <w:szCs w:val="30"/>
          <w:cs/>
        </w:rPr>
        <w:t>ยอดคงเหลือและ</w:t>
      </w:r>
      <w:r w:rsidR="00C67873" w:rsidRPr="00104E8F">
        <w:rPr>
          <w:rFonts w:ascii="Angsana New" w:hAnsi="Angsana New"/>
          <w:sz w:val="30"/>
          <w:szCs w:val="30"/>
          <w:cs/>
        </w:rPr>
        <w:t>รายการบัญชีระหว่างกิจการในกลุ่ม</w:t>
      </w:r>
      <w:r w:rsidR="00C67873"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รวมถึงรายได้</w:t>
      </w:r>
      <w:r w:rsidR="00AA76ED" w:rsidRPr="00104E8F">
        <w:rPr>
          <w:rFonts w:ascii="Angsana New" w:hAnsi="Angsana New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หรือค่าใช้จ่ายที</w:t>
      </w:r>
      <w:r w:rsidR="00133305" w:rsidRPr="00104E8F">
        <w:rPr>
          <w:rFonts w:ascii="Angsana New" w:hAnsi="Angsana New"/>
          <w:sz w:val="30"/>
          <w:szCs w:val="30"/>
          <w:cs/>
        </w:rPr>
        <w:t>่ยังไม่เกิดขึ้นจริงซึ่งเป็น</w:t>
      </w:r>
      <w:r w:rsidR="00AA5F06" w:rsidRPr="00104E8F">
        <w:rPr>
          <w:rFonts w:ascii="Angsana New" w:hAnsi="Angsana New"/>
          <w:sz w:val="30"/>
          <w:szCs w:val="30"/>
          <w:cs/>
        </w:rPr>
        <w:t>ผลมาจาก</w:t>
      </w:r>
      <w:r w:rsidRPr="00104E8F">
        <w:rPr>
          <w:rFonts w:ascii="Angsana New" w:hAnsi="Angsana New"/>
          <w:sz w:val="30"/>
          <w:szCs w:val="30"/>
          <w:cs/>
        </w:rPr>
        <w:t>รายการระหว่างกิจการในกลุ่ม ถูกตัดรายการในการจัดทำงบการเงินรวม กำไรที่ยัง</w:t>
      </w:r>
      <w:r w:rsidR="006E2771" w:rsidRPr="00104E8F">
        <w:rPr>
          <w:rFonts w:ascii="Angsana New" w:hAnsi="Angsana New"/>
          <w:sz w:val="30"/>
          <w:szCs w:val="30"/>
          <w:cs/>
        </w:rPr>
        <w:t>ไม่เกิดขึ้นจริงซึ่งเป็น</w:t>
      </w:r>
      <w:r w:rsidR="002B6D69" w:rsidRPr="00104E8F">
        <w:rPr>
          <w:rFonts w:ascii="Angsana New" w:hAnsi="Angsana New"/>
          <w:sz w:val="30"/>
          <w:szCs w:val="30"/>
          <w:cs/>
        </w:rPr>
        <w:t>ผลมาจาก</w:t>
      </w:r>
      <w:r w:rsidRPr="00104E8F">
        <w:rPr>
          <w:rFonts w:ascii="Angsana New" w:hAnsi="Angsana New"/>
          <w:sz w:val="30"/>
          <w:szCs w:val="30"/>
          <w:cs/>
        </w:rPr>
        <w:t>รายการกับบริษัทร่วมถูกตัดรายการกับเงินลงทุนเท่าที่กลุ่มบริษัทมีส่วนได้เสียในกิจ</w:t>
      </w:r>
      <w:r w:rsidR="00133305" w:rsidRPr="00104E8F">
        <w:rPr>
          <w:rFonts w:ascii="Angsana New" w:hAnsi="Angsana New"/>
          <w:sz w:val="30"/>
          <w:szCs w:val="30"/>
          <w:cs/>
        </w:rPr>
        <w:t>การที่ถูกลงทุนนั้น ขาดทุนที่ยัง</w:t>
      </w:r>
      <w:r w:rsidRPr="00104E8F">
        <w:rPr>
          <w:rFonts w:ascii="Angsana New" w:hAnsi="Angsana New"/>
          <w:sz w:val="30"/>
          <w:szCs w:val="30"/>
          <w:cs/>
        </w:rPr>
        <w:t>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="00A72571" w:rsidRPr="00104E8F">
        <w:rPr>
          <w:rFonts w:ascii="Angsana New" w:hAnsi="Angsana New"/>
          <w:sz w:val="30"/>
          <w:szCs w:val="30"/>
        </w:rPr>
        <w:br/>
      </w:r>
    </w:p>
    <w:p w14:paraId="48EFE120" w14:textId="24E26257" w:rsidR="0033669A" w:rsidRPr="00104E8F" w:rsidRDefault="0033669A" w:rsidP="0033669A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t>(</w:t>
      </w:r>
      <w:r w:rsidR="005912E9" w:rsidRPr="00104E8F">
        <w:rPr>
          <w:rFonts w:cs="Angsana New" w:hint="cs"/>
          <w:i/>
          <w:iCs/>
          <w:szCs w:val="30"/>
          <w:cs/>
        </w:rPr>
        <w:t>ข</w:t>
      </w:r>
      <w:r w:rsidRPr="00104E8F">
        <w:rPr>
          <w:rFonts w:cs="Angsana New"/>
          <w:i/>
          <w:iCs/>
          <w:szCs w:val="30"/>
          <w:cs/>
        </w:rPr>
        <w:t>)</w:t>
      </w:r>
      <w:r w:rsidRPr="00104E8F">
        <w:rPr>
          <w:rFonts w:cs="Angsana New"/>
          <w:i/>
          <w:iCs/>
          <w:szCs w:val="30"/>
        </w:rPr>
        <w:tab/>
      </w:r>
      <w:r w:rsidRPr="00104E8F">
        <w:rPr>
          <w:rFonts w:cs="Angsana New"/>
          <w:i/>
          <w:iCs/>
          <w:szCs w:val="30"/>
          <w:cs/>
        </w:rPr>
        <w:t>เงินลงทุน</w:t>
      </w:r>
      <w:r w:rsidR="0020601F" w:rsidRPr="00104E8F">
        <w:rPr>
          <w:rFonts w:cs="Angsana New"/>
          <w:i/>
          <w:iCs/>
          <w:szCs w:val="30"/>
          <w:cs/>
        </w:rPr>
        <w:t>ในบริษัท</w:t>
      </w:r>
      <w:r w:rsidR="0020601F" w:rsidRPr="00104E8F">
        <w:rPr>
          <w:rFonts w:cs="Angsana New" w:hint="cs"/>
          <w:i/>
          <w:iCs/>
          <w:szCs w:val="30"/>
          <w:cs/>
        </w:rPr>
        <w:t>ย่อย</w:t>
      </w:r>
      <w:r w:rsidR="0020601F" w:rsidRPr="00104E8F">
        <w:rPr>
          <w:rFonts w:cs="Angsana New"/>
          <w:i/>
          <w:iCs/>
          <w:szCs w:val="30"/>
          <w:cs/>
        </w:rPr>
        <w:t xml:space="preserve"> </w:t>
      </w:r>
      <w:r w:rsidR="008E0B21" w:rsidRPr="00104E8F">
        <w:rPr>
          <w:rFonts w:cs="Angsana New"/>
          <w:i/>
          <w:iCs/>
          <w:szCs w:val="30"/>
          <w:cs/>
        </w:rPr>
        <w:t>และ</w:t>
      </w:r>
      <w:r w:rsidR="0020601F" w:rsidRPr="00104E8F">
        <w:rPr>
          <w:rFonts w:cs="Angsana New"/>
          <w:i/>
          <w:iCs/>
          <w:szCs w:val="30"/>
          <w:cs/>
        </w:rPr>
        <w:t>บริษัท</w:t>
      </w:r>
      <w:r w:rsidR="0020601F" w:rsidRPr="00104E8F">
        <w:rPr>
          <w:rFonts w:cs="Angsana New" w:hint="cs"/>
          <w:i/>
          <w:iCs/>
          <w:szCs w:val="30"/>
          <w:cs/>
        </w:rPr>
        <w:t>ร่วม</w:t>
      </w:r>
    </w:p>
    <w:p w14:paraId="5359ABA7" w14:textId="77777777" w:rsidR="0033669A" w:rsidRPr="00104E8F" w:rsidRDefault="0033669A" w:rsidP="003366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321B0E1F" w14:textId="6618DA84" w:rsidR="0033669A" w:rsidRPr="00104E8F" w:rsidRDefault="0033669A" w:rsidP="00336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เงินลงทุนใน</w:t>
      </w:r>
      <w:r w:rsidR="00036725" w:rsidRPr="00104E8F">
        <w:rPr>
          <w:rFonts w:ascii="Angsana New" w:hAnsi="Angsana New"/>
          <w:sz w:val="30"/>
          <w:szCs w:val="30"/>
          <w:cs/>
        </w:rPr>
        <w:t>บริษัทย่อย</w:t>
      </w:r>
      <w:r w:rsidRPr="00104E8F">
        <w:rPr>
          <w:rFonts w:ascii="Angsana New" w:hAnsi="Angsana New"/>
          <w:sz w:val="30"/>
          <w:szCs w:val="30"/>
          <w:cs/>
        </w:rPr>
        <w:t>และ</w:t>
      </w:r>
      <w:r w:rsidR="00036725" w:rsidRPr="00104E8F">
        <w:rPr>
          <w:rFonts w:ascii="Angsana New" w:hAnsi="Angsana New"/>
          <w:sz w:val="30"/>
          <w:szCs w:val="30"/>
          <w:cs/>
        </w:rPr>
        <w:t>บริษัทร่วม</w:t>
      </w:r>
      <w:r w:rsidRPr="00104E8F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25221F24" w14:textId="45A53F93" w:rsidR="0033669A" w:rsidRPr="00104E8F" w:rsidRDefault="0033669A" w:rsidP="00F9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F84B1A8" w14:textId="77777777" w:rsidR="001212EA" w:rsidRPr="00104E8F" w:rsidRDefault="001212EA" w:rsidP="00F9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11855EDA" w14:textId="2AE14FCC" w:rsidR="00014212" w:rsidRPr="00104E8F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 w:rsidRPr="00104E8F">
        <w:rPr>
          <w:rFonts w:cs="Angsana New"/>
          <w:i/>
          <w:iCs/>
          <w:szCs w:val="30"/>
          <w:cs/>
        </w:rPr>
        <w:lastRenderedPageBreak/>
        <w:t>(</w:t>
      </w:r>
      <w:r w:rsidR="00827BA5" w:rsidRPr="00104E8F">
        <w:rPr>
          <w:rFonts w:cs="Angsana New" w:hint="cs"/>
          <w:i/>
          <w:iCs/>
          <w:szCs w:val="30"/>
          <w:cs/>
        </w:rPr>
        <w:t>ค</w:t>
      </w:r>
      <w:r w:rsidRPr="00104E8F">
        <w:rPr>
          <w:rFonts w:cs="Angsana New"/>
          <w:i/>
          <w:iCs/>
          <w:szCs w:val="30"/>
          <w:cs/>
        </w:rPr>
        <w:t>)</w:t>
      </w:r>
      <w:r w:rsidR="00014212" w:rsidRPr="00104E8F">
        <w:rPr>
          <w:rFonts w:cs="Angsana New"/>
          <w:i/>
          <w:iCs/>
          <w:szCs w:val="30"/>
        </w:rPr>
        <w:tab/>
      </w:r>
      <w:r w:rsidR="008D6415" w:rsidRPr="00104E8F">
        <w:rPr>
          <w:rFonts w:cs="Angsana New"/>
          <w:i/>
          <w:iCs/>
          <w:szCs w:val="30"/>
          <w:cs/>
        </w:rPr>
        <w:t>เงินตราต่างประเทศ</w:t>
      </w:r>
    </w:p>
    <w:p w14:paraId="4494972E" w14:textId="77777777" w:rsidR="00133305" w:rsidRPr="00104E8F" w:rsidRDefault="00133305" w:rsidP="0093541E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3788C37" w14:textId="77777777" w:rsidR="00133305" w:rsidRPr="00104E8F" w:rsidRDefault="00133305" w:rsidP="00935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12A7DEEB" w14:textId="77777777" w:rsidR="00014212" w:rsidRPr="00104E8F" w:rsidRDefault="00014212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D1F950B" w14:textId="77777777" w:rsidR="001053A8" w:rsidRPr="00104E8F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865213" w:rsidRPr="00104E8F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="00060899" w:rsidRPr="00104E8F">
        <w:rPr>
          <w:rFonts w:ascii="Angsana New" w:hAnsi="Angsana New"/>
          <w:sz w:val="30"/>
          <w:szCs w:val="30"/>
        </w:rPr>
        <w:br/>
      </w:r>
      <w:r w:rsidR="000F7D47" w:rsidRPr="00104E8F">
        <w:rPr>
          <w:rFonts w:ascii="Angsana New" w:hAnsi="Angsana New"/>
          <w:sz w:val="30"/>
          <w:szCs w:val="30"/>
          <w:cs/>
        </w:rPr>
        <w:t>โ</w:t>
      </w:r>
      <w:r w:rsidRPr="00104E8F">
        <w:rPr>
          <w:rFonts w:ascii="Angsana New" w:hAnsi="Angsana New"/>
          <w:sz w:val="30"/>
          <w:szCs w:val="30"/>
          <w:cs/>
        </w:rPr>
        <w:t>ดยใช้อัตราแลกเปลี่ยน ณ วันที่เกิดรายการ</w:t>
      </w:r>
    </w:p>
    <w:p w14:paraId="4FA59F43" w14:textId="77777777" w:rsidR="00982C54" w:rsidRPr="00104E8F" w:rsidRDefault="00982C54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1FDBA622" w14:textId="77777777" w:rsidR="001053A8" w:rsidRPr="00104E8F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48812331" w14:textId="77777777" w:rsidR="001053A8" w:rsidRPr="00104E8F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</w:p>
    <w:p w14:paraId="1D2FFB86" w14:textId="77777777" w:rsidR="00014212" w:rsidRPr="00104E8F" w:rsidRDefault="001053A8" w:rsidP="00BA590E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E203DD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6BD6480" w14:textId="77777777" w:rsidR="00D30918" w:rsidRPr="00104E8F" w:rsidRDefault="00D30918" w:rsidP="00BA590E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</w:p>
    <w:p w14:paraId="0775C750" w14:textId="65CA6E0C" w:rsidR="00B4323F" w:rsidRPr="00104E8F" w:rsidRDefault="007245B0" w:rsidP="00B4323F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 w:rsidRPr="00104E8F">
        <w:rPr>
          <w:rFonts w:cs="Angsana New"/>
          <w:i/>
          <w:iCs/>
          <w:szCs w:val="30"/>
          <w:cs/>
        </w:rPr>
        <w:t>(</w:t>
      </w:r>
      <w:r w:rsidR="00827BA5" w:rsidRPr="00104E8F">
        <w:rPr>
          <w:rFonts w:cs="Angsana New" w:hint="cs"/>
          <w:i/>
          <w:iCs/>
          <w:szCs w:val="30"/>
          <w:cs/>
        </w:rPr>
        <w:t>ง</w:t>
      </w:r>
      <w:r w:rsidRPr="00104E8F">
        <w:rPr>
          <w:rFonts w:cs="Angsana New"/>
          <w:i/>
          <w:iCs/>
          <w:szCs w:val="30"/>
          <w:cs/>
        </w:rPr>
        <w:t>)</w:t>
      </w:r>
      <w:r w:rsidR="00014212" w:rsidRPr="00104E8F">
        <w:rPr>
          <w:rFonts w:cs="Angsana New"/>
          <w:i/>
          <w:iCs/>
          <w:szCs w:val="30"/>
        </w:rPr>
        <w:tab/>
      </w:r>
      <w:r w:rsidR="00B4323F" w:rsidRPr="00104E8F">
        <w:rPr>
          <w:rFonts w:cs="Angsana New"/>
          <w:i/>
          <w:iCs/>
          <w:szCs w:val="30"/>
          <w:cs/>
        </w:rPr>
        <w:t>เครื่องมือทางการเงิน</w:t>
      </w:r>
    </w:p>
    <w:p w14:paraId="0427D9E8" w14:textId="58B502CA" w:rsidR="00014212" w:rsidRPr="00104E8F" w:rsidRDefault="00014212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8EC1A9F" w14:textId="77777777" w:rsidR="00D47890" w:rsidRPr="00104E8F" w:rsidRDefault="00D47890" w:rsidP="00D47890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104E8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04E8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04E8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04C5FC63" w14:textId="77777777" w:rsidR="00D47890" w:rsidRPr="00104E8F" w:rsidRDefault="00D47890" w:rsidP="00D4789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02567" w14:textId="77777777" w:rsidR="00D47890" w:rsidRPr="00104E8F" w:rsidRDefault="00D47890" w:rsidP="00D478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04E8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104E8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04E8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104E8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B57A62C" w14:textId="77777777" w:rsidR="00D47890" w:rsidRPr="00104E8F" w:rsidRDefault="00D47890" w:rsidP="00D47890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EEA4E" w14:textId="74790FD0" w:rsidR="00D47890" w:rsidRPr="00104E8F" w:rsidRDefault="00D47890" w:rsidP="00D47890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30"/>
          <w:szCs w:val="30"/>
        </w:rPr>
      </w:pP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เมื่อกลุ่มบริษัทเป็นคู่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สัญญา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1BFAA26" w14:textId="77777777" w:rsidR="00D47890" w:rsidRPr="00104E8F" w:rsidRDefault="00D47890" w:rsidP="00D47890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F385D" w14:textId="77777777" w:rsidR="00D47890" w:rsidRPr="00104E8F" w:rsidRDefault="00D47890" w:rsidP="00D47890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30"/>
          <w:szCs w:val="30"/>
          <w:cs/>
        </w:rPr>
      </w:pP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1B6BC685" w14:textId="6368B5DF" w:rsidR="00D45DF7" w:rsidRPr="00104E8F" w:rsidRDefault="00D45DF7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16161C" w14:textId="415B11CE" w:rsidR="00614F4C" w:rsidRPr="00104E8F" w:rsidRDefault="00614F4C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DC6D94F" w14:textId="77777777" w:rsidR="00614F4C" w:rsidRPr="00104E8F" w:rsidRDefault="00614F4C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EF41910" w14:textId="77777777" w:rsidR="00855237" w:rsidRPr="00104E8F" w:rsidRDefault="00855237" w:rsidP="00855237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104E8F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104E8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04E8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104E8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057256AE" w14:textId="77777777" w:rsidR="00855237" w:rsidRPr="00104E8F" w:rsidRDefault="00855237" w:rsidP="0085523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3F8DA" w14:textId="77777777" w:rsidR="00855237" w:rsidRPr="00104E8F" w:rsidRDefault="00855237" w:rsidP="0085523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04E8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104E8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104E8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121E7A0C" w14:textId="77777777" w:rsidR="00855237" w:rsidRPr="00104E8F" w:rsidRDefault="00855237" w:rsidP="0085523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4B583" w14:textId="7A8B0FA8" w:rsidR="00855237" w:rsidRPr="00104E8F" w:rsidRDefault="00855237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3E49BF6" w14:textId="77777777" w:rsidR="00D45DF7" w:rsidRPr="00104E8F" w:rsidRDefault="00D45DF7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AABE7" w14:textId="30F525A0" w:rsidR="00930561" w:rsidRPr="00104E8F" w:rsidRDefault="00930561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104E8F">
        <w:rPr>
          <w:rFonts w:asciiTheme="majorBidi" w:hAnsiTheme="majorBidi" w:cstheme="majorBidi"/>
          <w:sz w:val="30"/>
          <w:szCs w:val="30"/>
          <w:cs/>
        </w:rPr>
        <w:t>วั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53DB4017" w14:textId="77777777" w:rsidR="00D30918" w:rsidRPr="00104E8F" w:rsidRDefault="00D30918" w:rsidP="008F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4417679" w14:textId="795AC656" w:rsidR="00D45DF7" w:rsidRPr="00104E8F" w:rsidRDefault="00D45DF7" w:rsidP="00D45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4E6ABF0C" w14:textId="77777777" w:rsidR="00D45DF7" w:rsidRPr="00104E8F" w:rsidRDefault="00D45DF7" w:rsidP="00D45DF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03006F3" w14:textId="505D6329" w:rsidR="00D45DF7" w:rsidRPr="00104E8F" w:rsidRDefault="00D45DF7" w:rsidP="00D45DF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9B20DF0" w14:textId="1BB7397F" w:rsidR="00D45DF7" w:rsidRPr="00104E8F" w:rsidRDefault="00D45DF7" w:rsidP="00D45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2587FD" w14:textId="2E4A007D" w:rsidR="00D45DF7" w:rsidRPr="00104E8F" w:rsidRDefault="00D45DF7" w:rsidP="00D45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04E8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104E8F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8E4D70" w:rsidRPr="00104E8F">
        <w:rPr>
          <w:rFonts w:asciiTheme="majorBidi" w:hAnsiTheme="majorBidi" w:cstheme="majorBidi"/>
          <w:sz w:val="30"/>
          <w:szCs w:val="30"/>
        </w:rPr>
        <w:t xml:space="preserve">          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เงินลงทุนดังกล่าวแสดงกา</w:t>
      </w:r>
      <w:r w:rsidRPr="00104E8F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</w:t>
      </w:r>
      <w:r w:rsidRPr="00104E8F">
        <w:rPr>
          <w:rFonts w:asciiTheme="majorBidi" w:hAnsiTheme="majorBidi" w:cstheme="majorBidi"/>
          <w:sz w:val="30"/>
          <w:szCs w:val="30"/>
          <w:cs/>
        </w:rPr>
        <w:t>ไม่สามารถยกเลิกได้</w:t>
      </w:r>
    </w:p>
    <w:p w14:paraId="2A525988" w14:textId="00D5C7C6" w:rsidR="00D45DF7" w:rsidRPr="00104E8F" w:rsidRDefault="00D45DF7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</w:p>
    <w:p w14:paraId="245D9D4C" w14:textId="0786587E" w:rsidR="00D45DF7" w:rsidRPr="00104E8F" w:rsidRDefault="00D45DF7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104E8F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104E8F">
        <w:rPr>
          <w:rFonts w:asciiTheme="majorBidi" w:hAnsiTheme="majorBidi" w:cstheme="majorBidi"/>
          <w:sz w:val="30"/>
          <w:szCs w:val="30"/>
          <w:cs/>
        </w:rPr>
        <w:t>วัด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104E8F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5D258B8D" w14:textId="7EF15A9E" w:rsidR="00A62466" w:rsidRPr="00104E8F" w:rsidRDefault="00A62466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E4FDF" w14:textId="67BAC3D9" w:rsidR="004B0517" w:rsidRPr="00104E8F" w:rsidRDefault="004B0517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851A0" w14:textId="77777777" w:rsidR="004B0517" w:rsidRPr="00104E8F" w:rsidRDefault="004B0517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594AD" w14:textId="39C1D772" w:rsidR="00A62466" w:rsidRPr="00104E8F" w:rsidRDefault="00A62466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–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1149A369" w14:textId="5C72F01A" w:rsidR="00A62466" w:rsidRPr="00104E8F" w:rsidRDefault="00A62466" w:rsidP="00855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94"/>
      </w:tblGrid>
      <w:tr w:rsidR="00F3493A" w:rsidRPr="00104E8F" w14:paraId="792E4FF0" w14:textId="77777777" w:rsidTr="00232E01">
        <w:tc>
          <w:tcPr>
            <w:tcW w:w="1980" w:type="dxa"/>
          </w:tcPr>
          <w:p w14:paraId="2AE1D91C" w14:textId="77777777" w:rsidR="00F3493A" w:rsidRPr="00104E8F" w:rsidRDefault="00F3493A" w:rsidP="00F349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36920475" w14:textId="6660CE93" w:rsidR="00D350C6" w:rsidRPr="00104E8F" w:rsidRDefault="00D350C6" w:rsidP="00F349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AC1DE96" w14:textId="77777777" w:rsidR="00F3493A" w:rsidRPr="00104E8F" w:rsidRDefault="00F3493A" w:rsidP="00F3493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1CBF5D03" w14:textId="745FF4E2" w:rsidR="00F3493A" w:rsidRPr="00104E8F" w:rsidRDefault="00F3493A" w:rsidP="00F3493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0E0A13D3" w14:textId="77777777" w:rsidR="00F3493A" w:rsidRPr="00104E8F" w:rsidRDefault="00F3493A" w:rsidP="00F3493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4F16B" w14:textId="2DC47F9F" w:rsidR="00D350C6" w:rsidRPr="00104E8F" w:rsidRDefault="00D350C6" w:rsidP="00F3493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3493A" w:rsidRPr="00104E8F" w14:paraId="33AD956A" w14:textId="77777777" w:rsidTr="00232E01">
        <w:tc>
          <w:tcPr>
            <w:tcW w:w="1980" w:type="dxa"/>
          </w:tcPr>
          <w:p w14:paraId="2A67B845" w14:textId="6CC24FDA" w:rsidR="00F3493A" w:rsidRPr="00104E8F" w:rsidRDefault="00F3493A" w:rsidP="00F349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6814F832" w14:textId="77777777" w:rsidR="00F3493A" w:rsidRPr="00104E8F" w:rsidRDefault="00F3493A" w:rsidP="00F3493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757E54CE" w14:textId="0A88515C" w:rsidR="00F3493A" w:rsidRPr="00104E8F" w:rsidRDefault="00F3493A" w:rsidP="00F3493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7827ACC" w14:textId="77777777" w:rsidR="00F3493A" w:rsidRPr="00104E8F" w:rsidRDefault="00F3493A" w:rsidP="00F3493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3493A" w:rsidRPr="00104E8F" w14:paraId="6D6CA2F0" w14:textId="77777777" w:rsidTr="00232E01">
        <w:tc>
          <w:tcPr>
            <w:tcW w:w="1980" w:type="dxa"/>
          </w:tcPr>
          <w:p w14:paraId="629F9F3A" w14:textId="77777777" w:rsidR="00F3493A" w:rsidRPr="00104E8F" w:rsidRDefault="00F3493A" w:rsidP="00F349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0AC6F68" w14:textId="77777777" w:rsidR="00F3493A" w:rsidRPr="00104E8F" w:rsidRDefault="00F3493A" w:rsidP="00F3493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123A9B83" w14:textId="2E06E4D6" w:rsidR="00F3493A" w:rsidRPr="00104E8F" w:rsidRDefault="00F3493A" w:rsidP="00F3493A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6F7DE190" w14:textId="03F0E638" w:rsidR="00E11C21" w:rsidRPr="00104E8F" w:rsidRDefault="00E11C21" w:rsidP="00EE1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1CFFCD5" w14:textId="77777777" w:rsidR="00012FFE" w:rsidRPr="00104E8F" w:rsidRDefault="00012FFE" w:rsidP="00012F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-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104E8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43232948" w14:textId="77777777" w:rsidR="00012FFE" w:rsidRPr="00104E8F" w:rsidRDefault="00012FFE" w:rsidP="00012FFE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CB747" w14:textId="1EDF09F2" w:rsidR="00012FFE" w:rsidRPr="00104E8F" w:rsidRDefault="00012FFE" w:rsidP="00012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หนี้สินทางการเงินจะถูกจัดประเภทให้วัดมูลค่ายุติธรรมผ่านกำไรหรือขาดทุนหากถือไว้เพื่อค้า </w:t>
      </w:r>
      <w:r w:rsidR="00DB733A"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     </w:t>
      </w:r>
      <w:r w:rsidR="002C50E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</w:t>
      </w:r>
      <w:r w:rsidR="00DB733A"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color w:val="FFFFFF" w:themeColor="background1"/>
          <w:sz w:val="30"/>
          <w:szCs w:val="30"/>
          <w:cs/>
        </w:rPr>
        <w:t xml:space="preserve">(ดูหมายเหตุข้อ </w:t>
      </w:r>
      <w:r w:rsidRPr="00104E8F">
        <w:rPr>
          <w:rFonts w:asciiTheme="majorBidi" w:hAnsiTheme="majorBidi" w:cstheme="majorBidi"/>
          <w:color w:val="FFFFFF" w:themeColor="background1"/>
          <w:sz w:val="30"/>
          <w:szCs w:val="30"/>
        </w:rPr>
        <w:t>4(</w:t>
      </w:r>
      <w:r w:rsidRPr="00104E8F">
        <w:rPr>
          <w:rFonts w:asciiTheme="majorBidi" w:hAnsiTheme="majorBidi" w:cstheme="majorBidi"/>
          <w:color w:val="FFFFFF" w:themeColor="background1"/>
          <w:sz w:val="30"/>
          <w:szCs w:val="30"/>
          <w:cs/>
        </w:rPr>
        <w:t>ง.</w:t>
      </w:r>
      <w:r w:rsidRPr="00104E8F">
        <w:rPr>
          <w:rFonts w:asciiTheme="majorBidi" w:hAnsiTheme="majorBidi" w:cstheme="majorBidi"/>
          <w:color w:val="FFFFFF" w:themeColor="background1"/>
          <w:sz w:val="30"/>
          <w:szCs w:val="30"/>
        </w:rPr>
        <w:t xml:space="preserve">4) </w:t>
      </w:r>
      <w:r w:rsidRPr="00104E8F">
        <w:rPr>
          <w:rFonts w:asciiTheme="majorBidi" w:hAnsiTheme="majorBidi" w:cstheme="majorBidi"/>
          <w:color w:val="FFFFFF" w:themeColor="background1"/>
          <w:sz w:val="30"/>
          <w:szCs w:val="30"/>
          <w:cs/>
        </w:rPr>
        <w:t>สำหรับหนี้สินทางการเงินที่กำหนดให้เป็นเครื่องมือที่ใช้ในการป้องกันความเสี่ยง)</w:t>
      </w:r>
    </w:p>
    <w:p w14:paraId="23D9F8DE" w14:textId="457CACE3" w:rsidR="00012FFE" w:rsidRPr="00104E8F" w:rsidRDefault="00012FFE" w:rsidP="00012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0156C8" w14:textId="29DA1FD5" w:rsidR="00470BEA" w:rsidRPr="00104E8F" w:rsidRDefault="00470BEA" w:rsidP="00012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04030D" w14:textId="77777777" w:rsidR="006F3CAB" w:rsidRPr="00104E8F" w:rsidRDefault="006F3CAB" w:rsidP="00012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CCC7D8" w14:textId="7951AEF7" w:rsidR="00E11C21" w:rsidRPr="00104E8F" w:rsidRDefault="00E11C21" w:rsidP="00E11C21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04E8F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104E8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04E8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104E8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61B8C01" w14:textId="77777777" w:rsidR="00E11C21" w:rsidRPr="00104E8F" w:rsidRDefault="00E11C21" w:rsidP="00E11C21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365FF" w14:textId="2B976FD7" w:rsidR="00E11C21" w:rsidRPr="00104E8F" w:rsidRDefault="00E11C21" w:rsidP="00E11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104E8F">
        <w:rPr>
          <w:rFonts w:asciiTheme="majorBidi" w:hAnsiTheme="majorBidi" w:hint="cs"/>
          <w:sz w:val="30"/>
          <w:szCs w:val="30"/>
          <w:cs/>
        </w:rPr>
        <w:t>ทุ</w:t>
      </w:r>
      <w:r w:rsidRPr="00104E8F">
        <w:rPr>
          <w:rFonts w:asciiTheme="majorBidi" w:hAnsiTheme="majorBidi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21B21089" w14:textId="77777777" w:rsidR="004A4414" w:rsidRPr="00104E8F" w:rsidRDefault="004A4414" w:rsidP="00E11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4F41E7" w14:textId="77777777" w:rsidR="004A4414" w:rsidRPr="00104E8F" w:rsidRDefault="004A4414" w:rsidP="004A4414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515CBB2" w14:textId="08985F31" w:rsidR="00026D9E" w:rsidRPr="00104E8F" w:rsidRDefault="00026D9E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C424EE3" w14:textId="77777777" w:rsidR="004A4414" w:rsidRPr="00104E8F" w:rsidRDefault="004A4414" w:rsidP="004A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E5BEA32" w14:textId="77777777" w:rsidR="00BF22DC" w:rsidRPr="00104E8F" w:rsidRDefault="00BF22DC" w:rsidP="004A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B9B46" w14:textId="77777777" w:rsidR="00BF22DC" w:rsidRPr="00104E8F" w:rsidRDefault="00BF22DC" w:rsidP="00BF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104E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การจำหน่ายเงินลงทุน</w:t>
      </w:r>
    </w:p>
    <w:p w14:paraId="2CC0DB2B" w14:textId="77777777" w:rsidR="00BF22DC" w:rsidRPr="00104E8F" w:rsidRDefault="00BF22DC" w:rsidP="00BF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DA4DB81" w14:textId="77777777" w:rsidR="00BF22DC" w:rsidRPr="00104E8F" w:rsidRDefault="00BF22DC" w:rsidP="00C40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58889ED6" w14:textId="13527A6A" w:rsidR="004A4414" w:rsidRPr="00104E8F" w:rsidRDefault="004A4414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7898B99" w14:textId="77777777" w:rsidR="004A4414" w:rsidRPr="00104E8F" w:rsidRDefault="004A4414" w:rsidP="004A4414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104E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อนุพันธ์</w:t>
      </w:r>
    </w:p>
    <w:p w14:paraId="02BD575C" w14:textId="77777777" w:rsidR="004A4414" w:rsidRPr="00104E8F" w:rsidRDefault="004A4414" w:rsidP="004A4414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2D2F3ED" w14:textId="47E65F12" w:rsidR="00BB6071" w:rsidRPr="00104E8F" w:rsidRDefault="00BB6071" w:rsidP="00BB60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Pr="00104E8F">
        <w:rPr>
          <w:rFonts w:ascii="Angsana New" w:hAnsi="Angsana New" w:hint="cs"/>
          <w:sz w:val="30"/>
          <w:szCs w:val="30"/>
          <w:cs/>
        </w:rPr>
        <w:t xml:space="preserve"> อัตราดอกเบี้ย</w:t>
      </w:r>
      <w:r w:rsidRPr="00104E8F">
        <w:rPr>
          <w:rFonts w:ascii="Angsana New" w:hAnsi="Angsana New"/>
          <w:sz w:val="30"/>
          <w:szCs w:val="30"/>
          <w:cs/>
        </w:rPr>
        <w:t>ที่เกิดจากกิจกรรมดำเนินงาน กิจกรรมจัดหาเงิน และกิจกรรมลงทุน อนุพันธ์ไม่ได้มีไว้เพื่อค้า อย่างไรก็ตาม ตราสารอนุพันธ์ที่ไม่เข้าเงื่อนไข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6BDA1093" w14:textId="77777777" w:rsidR="000D765B" w:rsidRPr="00104E8F" w:rsidRDefault="000D765B" w:rsidP="00BB60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1E48A1C" w14:textId="77777777" w:rsidR="00BB6071" w:rsidRPr="00104E8F" w:rsidRDefault="00BB6071" w:rsidP="00BB60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อนุพันธ์จะถูกบันทึกบัญชีแรกเริ่มด้วยมูลค่ายุติธรรม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</w:t>
      </w:r>
      <w:r w:rsidRPr="00104E8F">
        <w:rPr>
          <w:rFonts w:ascii="Angsana New" w:hAnsi="Angsana New" w:hint="cs"/>
          <w:sz w:val="30"/>
          <w:szCs w:val="30"/>
          <w:cs/>
        </w:rPr>
        <w:t>ร</w:t>
      </w:r>
      <w:r w:rsidRPr="00104E8F">
        <w:rPr>
          <w:rFonts w:ascii="Angsana New" w:hAnsi="Angsana New"/>
          <w:sz w:val="30"/>
          <w:szCs w:val="30"/>
          <w:cs/>
        </w:rPr>
        <w:t>วัดมูลค่าใหม่ให้เป็นมูลค่ายุติธรรมบันทึกในกำไรหรือขาดทุนทันที</w:t>
      </w:r>
    </w:p>
    <w:p w14:paraId="67934B29" w14:textId="77777777" w:rsidR="00BB6071" w:rsidRPr="00104E8F" w:rsidRDefault="00BB6071" w:rsidP="00BB6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8B73F89" w14:textId="77777777" w:rsidR="00BB6071" w:rsidRPr="00104E8F" w:rsidRDefault="00BB6071" w:rsidP="00BB607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หากมีราคาตลาด 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 ในกรณีที่ไม่มีราคาตลาด 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14:paraId="25127640" w14:textId="7B17D523" w:rsidR="004A4414" w:rsidRPr="00104E8F" w:rsidRDefault="004A4414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C588A09" w14:textId="6BAA65C4" w:rsidR="00BB6071" w:rsidRPr="00104E8F" w:rsidRDefault="00BB6071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30F082B" w14:textId="77777777" w:rsidR="00A70E52" w:rsidRPr="00104E8F" w:rsidRDefault="00A70E52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CFF1717" w14:textId="25FB72BD" w:rsidR="00014212" w:rsidRPr="00104E8F" w:rsidRDefault="00D410B8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lastRenderedPageBreak/>
        <w:t>(</w:t>
      </w:r>
      <w:r w:rsidR="00DA18CF" w:rsidRPr="00104E8F">
        <w:rPr>
          <w:rFonts w:cs="Angsana New" w:hint="cs"/>
          <w:i/>
          <w:iCs/>
          <w:szCs w:val="30"/>
          <w:cs/>
        </w:rPr>
        <w:t>จ</w:t>
      </w:r>
      <w:r w:rsidR="007245B0" w:rsidRPr="00104E8F">
        <w:rPr>
          <w:rFonts w:cs="Angsana New"/>
          <w:i/>
          <w:iCs/>
          <w:szCs w:val="30"/>
          <w:cs/>
        </w:rPr>
        <w:t>)</w:t>
      </w:r>
      <w:r w:rsidR="00014212" w:rsidRPr="00104E8F">
        <w:rPr>
          <w:rFonts w:cs="Angsana New"/>
          <w:i/>
          <w:iCs/>
          <w:szCs w:val="30"/>
        </w:rPr>
        <w:tab/>
      </w:r>
      <w:r w:rsidR="00014212" w:rsidRPr="00104E8F">
        <w:rPr>
          <w:rFonts w:cs="Angsana New"/>
          <w:i/>
          <w:iCs/>
          <w:szCs w:val="30"/>
          <w:cs/>
        </w:rPr>
        <w:t>เงินสดและรายการเทียบเท่าเงินสด</w:t>
      </w:r>
    </w:p>
    <w:p w14:paraId="7125A159" w14:textId="77777777" w:rsidR="00014212" w:rsidRPr="00104E8F" w:rsidRDefault="00014212" w:rsidP="007270DD">
      <w:pPr>
        <w:pStyle w:val="AccPolicyHeading"/>
        <w:rPr>
          <w:i w:val="0"/>
          <w:iCs w:val="0"/>
        </w:rPr>
      </w:pPr>
    </w:p>
    <w:p w14:paraId="4BABC4EC" w14:textId="77777777" w:rsidR="00EE7634" w:rsidRPr="00104E8F" w:rsidRDefault="00014212" w:rsidP="00830F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863878" w:rsidRPr="00104E8F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104E8F">
        <w:rPr>
          <w:rFonts w:ascii="Angsana New" w:hAnsi="Angsana New"/>
          <w:sz w:val="30"/>
          <w:szCs w:val="30"/>
          <w:cs/>
        </w:rPr>
        <w:t>ประกอบด้วย ยอดเงินสด</w:t>
      </w:r>
      <w:r w:rsidRPr="00104E8F">
        <w:rPr>
          <w:rFonts w:ascii="Angsana New" w:hAnsi="Angsana New"/>
          <w:sz w:val="30"/>
          <w:szCs w:val="30"/>
          <w:rtl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ย</w:t>
      </w:r>
      <w:r w:rsidR="00C67873" w:rsidRPr="00104E8F">
        <w:rPr>
          <w:rFonts w:ascii="Angsana New" w:hAnsi="Angsana New"/>
          <w:sz w:val="30"/>
          <w:szCs w:val="30"/>
          <w:cs/>
        </w:rPr>
        <w:t>อดเงินฝากธนาคารประเภท</w:t>
      </w:r>
      <w:r w:rsidR="00ED517E" w:rsidRPr="00104E8F">
        <w:rPr>
          <w:rFonts w:ascii="Angsana New" w:hAnsi="Angsana New"/>
          <w:sz w:val="30"/>
          <w:szCs w:val="30"/>
        </w:rPr>
        <w:br/>
      </w:r>
      <w:r w:rsidR="00C67873" w:rsidRPr="00104E8F">
        <w:rPr>
          <w:rFonts w:ascii="Angsana New" w:hAnsi="Angsana New"/>
          <w:sz w:val="30"/>
          <w:szCs w:val="30"/>
          <w:cs/>
        </w:rPr>
        <w:t>เผื่อเรียก</w:t>
      </w:r>
      <w:r w:rsidR="00BE5216" w:rsidRPr="00104E8F">
        <w:rPr>
          <w:rFonts w:ascii="Angsana New" w:hAnsi="Angsana New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และเงิ</w:t>
      </w:r>
      <w:r w:rsidR="00ED517E" w:rsidRPr="00104E8F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Pr="00104E8F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</w:t>
      </w:r>
      <w:r w:rsidR="009A523F" w:rsidRPr="00104E8F">
        <w:rPr>
          <w:rFonts w:ascii="Angsana New" w:hAnsi="Angsana New"/>
          <w:sz w:val="30"/>
          <w:szCs w:val="30"/>
          <w:cs/>
        </w:rPr>
        <w:t>ส่วนหนึ่งของ</w:t>
      </w:r>
      <w:r w:rsidRPr="00104E8F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2057C9A3" w14:textId="77777777" w:rsidR="00AA137F" w:rsidRPr="00104E8F" w:rsidRDefault="00AA137F" w:rsidP="00D97F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B7E1FC3" w14:textId="1830D551" w:rsidR="00014212" w:rsidRPr="00104E8F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t>(</w:t>
      </w:r>
      <w:r w:rsidR="00DA18CF" w:rsidRPr="00104E8F">
        <w:rPr>
          <w:rFonts w:cs="Angsana New" w:hint="cs"/>
          <w:i/>
          <w:iCs/>
          <w:szCs w:val="30"/>
          <w:cs/>
        </w:rPr>
        <w:t>ฉ</w:t>
      </w:r>
      <w:r w:rsidRPr="00104E8F">
        <w:rPr>
          <w:rFonts w:cs="Angsana New"/>
          <w:i/>
          <w:iCs/>
          <w:szCs w:val="30"/>
          <w:cs/>
        </w:rPr>
        <w:t>)</w:t>
      </w:r>
      <w:r w:rsidR="00014212" w:rsidRPr="00104E8F">
        <w:rPr>
          <w:rFonts w:cs="Angsana New"/>
          <w:i/>
          <w:iCs/>
          <w:szCs w:val="30"/>
        </w:rPr>
        <w:tab/>
      </w:r>
      <w:r w:rsidR="00014212" w:rsidRPr="00104E8F">
        <w:rPr>
          <w:rFonts w:cs="Angsana New"/>
          <w:i/>
          <w:iCs/>
          <w:szCs w:val="30"/>
          <w:cs/>
        </w:rPr>
        <w:t>ลูกหนี้การค้า</w:t>
      </w:r>
      <w:r w:rsidR="00524294" w:rsidRPr="00104E8F">
        <w:rPr>
          <w:rFonts w:cs="Angsana New"/>
          <w:i/>
          <w:iCs/>
          <w:szCs w:val="30"/>
        </w:rPr>
        <w:t xml:space="preserve"> </w:t>
      </w:r>
      <w:r w:rsidR="00830F9E" w:rsidRPr="00104E8F">
        <w:rPr>
          <w:rFonts w:cs="Angsana New" w:hint="cs"/>
          <w:i/>
          <w:iCs/>
          <w:szCs w:val="30"/>
          <w:cs/>
        </w:rPr>
        <w:t>และ</w:t>
      </w:r>
      <w:r w:rsidR="00014212" w:rsidRPr="00104E8F">
        <w:rPr>
          <w:rFonts w:cs="Angsana New"/>
          <w:i/>
          <w:iCs/>
          <w:szCs w:val="30"/>
          <w:cs/>
        </w:rPr>
        <w:t>ลูกหนี้อื่น</w:t>
      </w:r>
    </w:p>
    <w:p w14:paraId="50954DBC" w14:textId="77777777" w:rsidR="00014212" w:rsidRPr="00104E8F" w:rsidRDefault="00014212" w:rsidP="000E69F1">
      <w:pPr>
        <w:pStyle w:val="AccPolicyHeading"/>
      </w:pPr>
    </w:p>
    <w:p w14:paraId="0AD41398" w14:textId="77777777" w:rsidR="00C67B6F" w:rsidRPr="00104E8F" w:rsidRDefault="00C67B6F" w:rsidP="00C67B6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05007016" w14:textId="77777777" w:rsidR="00C67B6F" w:rsidRPr="00104E8F" w:rsidRDefault="00C67B6F" w:rsidP="00C6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CD8A280" w14:textId="3BF10EAA" w:rsidR="00DB29AA" w:rsidRPr="00104E8F" w:rsidRDefault="00C67B6F" w:rsidP="000A48E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04E8F">
        <w:rPr>
          <w:rFonts w:ascii="Angsana New" w:hAnsi="Angsana New"/>
          <w:spacing w:val="-4"/>
          <w:sz w:val="30"/>
          <w:szCs w:val="30"/>
          <w:cs/>
        </w:rPr>
        <w:t>ลูกหนี้</w:t>
      </w:r>
      <w:r w:rsidR="00A06299" w:rsidRPr="00104E8F">
        <w:rPr>
          <w:rFonts w:ascii="Angsana New" w:hAnsi="Angsana New"/>
          <w:spacing w:val="-4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104E8F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227783BE" w14:textId="77777777" w:rsidR="00C60F16" w:rsidRPr="00104E8F" w:rsidRDefault="00C60F16" w:rsidP="00C60F16">
      <w:pPr>
        <w:rPr>
          <w:rFonts w:asciiTheme="majorBidi" w:hAnsiTheme="majorBidi" w:cstheme="majorBidi"/>
          <w:sz w:val="30"/>
          <w:szCs w:val="30"/>
        </w:rPr>
      </w:pPr>
    </w:p>
    <w:p w14:paraId="12745B16" w14:textId="7D06C3B2" w:rsidR="00014212" w:rsidRPr="00104E8F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t>(</w:t>
      </w:r>
      <w:r w:rsidR="003A4997" w:rsidRPr="00104E8F">
        <w:rPr>
          <w:rFonts w:cs="Angsana New" w:hint="cs"/>
          <w:i/>
          <w:iCs/>
          <w:szCs w:val="30"/>
          <w:cs/>
        </w:rPr>
        <w:t>ช</w:t>
      </w:r>
      <w:r w:rsidRPr="00104E8F">
        <w:rPr>
          <w:rFonts w:cs="Angsana New"/>
          <w:i/>
          <w:iCs/>
          <w:szCs w:val="30"/>
          <w:cs/>
        </w:rPr>
        <w:t>)</w:t>
      </w:r>
      <w:r w:rsidR="00014212" w:rsidRPr="00104E8F">
        <w:rPr>
          <w:rFonts w:cs="Angsana New"/>
          <w:i/>
          <w:iCs/>
          <w:szCs w:val="30"/>
        </w:rPr>
        <w:tab/>
      </w:r>
      <w:r w:rsidR="00014212" w:rsidRPr="00104E8F">
        <w:rPr>
          <w:rFonts w:cs="Angsana New"/>
          <w:i/>
          <w:iCs/>
          <w:szCs w:val="30"/>
          <w:cs/>
        </w:rPr>
        <w:t>สินค้าคงเหลือ</w:t>
      </w:r>
    </w:p>
    <w:p w14:paraId="14D715BD" w14:textId="77777777" w:rsidR="008D6415" w:rsidRPr="00104E8F" w:rsidRDefault="008D6415" w:rsidP="004070FD">
      <w:pPr>
        <w:pStyle w:val="BodyText"/>
        <w:tabs>
          <w:tab w:val="clear" w:pos="907"/>
        </w:tabs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1A69B6B9" w14:textId="77777777" w:rsidR="00033529" w:rsidRPr="00104E8F" w:rsidRDefault="00014212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สินค้าคงเหลือ</w:t>
      </w:r>
      <w:r w:rsidR="00A91F71" w:rsidRPr="00104E8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104E8F">
        <w:rPr>
          <w:rFonts w:ascii="Angsana New" w:hAnsi="Angsana New"/>
          <w:sz w:val="30"/>
          <w:szCs w:val="30"/>
          <w:cs/>
        </w:rPr>
        <w:t>ราค</w:t>
      </w:r>
      <w:r w:rsidR="000C73D8" w:rsidRPr="00104E8F">
        <w:rPr>
          <w:rFonts w:ascii="Angsana New" w:hAnsi="Angsana New"/>
          <w:sz w:val="30"/>
          <w:szCs w:val="30"/>
          <w:cs/>
        </w:rPr>
        <w:t>าทุนหรือมูลค่าสุทธิที่จะได้รับ</w:t>
      </w:r>
      <w:r w:rsidRPr="00104E8F">
        <w:rPr>
          <w:rFonts w:ascii="Angsana New" w:hAnsi="Angsana New"/>
          <w:sz w:val="30"/>
          <w:szCs w:val="30"/>
          <w:cs/>
        </w:rPr>
        <w:t>แล้วแต่ราคาใดจะต่ำกว่า</w:t>
      </w:r>
    </w:p>
    <w:p w14:paraId="225E1072" w14:textId="5F6AF55E" w:rsidR="0003581E" w:rsidRPr="00104E8F" w:rsidRDefault="0003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93A07C" w14:textId="29BF138F" w:rsidR="00014212" w:rsidRPr="00104E8F" w:rsidRDefault="00014212" w:rsidP="0040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104E8F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="00E37C38" w:rsidRPr="00104E8F">
        <w:rPr>
          <w:rFonts w:ascii="Angsana New" w:hAnsi="Angsana New"/>
          <w:sz w:val="30"/>
          <w:szCs w:val="30"/>
          <w:cs/>
        </w:rPr>
        <w:t>ต้นทุนสินค้าประกอบด้วยราคา</w:t>
      </w:r>
      <w:r w:rsidRPr="00104E8F">
        <w:rPr>
          <w:rFonts w:ascii="Angsana New" w:hAnsi="Angsana New"/>
          <w:sz w:val="30"/>
          <w:szCs w:val="30"/>
          <w:cs/>
        </w:rPr>
        <w:t xml:space="preserve">ทุนที่ซื้อ </w:t>
      </w:r>
      <w:r w:rsidR="00C24695" w:rsidRPr="00104E8F">
        <w:rPr>
          <w:rFonts w:ascii="Angsana New" w:hAnsi="Angsana New"/>
          <w:sz w:val="30"/>
          <w:szCs w:val="30"/>
          <w:cs/>
        </w:rPr>
        <w:t>ต้นทุนแปลงสภาพ</w:t>
      </w:r>
      <w:r w:rsidRPr="00104E8F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</w:t>
      </w:r>
      <w:r w:rsidR="009A523F" w:rsidRPr="00104E8F">
        <w:rPr>
          <w:rFonts w:ascii="Angsana New" w:hAnsi="Angsana New"/>
          <w:sz w:val="30"/>
          <w:szCs w:val="30"/>
          <w:cs/>
        </w:rPr>
        <w:t>สถาน</w:t>
      </w:r>
      <w:r w:rsidR="002B5725" w:rsidRPr="00104E8F">
        <w:rPr>
          <w:rFonts w:ascii="Angsana New" w:hAnsi="Angsana New"/>
          <w:sz w:val="30"/>
          <w:szCs w:val="30"/>
          <w:cs/>
        </w:rPr>
        <w:t>ที่</w:t>
      </w:r>
      <w:r w:rsidRPr="00104E8F">
        <w:rPr>
          <w:rFonts w:ascii="Angsana New" w:hAnsi="Angsana New"/>
          <w:sz w:val="30"/>
          <w:szCs w:val="30"/>
          <w:cs/>
        </w:rPr>
        <w:t>และ</w:t>
      </w:r>
      <w:r w:rsidR="009A523F" w:rsidRPr="00104E8F">
        <w:rPr>
          <w:rFonts w:ascii="Angsana New" w:hAnsi="Angsana New"/>
          <w:sz w:val="30"/>
          <w:szCs w:val="30"/>
          <w:cs/>
        </w:rPr>
        <w:t>สภาพ</w:t>
      </w:r>
      <w:r w:rsidR="004070FD" w:rsidRPr="00104E8F">
        <w:rPr>
          <w:rFonts w:ascii="Angsana New" w:hAnsi="Angsana New"/>
          <w:sz w:val="30"/>
          <w:szCs w:val="30"/>
          <w:cs/>
        </w:rPr>
        <w:t xml:space="preserve">ปัจจุบัน </w:t>
      </w:r>
      <w:r w:rsidRPr="00104E8F">
        <w:rPr>
          <w:rFonts w:ascii="Angsana New" w:hAnsi="Angsana New"/>
          <w:sz w:val="30"/>
          <w:szCs w:val="30"/>
          <w:cs/>
        </w:rPr>
        <w:t>ในกรณีของสินค้าสำเร็จรูป ต้นทุนสินค้ารวมการปันส่วน</w:t>
      </w:r>
      <w:r w:rsidR="00D921F4" w:rsidRPr="00104E8F"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</w:t>
      </w:r>
      <w:r w:rsidRPr="00104E8F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</w:p>
    <w:p w14:paraId="0E80A79E" w14:textId="77777777" w:rsidR="007D0E0F" w:rsidRPr="00104E8F" w:rsidRDefault="007D0E0F" w:rsidP="008F3A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14:paraId="78AB0175" w14:textId="77777777" w:rsidR="00A46DF9" w:rsidRPr="00104E8F" w:rsidRDefault="00014212" w:rsidP="008F3A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</w:t>
      </w:r>
      <w:r w:rsidR="00BC7B74" w:rsidRPr="00104E8F">
        <w:rPr>
          <w:rFonts w:ascii="Angsana New" w:hAnsi="Angsana New"/>
          <w:sz w:val="30"/>
          <w:szCs w:val="30"/>
          <w:cs/>
        </w:rPr>
        <w:t>ินธุรกิจปกติหักด้วยค่าใช้จ่าย</w:t>
      </w:r>
      <w:r w:rsidR="00BC7B74" w:rsidRPr="00104E8F">
        <w:rPr>
          <w:rFonts w:ascii="Angsana New" w:hAnsi="Angsana New"/>
          <w:spacing w:val="-20"/>
          <w:sz w:val="30"/>
          <w:szCs w:val="30"/>
          <w:cs/>
        </w:rPr>
        <w:t>ที่</w:t>
      </w:r>
      <w:r w:rsidRPr="00104E8F">
        <w:rPr>
          <w:rFonts w:ascii="Angsana New" w:hAnsi="Angsana New"/>
          <w:spacing w:val="-16"/>
          <w:sz w:val="30"/>
          <w:szCs w:val="30"/>
          <w:cs/>
        </w:rPr>
        <w:t>จำเป็</w:t>
      </w:r>
      <w:r w:rsidR="00BC7B74" w:rsidRPr="00104E8F">
        <w:rPr>
          <w:rFonts w:ascii="Angsana New" w:hAnsi="Angsana New"/>
          <w:spacing w:val="-16"/>
          <w:sz w:val="30"/>
          <w:szCs w:val="30"/>
          <w:cs/>
        </w:rPr>
        <w:t>นโดย</w:t>
      </w:r>
      <w:r w:rsidR="00830F9E" w:rsidRPr="00104E8F">
        <w:rPr>
          <w:rFonts w:ascii="Angsana New" w:hAnsi="Angsana New" w:hint="cs"/>
          <w:spacing w:val="-16"/>
          <w:sz w:val="30"/>
          <w:szCs w:val="30"/>
          <w:cs/>
        </w:rPr>
        <w:t xml:space="preserve">  </w:t>
      </w:r>
      <w:r w:rsidR="00BC7B74" w:rsidRPr="00104E8F">
        <w:rPr>
          <w:rFonts w:ascii="Angsana New" w:hAnsi="Angsana New"/>
          <w:sz w:val="30"/>
          <w:szCs w:val="30"/>
          <w:cs/>
        </w:rPr>
        <w:t>ประมาณ</w:t>
      </w:r>
      <w:r w:rsidRPr="00104E8F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51B1BE0F" w14:textId="77777777" w:rsidR="00023716" w:rsidRPr="00104E8F" w:rsidRDefault="00023716" w:rsidP="00E405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2155C158" w14:textId="77777777" w:rsidR="009108EA" w:rsidRPr="00104E8F" w:rsidRDefault="00BA590E" w:rsidP="00BA590E">
      <w:pPr>
        <w:pStyle w:val="Heading2"/>
        <w:tabs>
          <w:tab w:val="clear" w:pos="454"/>
          <w:tab w:val="left" w:pos="540"/>
        </w:tabs>
        <w:rPr>
          <w:cs/>
        </w:rPr>
      </w:pPr>
      <w:r w:rsidRPr="00104E8F">
        <w:rPr>
          <w:rFonts w:cs="Angsana New"/>
          <w:i/>
          <w:iCs/>
          <w:szCs w:val="30"/>
          <w:cs/>
        </w:rPr>
        <w:t xml:space="preserve"> </w:t>
      </w:r>
      <w:r w:rsidR="009108EA" w:rsidRPr="00104E8F">
        <w:rPr>
          <w:rFonts w:cs="Angsana New"/>
          <w:i/>
          <w:iCs/>
          <w:szCs w:val="30"/>
          <w:cs/>
        </w:rPr>
        <w:t>(ซ)</w:t>
      </w:r>
      <w:r w:rsidR="009108EA" w:rsidRPr="00104E8F">
        <w:rPr>
          <w:rFonts w:cs="Angsana New"/>
          <w:i/>
          <w:iCs/>
          <w:szCs w:val="30"/>
        </w:rPr>
        <w:tab/>
      </w:r>
      <w:r w:rsidR="009108EA" w:rsidRPr="00104E8F">
        <w:rPr>
          <w:rFonts w:cs="Angsana New"/>
          <w:i/>
          <w:iCs/>
          <w:szCs w:val="30"/>
          <w:cs/>
        </w:rPr>
        <w:t>อสังหาริมทรัพย์เพื่อการลงทุน</w:t>
      </w:r>
    </w:p>
    <w:p w14:paraId="71E71B57" w14:textId="77777777" w:rsidR="00BA590E" w:rsidRPr="00104E8F" w:rsidRDefault="00BA590E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2"/>
          <w:szCs w:val="22"/>
        </w:rPr>
      </w:pPr>
    </w:p>
    <w:p w14:paraId="4A10D8A8" w14:textId="77777777" w:rsidR="009108EA" w:rsidRPr="00104E8F" w:rsidRDefault="009108EA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 w:rsidR="00BB12E3" w:rsidRPr="00104E8F">
        <w:rPr>
          <w:rFonts w:ascii="Angsana New" w:hAnsi="Angsana New"/>
          <w:sz w:val="30"/>
          <w:szCs w:val="30"/>
          <w:cs/>
        </w:rPr>
        <w:t xml:space="preserve">่าที่เพิ่มขึ้นหรือทั้งสองอย่าง </w:t>
      </w:r>
      <w:r w:rsidRPr="00104E8F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347EEFAC" w14:textId="77777777" w:rsidR="00023716" w:rsidRPr="00104E8F" w:rsidRDefault="00023716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5E06A67D" w14:textId="77777777" w:rsidR="009108EA" w:rsidRPr="00104E8F" w:rsidRDefault="009108EA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</w:t>
      </w:r>
    </w:p>
    <w:p w14:paraId="3EBB5129" w14:textId="77777777" w:rsidR="00033529" w:rsidRPr="00104E8F" w:rsidRDefault="009108EA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104E8F">
        <w:rPr>
          <w:rFonts w:ascii="Angsana New" w:hAnsi="Angsana New"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1A6EBB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พร้อมใช้งานและรวมถึงต้นทุนการกู้ยืม</w:t>
      </w:r>
    </w:p>
    <w:p w14:paraId="1DC1ABCF" w14:textId="77777777" w:rsidR="00944CF6" w:rsidRPr="00104E8F" w:rsidRDefault="00944CF6" w:rsidP="00BA59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pacing w:val="-16"/>
          <w:sz w:val="28"/>
          <w:szCs w:val="28"/>
        </w:rPr>
      </w:pPr>
    </w:p>
    <w:p w14:paraId="7E0F2214" w14:textId="72A60938" w:rsidR="00760CAD" w:rsidRPr="00104E8F" w:rsidRDefault="00760CAD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กำไร</w:t>
      </w:r>
      <w:r w:rsidRPr="00104E8F">
        <w:rPr>
          <w:rFonts w:ascii="Angsana New" w:hAnsi="Angsana New" w:hint="cs"/>
          <w:sz w:val="30"/>
          <w:szCs w:val="30"/>
          <w:cs/>
        </w:rPr>
        <w:t>หรือ</w:t>
      </w:r>
      <w:r w:rsidRPr="00104E8F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104E8F">
        <w:rPr>
          <w:rFonts w:ascii="Angsana New" w:hAnsi="Angsana New" w:hint="cs"/>
          <w:sz w:val="30"/>
          <w:szCs w:val="30"/>
          <w:cs/>
        </w:rPr>
        <w:t>คือผลต่าง</w:t>
      </w:r>
      <w:r w:rsidRPr="00104E8F">
        <w:rPr>
          <w:rFonts w:ascii="Angsana New" w:hAnsi="Angsana New"/>
          <w:sz w:val="30"/>
          <w:szCs w:val="30"/>
          <w:cs/>
        </w:rPr>
        <w:t>ระหว่าง</w:t>
      </w:r>
      <w:r w:rsidRPr="00104E8F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104E8F">
        <w:rPr>
          <w:rFonts w:ascii="Angsana New" w:hAnsi="Angsana New"/>
          <w:sz w:val="30"/>
          <w:szCs w:val="30"/>
          <w:cs/>
        </w:rPr>
        <w:t>ได้รับจากการ</w:t>
      </w:r>
      <w:r w:rsidRPr="00104E8F">
        <w:rPr>
          <w:rFonts w:ascii="Angsana New" w:hAnsi="Angsana New" w:hint="cs"/>
          <w:sz w:val="30"/>
          <w:szCs w:val="30"/>
          <w:cs/>
        </w:rPr>
        <w:t>จำหน่าย</w:t>
      </w:r>
      <w:r w:rsidRPr="00104E8F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104E8F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66BC9B62" w14:textId="77777777" w:rsidR="00760CAD" w:rsidRPr="00104E8F" w:rsidRDefault="00760CAD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FD9237E" w14:textId="26D2E1F8" w:rsidR="009108EA" w:rsidRPr="00104E8F" w:rsidRDefault="009108E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BB12E3" w:rsidRPr="00104E8F">
        <w:rPr>
          <w:rFonts w:ascii="Angsana New" w:hAnsi="Angsana New"/>
          <w:sz w:val="30"/>
          <w:szCs w:val="30"/>
          <w:cs/>
        </w:rPr>
        <w:t>ให้ประโยชน์</w:t>
      </w:r>
      <w:r w:rsidRPr="00104E8F">
        <w:rPr>
          <w:rFonts w:ascii="Angsana New" w:hAnsi="Angsana New"/>
          <w:sz w:val="30"/>
          <w:szCs w:val="30"/>
          <w:cs/>
        </w:rPr>
        <w:t>โดยประมาณของ</w:t>
      </w:r>
      <w:r w:rsidRPr="00BC3CC5">
        <w:rPr>
          <w:rFonts w:ascii="Angsana New" w:hAnsi="Angsana New"/>
          <w:spacing w:val="-4"/>
          <w:sz w:val="30"/>
          <w:szCs w:val="30"/>
          <w:cs/>
        </w:rPr>
        <w:t>สินทรัพย์แต่ละรายการ</w:t>
      </w:r>
      <w:r w:rsidR="00CF71A2" w:rsidRPr="00BC3CC5">
        <w:rPr>
          <w:rFonts w:ascii="Angsana New" w:hAnsi="Angsana New"/>
          <w:spacing w:val="-4"/>
          <w:sz w:val="30"/>
          <w:szCs w:val="30"/>
          <w:cs/>
        </w:rPr>
        <w:t xml:space="preserve"> กลุ</w:t>
      </w:r>
      <w:r w:rsidR="00F94333" w:rsidRPr="00BC3CC5">
        <w:rPr>
          <w:rFonts w:ascii="Angsana New" w:hAnsi="Angsana New"/>
          <w:spacing w:val="-4"/>
          <w:sz w:val="30"/>
          <w:szCs w:val="30"/>
          <w:cs/>
        </w:rPr>
        <w:t>่</w:t>
      </w:r>
      <w:r w:rsidR="00CF71A2" w:rsidRPr="00BC3CC5">
        <w:rPr>
          <w:rFonts w:ascii="Angsana New" w:hAnsi="Angsana New"/>
          <w:spacing w:val="-4"/>
          <w:sz w:val="30"/>
          <w:szCs w:val="30"/>
          <w:cs/>
        </w:rPr>
        <w:t>มบริษัทไม่คิดค่าเสื่อมราคาสำหรับ</w:t>
      </w:r>
      <w:r w:rsidR="00CF71A2" w:rsidRPr="00803A38">
        <w:rPr>
          <w:rFonts w:ascii="Angsana New" w:hAnsi="Angsana New"/>
          <w:spacing w:val="-4"/>
          <w:sz w:val="30"/>
          <w:szCs w:val="30"/>
          <w:cs/>
        </w:rPr>
        <w:t xml:space="preserve">ที่ดิน </w:t>
      </w:r>
      <w:r w:rsidRPr="00803A38">
        <w:rPr>
          <w:rFonts w:ascii="Angsana New" w:hAnsi="Angsana New"/>
          <w:spacing w:val="-4"/>
          <w:sz w:val="30"/>
          <w:szCs w:val="30"/>
          <w:cs/>
        </w:rPr>
        <w:t>ประมาณ</w:t>
      </w:r>
      <w:r w:rsidRPr="00BC3CC5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104E8F">
        <w:rPr>
          <w:rFonts w:ascii="Angsana New" w:hAnsi="Angsana New"/>
          <w:sz w:val="30"/>
          <w:szCs w:val="30"/>
          <w:cs/>
        </w:rPr>
        <w:t>อายุการ</w:t>
      </w:r>
      <w:r w:rsidR="001A6EBB" w:rsidRPr="00104E8F">
        <w:rPr>
          <w:rFonts w:ascii="Angsana New" w:hAnsi="Angsana New" w:hint="cs"/>
          <w:sz w:val="30"/>
          <w:szCs w:val="30"/>
          <w:cs/>
        </w:rPr>
        <w:t>ให้ประโยชน์ของส</w:t>
      </w:r>
      <w:r w:rsidR="00D55193" w:rsidRPr="00104E8F">
        <w:rPr>
          <w:rFonts w:ascii="Angsana New" w:hAnsi="Angsana New" w:hint="cs"/>
          <w:sz w:val="30"/>
          <w:szCs w:val="30"/>
          <w:cs/>
        </w:rPr>
        <w:t>ิ</w:t>
      </w:r>
      <w:r w:rsidR="001A6EBB" w:rsidRPr="00104E8F">
        <w:rPr>
          <w:rFonts w:ascii="Angsana New" w:hAnsi="Angsana New" w:hint="cs"/>
          <w:sz w:val="30"/>
          <w:szCs w:val="30"/>
          <w:cs/>
        </w:rPr>
        <w:t>นทรัพย์</w:t>
      </w:r>
      <w:r w:rsidRPr="00104E8F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08336BF3" w14:textId="77777777" w:rsidR="009108EA" w:rsidRPr="00104E8F" w:rsidRDefault="009108EA" w:rsidP="000E69F1">
      <w:pPr>
        <w:pStyle w:val="AccPolicyHeading"/>
        <w:rPr>
          <w:sz w:val="22"/>
          <w:szCs w:val="22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9108EA" w:rsidRPr="00104E8F" w14:paraId="11A72C1C" w14:textId="77777777" w:rsidTr="00FA646D">
        <w:tc>
          <w:tcPr>
            <w:tcW w:w="5390" w:type="dxa"/>
            <w:shd w:val="clear" w:color="auto" w:fill="auto"/>
            <w:vAlign w:val="bottom"/>
          </w:tcPr>
          <w:p w14:paraId="37C0EE38" w14:textId="77777777" w:rsidR="009108EA" w:rsidRPr="00104E8F" w:rsidRDefault="00CF71A2" w:rsidP="00A2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7F7FA2DF" w14:textId="77777777" w:rsidR="009108EA" w:rsidRPr="00104E8F" w:rsidRDefault="0021633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</w:tcPr>
          <w:p w14:paraId="5E983E9E" w14:textId="77777777" w:rsidR="009108EA" w:rsidRPr="00104E8F" w:rsidRDefault="009108E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E02DAF2" w14:textId="77777777" w:rsidR="00FE1B1F" w:rsidRPr="00104E8F" w:rsidRDefault="00FE1B1F" w:rsidP="004B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9044486" w14:textId="77777777" w:rsidR="00014212" w:rsidRPr="00104E8F" w:rsidRDefault="007245B0" w:rsidP="0093541E">
      <w:pPr>
        <w:pStyle w:val="Heading2"/>
        <w:tabs>
          <w:tab w:val="clear" w:pos="454"/>
          <w:tab w:val="left" w:pos="540"/>
        </w:tabs>
        <w:rPr>
          <w:cs/>
        </w:rPr>
      </w:pPr>
      <w:r w:rsidRPr="00104E8F">
        <w:rPr>
          <w:rFonts w:cs="Angsana New"/>
          <w:i/>
          <w:iCs/>
          <w:szCs w:val="30"/>
          <w:cs/>
        </w:rPr>
        <w:t>(</w:t>
      </w:r>
      <w:r w:rsidR="009108EA" w:rsidRPr="00104E8F">
        <w:rPr>
          <w:rFonts w:cs="Angsana New"/>
          <w:i/>
          <w:iCs/>
          <w:szCs w:val="30"/>
          <w:cs/>
        </w:rPr>
        <w:t>ฌ</w:t>
      </w:r>
      <w:r w:rsidRPr="00104E8F">
        <w:rPr>
          <w:rFonts w:cs="Angsana New"/>
          <w:i/>
          <w:iCs/>
          <w:szCs w:val="30"/>
          <w:cs/>
        </w:rPr>
        <w:t>)</w:t>
      </w:r>
      <w:r w:rsidR="00014212" w:rsidRPr="00104E8F">
        <w:rPr>
          <w:rFonts w:cs="Angsana New"/>
          <w:i/>
          <w:iCs/>
          <w:szCs w:val="30"/>
        </w:rPr>
        <w:tab/>
      </w:r>
      <w:r w:rsidR="00014212" w:rsidRPr="00104E8F">
        <w:rPr>
          <w:rFonts w:cs="Angsana New"/>
          <w:i/>
          <w:iCs/>
          <w:szCs w:val="30"/>
          <w:cs/>
        </w:rPr>
        <w:t>ที่ดิน อาคารและอุปกรณ์</w:t>
      </w:r>
    </w:p>
    <w:p w14:paraId="63C5AFEE" w14:textId="77777777" w:rsidR="00014212" w:rsidRPr="00104E8F" w:rsidRDefault="00014212" w:rsidP="00336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0" w:line="240" w:lineRule="auto"/>
        <w:ind w:right="-72"/>
        <w:jc w:val="both"/>
        <w:rPr>
          <w:rFonts w:ascii="Angsana New" w:hAnsi="Angsana New"/>
          <w:sz w:val="22"/>
          <w:szCs w:val="22"/>
        </w:rPr>
      </w:pPr>
    </w:p>
    <w:p w14:paraId="31FB22D7" w14:textId="77777777" w:rsidR="006C402A" w:rsidRPr="00104E8F" w:rsidRDefault="006C402A" w:rsidP="007D0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-72"/>
        <w:jc w:val="both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A7462BB" w14:textId="77777777" w:rsidR="006C402A" w:rsidRPr="00104E8F" w:rsidRDefault="006C402A" w:rsidP="00336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0" w:line="240" w:lineRule="auto"/>
        <w:ind w:right="-72"/>
        <w:jc w:val="both"/>
        <w:rPr>
          <w:rFonts w:ascii="Angsana New" w:hAnsi="Angsana New"/>
          <w:sz w:val="22"/>
          <w:szCs w:val="22"/>
        </w:rPr>
      </w:pPr>
    </w:p>
    <w:p w14:paraId="2DFC647F" w14:textId="77777777" w:rsidR="00014212" w:rsidRPr="00104E8F" w:rsidRDefault="00014212" w:rsidP="00A3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-72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6A81754" w14:textId="77777777" w:rsidR="00014212" w:rsidRPr="00104E8F" w:rsidRDefault="0001421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sz w:val="22"/>
          <w:szCs w:val="22"/>
        </w:rPr>
      </w:pPr>
    </w:p>
    <w:p w14:paraId="3993DE63" w14:textId="77777777" w:rsidR="00014212" w:rsidRPr="00104E8F" w:rsidRDefault="00AA2AD2" w:rsidP="007D0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014212" w:rsidRPr="00104E8F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8C752E1" w14:textId="77777777" w:rsidR="00BE7732" w:rsidRPr="00104E8F" w:rsidRDefault="00BE773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both"/>
        <w:rPr>
          <w:rFonts w:ascii="Angsana New" w:hAnsi="Angsana New"/>
          <w:sz w:val="22"/>
          <w:szCs w:val="22"/>
          <w:cs/>
        </w:rPr>
      </w:pPr>
    </w:p>
    <w:p w14:paraId="11C3768E" w14:textId="77777777" w:rsidR="006C402A" w:rsidRPr="00104E8F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BB12E3" w:rsidRPr="00104E8F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Pr="00104E8F">
        <w:rPr>
          <w:rFonts w:ascii="Angsana New" w:hAnsi="Angsana New"/>
          <w:sz w:val="30"/>
          <w:szCs w:val="30"/>
          <w:cs/>
        </w:rPr>
        <w:t xml:space="preserve"> ต้นทุนในการรื้อถอน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การขนย้าย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336B29" w:rsidRPr="00104E8F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104E8F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สำหรับเครื่องมือที่ควบคุมโดยลิขสิทธ์ซอฟ</w:t>
      </w:r>
      <w:r w:rsidR="00BB12E3" w:rsidRPr="00104E8F">
        <w:rPr>
          <w:rFonts w:ascii="Angsana New" w:hAnsi="Angsana New"/>
          <w:sz w:val="30"/>
          <w:szCs w:val="30"/>
          <w:cs/>
        </w:rPr>
        <w:t>ท์</w:t>
      </w:r>
      <w:r w:rsidRPr="00104E8F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แวร์ซึ่งไม่สามารถทำงานได้โดยปราศจากลิขสิทธ์ซอฟ</w:t>
      </w:r>
      <w:r w:rsidR="00BB12E3" w:rsidRPr="00104E8F">
        <w:rPr>
          <w:rFonts w:ascii="Angsana New" w:hAnsi="Angsana New"/>
          <w:sz w:val="30"/>
          <w:szCs w:val="30"/>
          <w:cs/>
        </w:rPr>
        <w:t>ท์</w:t>
      </w:r>
      <w:r w:rsidR="00336B29" w:rsidRPr="00104E8F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Pr="00104E8F">
        <w:rPr>
          <w:rFonts w:ascii="Angsana New" w:hAnsi="Angsana New"/>
          <w:sz w:val="30"/>
          <w:szCs w:val="30"/>
          <w:cs/>
        </w:rPr>
        <w:t xml:space="preserve"> ลิขสิทธ์ซอฟ</w:t>
      </w:r>
      <w:r w:rsidR="00BB12E3" w:rsidRPr="00104E8F">
        <w:rPr>
          <w:rFonts w:ascii="Angsana New" w:hAnsi="Angsana New"/>
          <w:sz w:val="30"/>
          <w:szCs w:val="30"/>
          <w:cs/>
        </w:rPr>
        <w:t>ท์</w:t>
      </w:r>
      <w:r w:rsidRPr="00104E8F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104E8F">
        <w:rPr>
          <w:rFonts w:ascii="Angsana New" w:hAnsi="Angsana New"/>
          <w:sz w:val="30"/>
          <w:szCs w:val="30"/>
        </w:rPr>
        <w:t xml:space="preserve"> </w:t>
      </w:r>
    </w:p>
    <w:p w14:paraId="4CB1E354" w14:textId="77777777" w:rsidR="00C22953" w:rsidRPr="00104E8F" w:rsidRDefault="00C22953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12A7DFF5" w14:textId="027E91F4" w:rsidR="00BB12E3" w:rsidRPr="00104E8F" w:rsidRDefault="006C402A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อาคาร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104E8F">
        <w:rPr>
          <w:rFonts w:ascii="Angsana New" w:hAnsi="Angsana New"/>
          <w:sz w:val="30"/>
          <w:szCs w:val="30"/>
        </w:rPr>
        <w:t xml:space="preserve"> </w:t>
      </w:r>
    </w:p>
    <w:p w14:paraId="4D478096" w14:textId="77777777" w:rsidR="00BF4BC3" w:rsidRPr="00104E8F" w:rsidRDefault="00BF4BC3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2"/>
          <w:szCs w:val="22"/>
        </w:rPr>
      </w:pPr>
    </w:p>
    <w:p w14:paraId="01983EB1" w14:textId="05DF0890" w:rsidR="00B44AC2" w:rsidRDefault="006C402A" w:rsidP="000D5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กำไรหรือขาดทุนจ</w:t>
      </w:r>
      <w:r w:rsidR="0024656E" w:rsidRPr="00104E8F">
        <w:rPr>
          <w:rFonts w:ascii="Angsana New" w:hAnsi="Angsana New"/>
          <w:sz w:val="30"/>
          <w:szCs w:val="30"/>
          <w:cs/>
        </w:rPr>
        <w:t xml:space="preserve">ากการจำหน่ายที่ดิน </w:t>
      </w:r>
      <w:r w:rsidRPr="00104E8F">
        <w:rPr>
          <w:rFonts w:ascii="Angsana New" w:hAnsi="Angsana New"/>
          <w:sz w:val="30"/>
          <w:szCs w:val="30"/>
          <w:cs/>
        </w:rPr>
        <w:t>อาคาร และอุปกรณ์ คือผลต่างระหว่างสิ่งตอบแทนสุทธิที่ได้รับจาก</w:t>
      </w:r>
      <w:r w:rsidR="00336B29" w:rsidRPr="00104E8F">
        <w:rPr>
          <w:rFonts w:ascii="Angsana New" w:hAnsi="Angsana New"/>
          <w:sz w:val="30"/>
          <w:szCs w:val="30"/>
          <w:cs/>
        </w:rPr>
        <w:br/>
      </w:r>
      <w:r w:rsidRPr="00104E8F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การจำหน่ายกับมูลค่าตามบัญชีของที่ดิน อาคาร และอุปก</w:t>
      </w:r>
      <w:r w:rsidR="00AA2AD2" w:rsidRPr="00104E8F">
        <w:rPr>
          <w:rFonts w:ascii="Angsana New" w:hAnsi="Angsana New"/>
          <w:sz w:val="30"/>
          <w:szCs w:val="30"/>
          <w:cs/>
        </w:rPr>
        <w:t>รณ์ โดยรับรู้</w:t>
      </w:r>
      <w:r w:rsidRPr="00104E8F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585832EF" w14:textId="4AA6E49F" w:rsidR="005B22F0" w:rsidRDefault="005B22F0" w:rsidP="000D5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7F9D93E1" w14:textId="77777777" w:rsidR="005B22F0" w:rsidRPr="00104E8F" w:rsidRDefault="005B22F0" w:rsidP="000D5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3F58D063" w14:textId="04E97CF4" w:rsidR="00D400E7" w:rsidRPr="00104E8F" w:rsidRDefault="00E76EA2" w:rsidP="004B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           </w:t>
      </w:r>
      <w:r w:rsidR="00D400E7" w:rsidRPr="00104E8F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D3F30AB" w14:textId="77777777" w:rsidR="00D400E7" w:rsidRPr="00104E8F" w:rsidRDefault="00D400E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C3AEDA3" w14:textId="77777777" w:rsidR="00D400E7" w:rsidRPr="00104E8F" w:rsidRDefault="00D400E7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="00675C04" w:rsidRPr="00104E8F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104E8F">
        <w:rPr>
          <w:rFonts w:ascii="Angsana New" w:hAnsi="Angsana New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675C04" w:rsidRPr="00104E8F">
        <w:rPr>
          <w:rFonts w:ascii="Angsana New" w:hAnsi="Angsana New"/>
          <w:sz w:val="30"/>
          <w:szCs w:val="30"/>
          <w:cs/>
        </w:rPr>
        <w:t>องรายการนั้นได้อย่างน่าเชื่อถือ</w:t>
      </w:r>
      <w:r w:rsidRPr="00104E8F">
        <w:rPr>
          <w:rFonts w:ascii="Angsana New" w:hAnsi="Angsana New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</w:t>
      </w:r>
      <w:r w:rsidR="00675C04" w:rsidRPr="00104E8F">
        <w:rPr>
          <w:rFonts w:ascii="Angsana New" w:hAnsi="Angsana New"/>
          <w:sz w:val="30"/>
          <w:szCs w:val="30"/>
          <w:cs/>
        </w:rPr>
        <w:t>ชี</w:t>
      </w:r>
      <w:r w:rsidRPr="00104E8F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BBB2DB4" w14:textId="77777777" w:rsidR="00D400E7" w:rsidRPr="00104E8F" w:rsidRDefault="00D400E7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</w:rPr>
      </w:pPr>
    </w:p>
    <w:p w14:paraId="66D521AA" w14:textId="77777777" w:rsidR="00014212" w:rsidRPr="00104E8F" w:rsidRDefault="00014212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9795758" w14:textId="77777777" w:rsidR="00014212" w:rsidRPr="00104E8F" w:rsidRDefault="00014212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sz w:val="28"/>
          <w:szCs w:val="28"/>
        </w:rPr>
      </w:pPr>
    </w:p>
    <w:p w14:paraId="5F18839D" w14:textId="77777777" w:rsidR="005920AA" w:rsidRPr="00104E8F" w:rsidRDefault="00D400E7" w:rsidP="00675C04">
      <w:pPr>
        <w:pStyle w:val="Default"/>
        <w:ind w:left="540" w:right="-72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104E8F">
        <w:rPr>
          <w:rFonts w:ascii="Angsana New" w:hAnsi="Angsana New" w:cs="Angsana New"/>
          <w:sz w:val="30"/>
          <w:szCs w:val="30"/>
          <w:cs/>
        </w:rPr>
        <w:t>ค่าเสื่อมราคา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104E8F">
        <w:rPr>
          <w:rFonts w:ascii="Angsana New" w:eastAsia="Times New Roman" w:hAnsi="Angsana New" w:cs="Angsana New"/>
          <w:color w:val="auto"/>
          <w:sz w:val="30"/>
          <w:szCs w:val="30"/>
          <w:cs/>
        </w:rPr>
        <w:t>หักด้วยมูลค่าคงเหลือของสินทรัพย์</w:t>
      </w:r>
    </w:p>
    <w:p w14:paraId="4A7E0429" w14:textId="77777777" w:rsidR="00172187" w:rsidRPr="00104E8F" w:rsidRDefault="00172187" w:rsidP="00675C04">
      <w:pPr>
        <w:pStyle w:val="Default"/>
        <w:ind w:left="540" w:right="-7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5F7288D6" w14:textId="77777777" w:rsidR="00D400E7" w:rsidRPr="00104E8F" w:rsidRDefault="00D400E7" w:rsidP="00675C04">
      <w:pPr>
        <w:pStyle w:val="Defaul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104E8F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D27486" w:rsidRPr="00104E8F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104E8F">
        <w:rPr>
          <w:rFonts w:ascii="Angsana New" w:hAnsi="Angsana New" w:cs="Angsana New"/>
          <w:sz w:val="30"/>
          <w:szCs w:val="30"/>
          <w:cs/>
        </w:rPr>
        <w:t>โดยประมาณของส่วนประกอบของสินทรัพย์แต่</w:t>
      </w:r>
      <w:r w:rsidR="008B22DA" w:rsidRPr="00104E8F">
        <w:rPr>
          <w:rFonts w:ascii="Angsana New" w:hAnsi="Angsana New" w:cs="Angsana New"/>
          <w:sz w:val="30"/>
          <w:szCs w:val="30"/>
          <w:cs/>
        </w:rPr>
        <w:t>ละรายการ</w:t>
      </w:r>
      <w:r w:rsidR="00C24695" w:rsidRPr="00104E8F">
        <w:rPr>
          <w:rFonts w:ascii="Angsana New" w:hAnsi="Angsana New" w:cs="Angsana New"/>
          <w:sz w:val="30"/>
          <w:szCs w:val="30"/>
          <w:cs/>
        </w:rPr>
        <w:t xml:space="preserve"> ประมาณการอายุการให้ประโย</w:t>
      </w:r>
      <w:r w:rsidR="00432A86" w:rsidRPr="00104E8F">
        <w:rPr>
          <w:rFonts w:ascii="Angsana New" w:hAnsi="Angsana New" w:cs="Angsana New"/>
          <w:sz w:val="30"/>
          <w:szCs w:val="30"/>
          <w:cs/>
        </w:rPr>
        <w:t>ช</w:t>
      </w:r>
      <w:r w:rsidR="00C24695" w:rsidRPr="00104E8F">
        <w:rPr>
          <w:rFonts w:ascii="Angsana New" w:hAnsi="Angsana New" w:cs="Angsana New"/>
          <w:sz w:val="30"/>
          <w:szCs w:val="30"/>
          <w:cs/>
        </w:rPr>
        <w:t>น์</w:t>
      </w:r>
      <w:r w:rsidRPr="00104E8F">
        <w:rPr>
          <w:rFonts w:ascii="Angsana New" w:hAnsi="Angsana New" w:cs="Angsana New"/>
          <w:sz w:val="30"/>
          <w:szCs w:val="30"/>
          <w:cs/>
        </w:rPr>
        <w:t>ของสินทรัพย์</w:t>
      </w:r>
      <w:r w:rsidR="008B22DA" w:rsidRPr="00104E8F">
        <w:rPr>
          <w:rFonts w:ascii="Angsana New" w:hAnsi="Angsana New" w:cs="Angsana New"/>
          <w:sz w:val="30"/>
          <w:szCs w:val="30"/>
          <w:cs/>
        </w:rPr>
        <w:br/>
      </w:r>
      <w:r w:rsidRPr="00104E8F">
        <w:rPr>
          <w:rFonts w:ascii="Angsana New" w:hAnsi="Angsana New" w:cs="Angsana New"/>
          <w:sz w:val="30"/>
          <w:szCs w:val="30"/>
          <w:cs/>
        </w:rPr>
        <w:t xml:space="preserve">แสดงได้ดังนี้ </w:t>
      </w:r>
    </w:p>
    <w:p w14:paraId="47F861D1" w14:textId="77777777" w:rsidR="004B154B" w:rsidRPr="00104E8F" w:rsidRDefault="004B154B" w:rsidP="00675C04">
      <w:pPr>
        <w:pStyle w:val="Defaul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5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160"/>
      </w:tblGrid>
      <w:tr w:rsidR="00014212" w:rsidRPr="00104E8F" w14:paraId="11C5CC0A" w14:textId="77777777" w:rsidTr="00AD533D">
        <w:tc>
          <w:tcPr>
            <w:tcW w:w="5400" w:type="dxa"/>
          </w:tcPr>
          <w:p w14:paraId="1ECD743B" w14:textId="77777777" w:rsidR="00014212" w:rsidRPr="00104E8F" w:rsidRDefault="00014212" w:rsidP="00AD533D">
            <w:pPr>
              <w:pStyle w:val="BodyText3"/>
              <w:spacing w:line="240" w:lineRule="auto"/>
              <w:ind w:left="-126" w:right="-43" w:firstLine="126"/>
              <w:rPr>
                <w:cs/>
              </w:rPr>
            </w:pPr>
            <w:r w:rsidRPr="00104E8F">
              <w:rPr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4AF0C516" w14:textId="77777777" w:rsidR="00014212" w:rsidRPr="00104E8F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</w:t>
            </w:r>
            <w:r w:rsidR="002E3EA2" w:rsidRPr="00104E8F">
              <w:rPr>
                <w:cs/>
              </w:rPr>
              <w:t xml:space="preserve">  ปี</w:t>
            </w:r>
          </w:p>
        </w:tc>
      </w:tr>
      <w:tr w:rsidR="00014212" w:rsidRPr="00104E8F" w14:paraId="78CBDF24" w14:textId="77777777" w:rsidTr="00AD533D">
        <w:tc>
          <w:tcPr>
            <w:tcW w:w="5400" w:type="dxa"/>
          </w:tcPr>
          <w:p w14:paraId="6C315673" w14:textId="77777777" w:rsidR="00014212" w:rsidRPr="00104E8F" w:rsidRDefault="00014212" w:rsidP="00AD533D">
            <w:pPr>
              <w:pStyle w:val="BodyText3"/>
              <w:spacing w:line="240" w:lineRule="auto"/>
              <w:ind w:left="-126" w:right="-43" w:firstLine="126"/>
              <w:rPr>
                <w:cs/>
              </w:rPr>
            </w:pPr>
            <w:r w:rsidRPr="00104E8F">
              <w:rPr>
                <w:cs/>
              </w:rPr>
              <w:t>อาคารและส่วนปรับปรุง</w:t>
            </w:r>
          </w:p>
        </w:tc>
        <w:tc>
          <w:tcPr>
            <w:tcW w:w="2160" w:type="dxa"/>
          </w:tcPr>
          <w:p w14:paraId="3BCE6A2C" w14:textId="77777777" w:rsidR="00014212" w:rsidRPr="00104E8F" w:rsidRDefault="009345D7" w:rsidP="003E553E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</w:t>
            </w:r>
            <w:r w:rsidR="003E553E" w:rsidRPr="00104E8F">
              <w:rPr>
                <w:lang w:val="en-US"/>
              </w:rPr>
              <w:t xml:space="preserve"> - </w:t>
            </w:r>
            <w:r w:rsidRPr="00104E8F">
              <w:rPr>
                <w:lang w:val="en-US"/>
              </w:rPr>
              <w:t>26</w:t>
            </w:r>
            <w:r w:rsidR="003E553E" w:rsidRPr="00104E8F">
              <w:rPr>
                <w:cs/>
              </w:rPr>
              <w:t xml:space="preserve">  </w:t>
            </w:r>
            <w:r w:rsidR="002E3EA2" w:rsidRPr="00104E8F">
              <w:rPr>
                <w:cs/>
              </w:rPr>
              <w:t>ปี</w:t>
            </w:r>
          </w:p>
        </w:tc>
      </w:tr>
      <w:tr w:rsidR="00014212" w:rsidRPr="00104E8F" w14:paraId="554E1E80" w14:textId="77777777" w:rsidTr="00AD533D">
        <w:tc>
          <w:tcPr>
            <w:tcW w:w="5400" w:type="dxa"/>
          </w:tcPr>
          <w:p w14:paraId="403C5B05" w14:textId="77777777" w:rsidR="00014212" w:rsidRPr="00104E8F" w:rsidRDefault="00014212" w:rsidP="00AD533D">
            <w:pPr>
              <w:pStyle w:val="BodyText3"/>
              <w:spacing w:line="240" w:lineRule="auto"/>
              <w:ind w:left="-126" w:right="-43" w:firstLine="126"/>
              <w:rPr>
                <w:cs/>
              </w:rPr>
            </w:pPr>
            <w:r w:rsidRPr="00104E8F">
              <w:rPr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667C9ADE" w14:textId="77777777" w:rsidR="00014212" w:rsidRPr="00104E8F" w:rsidRDefault="009345D7" w:rsidP="006026FE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</w:t>
            </w:r>
            <w:r w:rsidR="00517E1C" w:rsidRPr="00104E8F">
              <w:rPr>
                <w:lang w:val="en-US"/>
              </w:rPr>
              <w:t xml:space="preserve"> -</w:t>
            </w:r>
            <w:r w:rsidR="0036759C" w:rsidRPr="00104E8F">
              <w:rPr>
                <w:lang w:val="en-US"/>
              </w:rPr>
              <w:t xml:space="preserve"> </w:t>
            </w:r>
            <w:r w:rsidRPr="00104E8F">
              <w:rPr>
                <w:lang w:val="en-US"/>
              </w:rPr>
              <w:t>21</w:t>
            </w:r>
            <w:r w:rsidR="00163048" w:rsidRPr="00104E8F">
              <w:rPr>
                <w:cs/>
              </w:rPr>
              <w:t xml:space="preserve"> </w:t>
            </w:r>
            <w:r w:rsidR="002E3EA2" w:rsidRPr="00104E8F">
              <w:rPr>
                <w:cs/>
              </w:rPr>
              <w:t xml:space="preserve"> ปี</w:t>
            </w:r>
          </w:p>
        </w:tc>
      </w:tr>
      <w:tr w:rsidR="00014212" w:rsidRPr="00104E8F" w14:paraId="595ACBF5" w14:textId="77777777" w:rsidTr="00AD533D">
        <w:tc>
          <w:tcPr>
            <w:tcW w:w="5400" w:type="dxa"/>
          </w:tcPr>
          <w:p w14:paraId="30F4E4E6" w14:textId="77777777" w:rsidR="00014212" w:rsidRPr="00104E8F" w:rsidRDefault="008B22DA" w:rsidP="00AD533D">
            <w:pPr>
              <w:pStyle w:val="BodyText3"/>
              <w:spacing w:line="240" w:lineRule="auto"/>
              <w:ind w:left="-126" w:right="-43" w:firstLine="126"/>
              <w:rPr>
                <w:lang w:val="en-US"/>
              </w:rPr>
            </w:pPr>
            <w:r w:rsidRPr="00104E8F">
              <w:rPr>
                <w:cs/>
              </w:rPr>
              <w:t>เครื่องตกแต่ง ติดตั้ง</w:t>
            </w:r>
            <w:r w:rsidR="00014212" w:rsidRPr="00104E8F">
              <w:rPr>
                <w:cs/>
              </w:rPr>
              <w:t>และเครื่องใช้สำนักงาน</w:t>
            </w:r>
          </w:p>
        </w:tc>
        <w:tc>
          <w:tcPr>
            <w:tcW w:w="2160" w:type="dxa"/>
          </w:tcPr>
          <w:p w14:paraId="3DFE2193" w14:textId="77777777" w:rsidR="00014212" w:rsidRPr="00104E8F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</w:t>
            </w:r>
            <w:r w:rsidR="002E3EA2" w:rsidRPr="00104E8F">
              <w:rPr>
                <w:cs/>
              </w:rPr>
              <w:t xml:space="preserve">  ปี</w:t>
            </w:r>
          </w:p>
        </w:tc>
      </w:tr>
      <w:tr w:rsidR="00014212" w:rsidRPr="00104E8F" w14:paraId="02F19157" w14:textId="77777777" w:rsidTr="00AD533D">
        <w:tc>
          <w:tcPr>
            <w:tcW w:w="5400" w:type="dxa"/>
          </w:tcPr>
          <w:p w14:paraId="0B4F61C1" w14:textId="77777777" w:rsidR="00014212" w:rsidRPr="00104E8F" w:rsidRDefault="00014212" w:rsidP="00AD533D">
            <w:pPr>
              <w:pStyle w:val="BodyText3"/>
              <w:spacing w:line="240" w:lineRule="auto"/>
              <w:ind w:left="-126" w:right="-43" w:firstLine="126"/>
              <w:rPr>
                <w:cs/>
              </w:rPr>
            </w:pPr>
            <w:r w:rsidRPr="00104E8F">
              <w:rPr>
                <w:cs/>
              </w:rPr>
              <w:t>ยานพาหนะ</w:t>
            </w:r>
          </w:p>
        </w:tc>
        <w:tc>
          <w:tcPr>
            <w:tcW w:w="2160" w:type="dxa"/>
          </w:tcPr>
          <w:p w14:paraId="7F65E43A" w14:textId="77777777" w:rsidR="00014212" w:rsidRPr="00104E8F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104E8F">
              <w:rPr>
                <w:lang w:val="en-US"/>
              </w:rPr>
              <w:t>5</w:t>
            </w:r>
            <w:r w:rsidR="002E3EA2" w:rsidRPr="00104E8F">
              <w:rPr>
                <w:cs/>
              </w:rPr>
              <w:t xml:space="preserve">  ปี</w:t>
            </w:r>
          </w:p>
        </w:tc>
      </w:tr>
      <w:tr w:rsidR="00251292" w:rsidRPr="00104E8F" w14:paraId="48B40D9B" w14:textId="77777777" w:rsidTr="00AD533D">
        <w:tc>
          <w:tcPr>
            <w:tcW w:w="5400" w:type="dxa"/>
          </w:tcPr>
          <w:p w14:paraId="08616B49" w14:textId="77777777" w:rsidR="00251292" w:rsidRPr="00104E8F" w:rsidRDefault="00251292" w:rsidP="000E69F1">
            <w:pPr>
              <w:pStyle w:val="BodyText3"/>
              <w:spacing w:line="240" w:lineRule="auto"/>
              <w:ind w:right="-43"/>
              <w:rPr>
                <w:cs/>
              </w:rPr>
            </w:pPr>
          </w:p>
        </w:tc>
        <w:tc>
          <w:tcPr>
            <w:tcW w:w="2160" w:type="dxa"/>
          </w:tcPr>
          <w:p w14:paraId="1C5D773D" w14:textId="77777777" w:rsidR="00251292" w:rsidRPr="00104E8F" w:rsidRDefault="00251292" w:rsidP="000E69F1">
            <w:pPr>
              <w:pStyle w:val="BodyText3"/>
              <w:spacing w:line="240" w:lineRule="auto"/>
              <w:ind w:right="-43"/>
              <w:jc w:val="right"/>
              <w:rPr>
                <w:lang w:val="en-US"/>
              </w:rPr>
            </w:pPr>
          </w:p>
        </w:tc>
      </w:tr>
    </w:tbl>
    <w:p w14:paraId="3E7AD594" w14:textId="77777777" w:rsidR="00BB12E3" w:rsidRPr="00104E8F" w:rsidRDefault="00DA4EA7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" w:right="-43" w:firstLine="1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</w:rPr>
        <w:tab/>
        <w:t xml:space="preserve">          </w:t>
      </w:r>
      <w:r w:rsidR="00014212" w:rsidRPr="00104E8F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9605DE5" w14:textId="77777777" w:rsidR="00D22C95" w:rsidRPr="00104E8F" w:rsidRDefault="00D22C9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0FEC679" w14:textId="77777777" w:rsidR="00D400E7" w:rsidRPr="00104E8F" w:rsidRDefault="00D400E7" w:rsidP="006D3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6D3F15" w:rsidRPr="00104E8F">
        <w:rPr>
          <w:rFonts w:ascii="Angsana New" w:hAnsi="Angsana New"/>
          <w:sz w:val="30"/>
          <w:szCs w:val="30"/>
        </w:rPr>
        <w:br/>
      </w:r>
      <w:r w:rsidR="006D3F15" w:rsidRPr="00104E8F">
        <w:rPr>
          <w:rFonts w:ascii="Angsana New" w:hAnsi="Angsana New"/>
          <w:sz w:val="30"/>
          <w:szCs w:val="30"/>
          <w:cs/>
        </w:rPr>
        <w:t>สิ้นรอบปีบัญชี</w:t>
      </w:r>
      <w:r w:rsidRPr="00104E8F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5910F735" w14:textId="2FAED24F" w:rsidR="00DA4EA7" w:rsidRPr="00104E8F" w:rsidRDefault="00DA4EA7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1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C6E435" w14:textId="492DB858" w:rsidR="00B44AC2" w:rsidRPr="00104E8F" w:rsidRDefault="00B44AC2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1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A05E1CE" w14:textId="4EB493DF" w:rsidR="00B44AC2" w:rsidRPr="00104E8F" w:rsidRDefault="00B44AC2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1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099AB8E" w14:textId="22571C63" w:rsidR="00B44AC2" w:rsidRPr="00104E8F" w:rsidRDefault="00B44AC2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1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2E8C57B" w14:textId="77777777" w:rsidR="00B44AC2" w:rsidRPr="00104E8F" w:rsidRDefault="00B44AC2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1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64E6955" w14:textId="3F57B1A8" w:rsidR="0008279A" w:rsidRPr="00104E8F" w:rsidRDefault="005C0CA3" w:rsidP="0008279A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 w:rsidRPr="00104E8F">
        <w:rPr>
          <w:rFonts w:cs="Angsana New"/>
          <w:i/>
          <w:iCs/>
          <w:szCs w:val="30"/>
          <w:cs/>
        </w:rPr>
        <w:lastRenderedPageBreak/>
        <w:t>(ญ)</w:t>
      </w:r>
      <w:r w:rsidRPr="00104E8F">
        <w:rPr>
          <w:rFonts w:cs="Angsana New"/>
          <w:i/>
          <w:iCs/>
          <w:szCs w:val="30"/>
        </w:rPr>
        <w:tab/>
      </w:r>
      <w:r w:rsidR="0008279A" w:rsidRPr="00104E8F">
        <w:rPr>
          <w:rFonts w:asciiTheme="majorBidi" w:hAnsiTheme="majorBidi" w:cstheme="majorBidi"/>
          <w:i/>
          <w:iCs/>
          <w:szCs w:val="30"/>
          <w:cs/>
        </w:rPr>
        <w:t>สัญญาเช่า</w:t>
      </w:r>
    </w:p>
    <w:p w14:paraId="28806C0C" w14:textId="77777777" w:rsidR="00C60F16" w:rsidRPr="00104E8F" w:rsidRDefault="00C60F16" w:rsidP="00C60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1E1E9BC" w14:textId="061BC06E" w:rsidR="0008279A" w:rsidRPr="00104E8F" w:rsidRDefault="0008279A" w:rsidP="0008279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104E8F">
        <w:rPr>
          <w:b/>
          <w:color w:val="0000FF"/>
          <w:sz w:val="30"/>
          <w:szCs w:val="30"/>
        </w:rPr>
        <w:t xml:space="preserve"> </w:t>
      </w:r>
    </w:p>
    <w:p w14:paraId="22D07E08" w14:textId="77777777" w:rsidR="0008279A" w:rsidRPr="00104E8F" w:rsidRDefault="0008279A" w:rsidP="0008279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337FBD3E" w14:textId="37E7F5C7" w:rsidR="0008279A" w:rsidRPr="00104E8F" w:rsidRDefault="0008279A" w:rsidP="0008279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104E8F">
        <w:rPr>
          <w:rFonts w:ascii="Angsana New" w:hAnsi="Angsana New" w:hint="cs"/>
          <w:sz w:val="30"/>
          <w:szCs w:val="30"/>
          <w:cs/>
        </w:rPr>
        <w:t xml:space="preserve">  </w:t>
      </w:r>
      <w:r w:rsidR="00F7078F" w:rsidRPr="00104E8F">
        <w:rPr>
          <w:rFonts w:ascii="Angsana New" w:hAnsi="Angsana New"/>
          <w:sz w:val="30"/>
          <w:szCs w:val="30"/>
        </w:rPr>
        <w:t xml:space="preserve">            </w:t>
      </w:r>
      <w:r w:rsidRPr="00104E8F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104E8F">
        <w:rPr>
          <w:rFonts w:ascii="Angsana New" w:hAnsi="Angsana New"/>
          <w:sz w:val="30"/>
          <w:szCs w:val="30"/>
        </w:rPr>
        <w:t>TFRS 16</w:t>
      </w:r>
      <w:r w:rsidRPr="00104E8F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6B870D2" w14:textId="2CCD11CA" w:rsidR="0008279A" w:rsidRPr="00104E8F" w:rsidRDefault="0008279A" w:rsidP="0008279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7908EF" w14:textId="77777777" w:rsidR="0008279A" w:rsidRPr="00104E8F" w:rsidRDefault="0008279A" w:rsidP="0008279A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5E58889F" w14:textId="77777777" w:rsidR="0008279A" w:rsidRPr="00104E8F" w:rsidRDefault="0008279A" w:rsidP="0008279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7E26C3" w14:textId="03A1353A" w:rsidR="0008279A" w:rsidRPr="00104E8F" w:rsidRDefault="0008279A" w:rsidP="0008279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53A1C900" w14:textId="77777777" w:rsidR="0008279A" w:rsidRPr="00104E8F" w:rsidRDefault="0008279A" w:rsidP="0008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00A8EDC1" w14:textId="0D646820" w:rsidR="0008279A" w:rsidRPr="00104E8F" w:rsidRDefault="0008279A" w:rsidP="0008279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04E8F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BB5B60A" w14:textId="77777777" w:rsidR="0008279A" w:rsidRPr="00104E8F" w:rsidRDefault="0008279A" w:rsidP="0008279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5158EED" w14:textId="467875E3" w:rsidR="0008279A" w:rsidRPr="00104E8F" w:rsidRDefault="0008279A" w:rsidP="0008279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04E8F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="00F7078F" w:rsidRPr="00104E8F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="00783EC8" w:rsidRPr="00104E8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163FD1" w:rsidRPr="00104E8F">
        <w:rPr>
          <w:rFonts w:asciiTheme="majorBidi" w:hAnsiTheme="majorBidi" w:cstheme="majorBidi"/>
          <w:b/>
          <w:sz w:val="30"/>
          <w:szCs w:val="30"/>
        </w:rPr>
        <w:t xml:space="preserve">     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</w:t>
      </w:r>
      <w:r w:rsidR="00163FD1" w:rsidRPr="00104E8F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 xml:space="preserve">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1718F1B1" w14:textId="1B7A0D9E" w:rsidR="0008279A" w:rsidRPr="00104E8F" w:rsidRDefault="0008279A" w:rsidP="0008279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34692EB5" w14:textId="42319418" w:rsidR="007B09A1" w:rsidRPr="00104E8F" w:rsidRDefault="007B09A1" w:rsidP="0008279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30B3B5B" w14:textId="60F0D558" w:rsidR="007B09A1" w:rsidRPr="00104E8F" w:rsidRDefault="007B09A1" w:rsidP="0008279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2356F29" w14:textId="5A83A4A5" w:rsidR="007B09A1" w:rsidRDefault="007B09A1" w:rsidP="0008279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07503F16" w14:textId="77777777" w:rsidR="001E4DA1" w:rsidRPr="00104E8F" w:rsidRDefault="001E4DA1" w:rsidP="0008279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32FCD3BE" w14:textId="03E2EB5B" w:rsidR="0008279A" w:rsidRPr="00104E8F" w:rsidRDefault="0008279A" w:rsidP="0008279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04E8F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104E8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 และจำนวนเงินที่คาดว่า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ต้อง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เช่ายังรวมถึงจำนวนเงิน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 xml:space="preserve">รับรู้เป็นค่าใช้จ่ายในรอบระยะเวลาบัญชีที่เกิดรายการ </w:t>
      </w:r>
    </w:p>
    <w:p w14:paraId="2853DB98" w14:textId="77777777" w:rsidR="0008279A" w:rsidRPr="00104E8F" w:rsidRDefault="0008279A" w:rsidP="0008279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1C1935" w14:textId="53A2C512" w:rsidR="0008279A" w:rsidRPr="00104E8F" w:rsidRDefault="0008279A" w:rsidP="0008279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04E8F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FFC891" w14:textId="77777777" w:rsidR="0008279A" w:rsidRPr="00104E8F" w:rsidRDefault="0008279A" w:rsidP="0008279A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23042A1" w14:textId="4AAEF7D8" w:rsidR="0008279A" w:rsidRPr="00104E8F" w:rsidRDefault="0008279A" w:rsidP="0008279A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104E8F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2820EAF1" w14:textId="2748EF4E" w:rsidR="0008279A" w:rsidRPr="00104E8F" w:rsidRDefault="0008279A" w:rsidP="0008279A">
      <w:pPr>
        <w:rPr>
          <w:sz w:val="28"/>
          <w:szCs w:val="28"/>
        </w:rPr>
      </w:pPr>
    </w:p>
    <w:p w14:paraId="341147D2" w14:textId="0BCD8159" w:rsidR="0041423D" w:rsidRPr="00104E8F" w:rsidRDefault="0041423D" w:rsidP="003D0884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5E7E828" w14:textId="0CC2228C" w:rsidR="0041423D" w:rsidRPr="00104E8F" w:rsidRDefault="0041423D" w:rsidP="003D0884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B40A70" w14:textId="7F121447" w:rsidR="0041423D" w:rsidRPr="00104E8F" w:rsidRDefault="0041423D" w:rsidP="003D0884">
      <w:pPr>
        <w:ind w:left="540"/>
        <w:rPr>
          <w:rFonts w:asciiTheme="majorBidi" w:eastAsia="Calibr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104E8F">
        <w:rPr>
          <w:rFonts w:asciiTheme="majorBidi" w:hAnsiTheme="majorBidi" w:cstheme="majorBidi" w:hint="cs"/>
          <w:b/>
          <w:sz w:val="30"/>
          <w:szCs w:val="30"/>
          <w:cs/>
        </w:rPr>
        <w:t>ค่าเช่าจ่าย</w:t>
      </w:r>
      <w:r w:rsidRPr="00104E8F">
        <w:rPr>
          <w:rFonts w:asciiTheme="majorBidi" w:eastAsia="Calibri" w:hAnsiTheme="majorBidi" w:cstheme="majorBidi"/>
          <w:sz w:val="30"/>
          <w:szCs w:val="30"/>
          <w:cs/>
        </w:rPr>
        <w:t xml:space="preserve">บันทึกในกำไรหรือขาดทุนโดยวิธีเส้นตรงตลอดอายุสัญญาเช่า  </w:t>
      </w:r>
    </w:p>
    <w:p w14:paraId="73A0EEBC" w14:textId="7FF3A7BE" w:rsidR="0041423D" w:rsidRPr="00104E8F" w:rsidRDefault="0041423D" w:rsidP="003D0884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0FDB77AB" w14:textId="72E4DDE4" w:rsidR="0041423D" w:rsidRPr="00104E8F" w:rsidRDefault="0041423D" w:rsidP="003D0884">
      <w:pPr>
        <w:pStyle w:val="AccPolicysubhead"/>
        <w:rPr>
          <w:rFonts w:asciiTheme="majorBidi" w:hAnsiTheme="majorBidi" w:cstheme="majorBidi"/>
        </w:rPr>
      </w:pPr>
      <w:r w:rsidRPr="00104E8F">
        <w:rPr>
          <w:rFonts w:asciiTheme="majorBidi" w:hAnsiTheme="majorBidi" w:cstheme="majorBidi"/>
          <w:cs/>
        </w:rPr>
        <w:t>การประเมินว่าข้อตกลงประกอบด้วยสัญญาเช่าหรือไม่</w:t>
      </w:r>
      <w:r w:rsidRPr="00104E8F">
        <w:rPr>
          <w:rFonts w:asciiTheme="majorBidi" w:hAnsiTheme="majorBidi" w:cstheme="majorBidi"/>
        </w:rPr>
        <w:t xml:space="preserve"> </w:t>
      </w:r>
      <w:r w:rsidRPr="00104E8F">
        <w:rPr>
          <w:rFonts w:asciiTheme="majorBidi" w:hAnsiTheme="majorBidi" w:cstheme="majorBidi"/>
          <w:b/>
          <w:bCs/>
          <w:i w:val="0"/>
          <w:iCs w:val="0"/>
          <w:color w:val="0000FF"/>
          <w:cs/>
          <w:lang w:val="en-GB"/>
        </w:rPr>
        <w:t xml:space="preserve"> </w:t>
      </w:r>
    </w:p>
    <w:p w14:paraId="718AA00D" w14:textId="77777777" w:rsidR="0041423D" w:rsidRPr="00104E8F" w:rsidRDefault="0041423D" w:rsidP="003D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E2B171E" w14:textId="0A54904C" w:rsidR="0041423D" w:rsidRPr="00104E8F" w:rsidRDefault="0041423D" w:rsidP="003D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04E8F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0622D89B" w14:textId="5856811A" w:rsidR="0041423D" w:rsidRPr="00104E8F" w:rsidRDefault="0041423D" w:rsidP="003D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A3AD85" w14:textId="67449072" w:rsidR="003D0884" w:rsidRPr="00104E8F" w:rsidRDefault="003D0884" w:rsidP="003D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664A0B" w14:textId="0B335FAA" w:rsidR="003D0884" w:rsidRPr="00104E8F" w:rsidRDefault="003D0884" w:rsidP="003D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E9C42A" w14:textId="77777777" w:rsidR="003D0884" w:rsidRPr="00104E8F" w:rsidRDefault="003D0884" w:rsidP="003D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1771132" w14:textId="62ED25B1" w:rsidR="0041423D" w:rsidRPr="00104E8F" w:rsidRDefault="0041423D" w:rsidP="003D0884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lastRenderedPageBreak/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7999C753" w14:textId="77777777" w:rsidR="0041423D" w:rsidRPr="00104E8F" w:rsidRDefault="0041423D" w:rsidP="0008279A">
      <w:pPr>
        <w:rPr>
          <w:sz w:val="28"/>
          <w:szCs w:val="28"/>
        </w:rPr>
      </w:pPr>
    </w:p>
    <w:p w14:paraId="0DC25FA1" w14:textId="690B495E" w:rsidR="00ED31C1" w:rsidRPr="00104E8F" w:rsidRDefault="00ED31C1" w:rsidP="00ED31C1">
      <w:pPr>
        <w:pStyle w:val="Heading8"/>
        <w:ind w:left="518" w:hanging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04E8F">
        <w:rPr>
          <w:rFonts w:cs="Angsana New"/>
          <w:i/>
          <w:iCs/>
          <w:sz w:val="30"/>
          <w:szCs w:val="30"/>
          <w:cs/>
        </w:rPr>
        <w:t>(</w:t>
      </w:r>
      <w:r w:rsidRPr="00104E8F">
        <w:rPr>
          <w:rFonts w:cs="Angsana New" w:hint="cs"/>
          <w:i/>
          <w:iCs/>
          <w:sz w:val="30"/>
          <w:szCs w:val="30"/>
          <w:cs/>
        </w:rPr>
        <w:t>ฎ</w:t>
      </w:r>
      <w:r w:rsidRPr="00104E8F">
        <w:rPr>
          <w:rFonts w:cs="Angsana New"/>
          <w:i/>
          <w:iCs/>
          <w:sz w:val="30"/>
          <w:szCs w:val="30"/>
          <w:cs/>
        </w:rPr>
        <w:t>)</w:t>
      </w:r>
      <w:r w:rsidRPr="00104E8F">
        <w:rPr>
          <w:rFonts w:cs="Angsana New"/>
          <w:i/>
          <w:iCs/>
          <w:sz w:val="30"/>
          <w:szCs w:val="30"/>
        </w:rPr>
        <w:t xml:space="preserve">   </w:t>
      </w:r>
      <w:r w:rsidRPr="00104E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</w:t>
      </w:r>
      <w:r w:rsidRPr="00104E8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สินทรัพย์ทางการเงิน</w:t>
      </w:r>
    </w:p>
    <w:p w14:paraId="5EC581E6" w14:textId="27CE327D" w:rsidR="00F0776E" w:rsidRPr="00104E8F" w:rsidRDefault="00F0776E" w:rsidP="0008279A">
      <w:pPr>
        <w:rPr>
          <w:sz w:val="28"/>
          <w:szCs w:val="28"/>
        </w:rPr>
      </w:pPr>
    </w:p>
    <w:p w14:paraId="6CE7A9AA" w14:textId="77777777" w:rsidR="00AA27A2" w:rsidRPr="00104E8F" w:rsidRDefault="00AA27A2" w:rsidP="00AA2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E64D346" w14:textId="77777777" w:rsidR="00AA27A2" w:rsidRPr="00104E8F" w:rsidRDefault="00AA27A2" w:rsidP="00AA27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3AE04" w14:textId="7AB46539" w:rsidR="00AA27A2" w:rsidRPr="00104E8F" w:rsidRDefault="00AA27A2" w:rsidP="00AA27A2">
      <w:pPr>
        <w:ind w:left="540"/>
        <w:rPr>
          <w:rFonts w:asciiTheme="majorBidi" w:hAnsiTheme="majorBidi" w:cstheme="majorBidi"/>
          <w:color w:val="000000"/>
          <w:sz w:val="30"/>
          <w:szCs w:val="30"/>
        </w:rPr>
      </w:pP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59C24FA" w14:textId="024392F8" w:rsidR="00AA27A2" w:rsidRPr="00104E8F" w:rsidRDefault="00AA27A2" w:rsidP="00AA27A2">
      <w:pPr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7B24DADD" w14:textId="77777777" w:rsidR="00AA27A2" w:rsidRPr="00104E8F" w:rsidRDefault="00AA27A2" w:rsidP="00AA27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104E8F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4FED592E" w14:textId="77777777" w:rsidR="00AA27A2" w:rsidRPr="00104E8F" w:rsidRDefault="00AA27A2" w:rsidP="00AA27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30E27" w14:textId="0ADB3A3E" w:rsidR="00AA27A2" w:rsidRPr="00104E8F" w:rsidRDefault="00AA27A2" w:rsidP="00AA27A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104E8F">
        <w:rPr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104E8F">
        <w:rPr>
          <w:sz w:val="30"/>
          <w:szCs w:val="30"/>
        </w:rPr>
        <w:t xml:space="preserve">    </w:t>
      </w:r>
      <w:r w:rsidRPr="00104E8F">
        <w:rPr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104E8F">
        <w:rPr>
          <w:rFonts w:hint="cs"/>
          <w:sz w:val="30"/>
          <w:szCs w:val="30"/>
          <w:cs/>
        </w:rPr>
        <w:t>คาดว่าจะ</w:t>
      </w:r>
      <w:r w:rsidRPr="00104E8F">
        <w:rPr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</w:t>
      </w:r>
      <w:r w:rsidRPr="00104E8F">
        <w:rPr>
          <w:rFonts w:asciiTheme="majorBidi" w:hAnsiTheme="majorBidi" w:cstheme="majorBidi"/>
          <w:sz w:val="30"/>
          <w:szCs w:val="30"/>
          <w:cs/>
        </w:rPr>
        <w:t>เงินสดที่กลุ่มบริษั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104E8F">
        <w:rPr>
          <w:rFonts w:asciiTheme="majorBidi" w:hAnsiTheme="majorBidi" w:cstheme="majorBidi"/>
          <w:sz w:val="30"/>
          <w:szCs w:val="30"/>
          <w:cs/>
        </w:rPr>
        <w:t>คาดว่าจะได้รับ)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E8F">
        <w:rPr>
          <w:rFonts w:hint="cs"/>
          <w:sz w:val="30"/>
          <w:szCs w:val="30"/>
          <w:cs/>
        </w:rPr>
        <w:t>ผลขาดทุนด้านเครดิตที่คาดว่าจะเกิดขึ้น</w:t>
      </w:r>
      <w:r w:rsidRPr="00104E8F">
        <w:rPr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104E8F">
        <w:rPr>
          <w:rFonts w:hint="cs"/>
          <w:sz w:val="30"/>
          <w:szCs w:val="30"/>
          <w:cs/>
        </w:rPr>
        <w:t xml:space="preserve"> </w:t>
      </w:r>
    </w:p>
    <w:p w14:paraId="41C2E335" w14:textId="77777777" w:rsidR="00AA27A2" w:rsidRPr="00104E8F" w:rsidRDefault="00AA27A2" w:rsidP="00C51D9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933773" w14:textId="77777777" w:rsidR="00AA27A2" w:rsidRPr="00104E8F" w:rsidRDefault="00AA27A2" w:rsidP="00AA27A2">
      <w:pPr>
        <w:ind w:left="540"/>
        <w:jc w:val="thaiDistribute"/>
        <w:rPr>
          <w:color w:val="000000"/>
          <w:sz w:val="30"/>
          <w:szCs w:val="30"/>
        </w:rPr>
      </w:pP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104E8F">
        <w:rPr>
          <w:color w:val="000000"/>
          <w:sz w:val="30"/>
          <w:szCs w:val="30"/>
          <w:cs/>
        </w:rPr>
        <w:t>ผลขาดทุนด้านเครดิต</w:t>
      </w:r>
      <w:r w:rsidRPr="00104E8F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66C336C1" w14:textId="73AFD029" w:rsidR="00AA27A2" w:rsidRPr="00104E8F" w:rsidRDefault="00AA27A2" w:rsidP="00AA27A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ผลขาดทุนดังกล่าวประมาณจากผลขาดทุน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     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ที่คาดว่าจะเกิดขึ้นจากการผิดเงื่อนไขตามสัญญาที่คาดว่าจะเกิดขึ้นในอีก 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6A186D3E" w14:textId="77777777" w:rsidR="00AA27A2" w:rsidRPr="00104E8F" w:rsidRDefault="00AA27A2" w:rsidP="00AA27A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623C947" w14:textId="28DDE1A1" w:rsidR="00AA27A2" w:rsidRPr="00104E8F" w:rsidRDefault="00AA27A2" w:rsidP="00AA27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5995B" w14:textId="347916EB" w:rsidR="00C51D91" w:rsidRPr="00104E8F" w:rsidRDefault="00C51D91" w:rsidP="00AA27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0D90" w14:textId="20221F23" w:rsidR="00C51D91" w:rsidRPr="00104E8F" w:rsidRDefault="00C51D91" w:rsidP="00AA27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1142AD" w14:textId="2937D332" w:rsidR="00C51D91" w:rsidRPr="00104E8F" w:rsidRDefault="00C51D91" w:rsidP="00AA27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DF1AA" w14:textId="77777777" w:rsidR="00C51D91" w:rsidRPr="00104E8F" w:rsidRDefault="00C51D91" w:rsidP="00AA27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D75E4" w14:textId="5E3FAD22" w:rsidR="00AA27A2" w:rsidRPr="00104E8F" w:rsidRDefault="00AA27A2" w:rsidP="00AA27A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ค่าเผื่อผลขาดทุน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</w:t>
      </w:r>
      <w:r w:rsidR="001D629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ในอนาคต ณ วันที่รายงาน</w:t>
      </w:r>
    </w:p>
    <w:p w14:paraId="61D0A882" w14:textId="77777777" w:rsidR="00AA27A2" w:rsidRPr="00104E8F" w:rsidRDefault="00AA27A2" w:rsidP="00AA27A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569E937" w14:textId="5A80DFDA" w:rsidR="00AA27A2" w:rsidRPr="00104E8F" w:rsidRDefault="00AA27A2" w:rsidP="00AA27A2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กลุ่มบริษัทรับรู้ผล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ด้านเครดิต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D188ABC" w14:textId="518F0E49" w:rsidR="00586769" w:rsidRPr="00104E8F" w:rsidRDefault="00586769" w:rsidP="00AA27A2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23E500" w14:textId="729CCAFD" w:rsidR="00586769" w:rsidRPr="00104E8F" w:rsidRDefault="00586769" w:rsidP="00AA27A2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</w:t>
      </w:r>
      <w:r w:rsidR="007145BD"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     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ตามสัญญาที่กลุ่มบริษัทมีฐานะเปิดต่อความเสี่ยงด้านเครดิต</w:t>
      </w:r>
    </w:p>
    <w:p w14:paraId="462D56EB" w14:textId="77777777" w:rsidR="00586769" w:rsidRPr="00104E8F" w:rsidRDefault="00586769" w:rsidP="0058676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46C4B9D" w14:textId="35C1E3B2" w:rsidR="00586769" w:rsidRPr="00104E8F" w:rsidRDefault="00586769" w:rsidP="00586769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12BA8" w:rsidRPr="00104E8F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ความน่าเชื่อถือที่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599DA27F" w14:textId="77777777" w:rsidR="00586769" w:rsidRPr="00104E8F" w:rsidRDefault="00586769" w:rsidP="0058676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FC186" w14:textId="3D6B3516" w:rsidR="00586769" w:rsidRPr="00104E8F" w:rsidRDefault="00586769" w:rsidP="0058676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4D5FEDEC" w14:textId="5309BD37" w:rsidR="00586769" w:rsidRPr="00104E8F" w:rsidRDefault="00586769" w:rsidP="0058676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สิทธิ</w:t>
      </w:r>
      <w:r w:rsidR="00CC5B79"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       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ในการไล่เบี้ย เช่น การ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74375212" w14:textId="77777777" w:rsidR="00586769" w:rsidRPr="00104E8F" w:rsidRDefault="00586769" w:rsidP="0058676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0954667E" w14:textId="77777777" w:rsidR="00586769" w:rsidRPr="00104E8F" w:rsidRDefault="00586769" w:rsidP="0058676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C9D42" w14:textId="5F43C3FB" w:rsidR="00586769" w:rsidRPr="00104E8F" w:rsidRDefault="00586769" w:rsidP="0058676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="009033BE" w:rsidRPr="00104E8F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แบบกลุ่มขึ้นอยู่กับลักษณะของเครื่องมือทางการเงิน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หากการประเมินความเสี่ยงเป็นการประเมินแบบกลุ่มต้องมี</w:t>
      </w:r>
      <w:r w:rsidR="009033BE" w:rsidRPr="00104E8F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104E8F">
        <w:rPr>
          <w:rFonts w:asciiTheme="majorBidi" w:hAnsiTheme="majorBidi" w:cstheme="majorBidi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ความน่าเชื่อถือ </w:t>
      </w:r>
    </w:p>
    <w:p w14:paraId="6159AA44" w14:textId="7DACF14E" w:rsidR="00586769" w:rsidRPr="00104E8F" w:rsidRDefault="00586769" w:rsidP="0058676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B050"/>
          <w:sz w:val="30"/>
          <w:szCs w:val="30"/>
        </w:rPr>
      </w:pPr>
    </w:p>
    <w:p w14:paraId="6EB24A0C" w14:textId="77777777" w:rsidR="007145BD" w:rsidRPr="00104E8F" w:rsidRDefault="007145BD" w:rsidP="0058676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B050"/>
          <w:sz w:val="30"/>
          <w:szCs w:val="30"/>
        </w:rPr>
      </w:pPr>
    </w:p>
    <w:p w14:paraId="0A326833" w14:textId="524F594E" w:rsidR="00586769" w:rsidRPr="00104E8F" w:rsidRDefault="00586769" w:rsidP="0058676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lastRenderedPageBreak/>
        <w:t>ผล</w:t>
      </w:r>
      <w:r w:rsidRPr="00104E8F">
        <w:rPr>
          <w:rFonts w:asciiTheme="majorBidi" w:hAnsiTheme="majorBidi" w:cstheme="majorBidi"/>
          <w:sz w:val="30"/>
          <w:szCs w:val="30"/>
          <w:cs/>
        </w:rPr>
        <w:t>ขาดทุนด้านเครดิต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ที่คาดว่าจะเกิดขึ้น</w:t>
      </w:r>
      <w:r w:rsidRPr="00104E8F">
        <w:rPr>
          <w:rFonts w:asciiTheme="majorBidi" w:hAnsiTheme="majorBidi" w:cstheme="majorBidi"/>
          <w:sz w:val="30"/>
          <w:szCs w:val="30"/>
          <w:cs/>
        </w:rPr>
        <w:t>มีการประเมินใหม่ ณ สิ้นรอบระยะเวลาที่รายงาน เพื่อสะท้อน</w:t>
      </w:r>
      <w:r w:rsidR="007145BD" w:rsidRPr="00104E8F">
        <w:rPr>
          <w:rFonts w:asciiTheme="majorBidi" w:hAnsiTheme="majorBidi" w:cstheme="majorBidi"/>
          <w:sz w:val="30"/>
          <w:szCs w:val="30"/>
        </w:rPr>
        <w:t xml:space="preserve">                        </w:t>
      </w:r>
      <w:r w:rsidRPr="00104E8F">
        <w:rPr>
          <w:rFonts w:asciiTheme="majorBidi" w:hAnsiTheme="majorBidi" w:cstheme="majorBidi"/>
          <w:sz w:val="30"/>
          <w:szCs w:val="30"/>
          <w:cs/>
        </w:rPr>
        <w:t>การเปลี่ยนแปลงของความเสี่ยงด้านเครดิต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</w:t>
      </w:r>
      <w:r w:rsidRPr="00104E8F">
        <w:rPr>
          <w:rFonts w:asciiTheme="majorBidi" w:hAnsiTheme="majorBidi" w:cstheme="majorBidi"/>
          <w:sz w:val="30"/>
          <w:szCs w:val="30"/>
          <w:cs/>
        </w:rPr>
        <w:t>นับจากวันที่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รับรู้รายการเมื่อเริ่มแรก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ค่า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104E8F">
        <w:rPr>
          <w:rFonts w:asciiTheme="majorBidi" w:hAnsiTheme="majorBidi" w:cstheme="majorBidi"/>
          <w:sz w:val="30"/>
          <w:szCs w:val="30"/>
          <w:cs/>
        </w:rPr>
        <w:t>ผื่อ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ผลขาดทุน</w:t>
      </w:r>
      <w:r w:rsidRPr="00104E8F">
        <w:rPr>
          <w:rFonts w:asciiTheme="majorBidi" w:hAnsiTheme="majorBidi" w:cstheme="majorBidi"/>
          <w:sz w:val="30"/>
          <w:szCs w:val="30"/>
          <w:cs/>
        </w:rPr>
        <w:t>แสดงเป็นรายการ</w:t>
      </w:r>
      <w:r w:rsidR="007145BD" w:rsidRPr="00104E8F">
        <w:rPr>
          <w:rFonts w:asciiTheme="majorBidi" w:hAnsiTheme="majorBidi" w:cstheme="majorBidi"/>
          <w:sz w:val="30"/>
          <w:szCs w:val="30"/>
        </w:rPr>
        <w:t xml:space="preserve">         </w:t>
      </w:r>
      <w:r w:rsidRPr="00104E8F">
        <w:rPr>
          <w:rFonts w:asciiTheme="majorBidi" w:hAnsiTheme="majorBidi" w:cstheme="majorBidi"/>
          <w:sz w:val="30"/>
          <w:szCs w:val="30"/>
          <w:cs/>
        </w:rPr>
        <w:t>หักออกจากมูลค่าตามบัญชีขั้นต้นของสินทรัพย์ทางการเงิน</w:t>
      </w:r>
    </w:p>
    <w:p w14:paraId="7896C64C" w14:textId="4B423736" w:rsidR="003968DE" w:rsidRPr="00104E8F" w:rsidRDefault="003968DE" w:rsidP="00586769">
      <w:pPr>
        <w:ind w:left="540"/>
        <w:jc w:val="thaiDistribute"/>
        <w:rPr>
          <w:rFonts w:asciiTheme="majorBidi" w:hAnsiTheme="majorBidi" w:cstheme="majorBidi"/>
          <w:color w:val="00B050"/>
          <w:sz w:val="30"/>
          <w:szCs w:val="30"/>
        </w:rPr>
      </w:pPr>
    </w:p>
    <w:p w14:paraId="11D88201" w14:textId="77777777" w:rsidR="003968DE" w:rsidRPr="00104E8F" w:rsidRDefault="003968DE" w:rsidP="003968DE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04E8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A001CAE" w14:textId="77777777" w:rsidR="003968DE" w:rsidRPr="00104E8F" w:rsidRDefault="003968DE" w:rsidP="003968D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92185" w14:textId="43986AE3" w:rsidR="003968DE" w:rsidRPr="00104E8F" w:rsidRDefault="003968DE" w:rsidP="003968DE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กลุ่มบริษัทประเมินว่าสินทรัพย์ทางการเงินที่วัดมูลค่าด้วยราคาทุนตัดจำหน่ายและตราสารหนี้ที่</w:t>
      </w:r>
      <w:r w:rsidRPr="00104E8F">
        <w:rPr>
          <w:rFonts w:asciiTheme="majorBidi" w:hAnsiTheme="majorBidi" w:cstheme="majorBidi"/>
          <w:sz w:val="30"/>
          <w:szCs w:val="30"/>
        </w:rPr>
        <w:t xml:space="preserve">  </w:t>
      </w:r>
      <w:r w:rsidR="007145BD" w:rsidRPr="00104E8F">
        <w:rPr>
          <w:rFonts w:asciiTheme="majorBidi" w:hAnsiTheme="majorBidi" w:cstheme="majorBidi"/>
          <w:sz w:val="30"/>
          <w:szCs w:val="30"/>
        </w:rPr>
        <w:t xml:space="preserve">   </w:t>
      </w:r>
      <w:r w:rsidRPr="00104E8F">
        <w:rPr>
          <w:rFonts w:asciiTheme="majorBidi" w:hAnsiTheme="majorBidi" w:cstheme="majorBidi"/>
          <w:sz w:val="30"/>
          <w:szCs w:val="30"/>
          <w:cs/>
        </w:rPr>
        <w:t>วัด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104E8F">
        <w:rPr>
          <w:rFonts w:asciiTheme="majorBidi" w:hAnsiTheme="majorBidi" w:cstheme="majorBidi"/>
          <w:sz w:val="30"/>
          <w:szCs w:val="30"/>
          <w:cs/>
        </w:rPr>
        <w:t>มูลค่าด้วยมูลค่ายุติธรรมผ่านกำไรขาดทุนเบ็ดเสร็จอื่น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104E8F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</w:t>
      </w:r>
      <w:r w:rsidR="007145BD" w:rsidRPr="00104E8F">
        <w:rPr>
          <w:rFonts w:asciiTheme="majorBidi" w:hAnsiTheme="majorBidi" w:cstheme="majorBidi"/>
          <w:sz w:val="30"/>
          <w:szCs w:val="30"/>
        </w:rPr>
        <w:t xml:space="preserve">      </w:t>
      </w:r>
      <w:r w:rsidRPr="00104E8F">
        <w:rPr>
          <w:rFonts w:asciiTheme="majorBidi" w:hAnsiTheme="majorBidi" w:cstheme="majorBidi"/>
          <w:sz w:val="30"/>
          <w:szCs w:val="30"/>
          <w:cs/>
        </w:rPr>
        <w:t>ทางการเงินมีการด้อยค่าด้านเครดิตเมื่อเกิดเหตุการณ์ใดเหตุการณ์หนึ่งหรือมากกว่า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104E8F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104E8F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104E8F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104E8F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Pr="00104E8F">
        <w:rPr>
          <w:rFonts w:asciiTheme="majorBidi" w:hAnsiTheme="majorBidi" w:cstheme="majorBidi"/>
          <w:sz w:val="30"/>
          <w:szCs w:val="30"/>
        </w:rPr>
        <w:t xml:space="preserve">90 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104E8F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4367AAC8" w14:textId="77777777" w:rsidR="003968DE" w:rsidRPr="00104E8F" w:rsidRDefault="003968DE" w:rsidP="003968D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F8EB9" w14:textId="5BD23B51" w:rsidR="003968DE" w:rsidRPr="00104E8F" w:rsidRDefault="003968DE" w:rsidP="003968DE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104E8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104E8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1EE347C5" w14:textId="77777777" w:rsidR="003968DE" w:rsidRPr="00104E8F" w:rsidRDefault="003968DE" w:rsidP="003968DE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0450E16" w14:textId="77AC258F" w:rsidR="003968DE" w:rsidRPr="00104E8F" w:rsidRDefault="003968DE" w:rsidP="003968DE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104E8F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104E8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อกลุ่มบริษัทไม่สามารถคาดการณ์ได้อย่างสมเหตุสมผลว่าจะได้รับคืน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104E8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104E8F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464CF825" w14:textId="5046C5C7" w:rsidR="003968DE" w:rsidRPr="00104E8F" w:rsidRDefault="003968DE" w:rsidP="00586769">
      <w:pPr>
        <w:ind w:left="540"/>
        <w:jc w:val="thaiDistribute"/>
        <w:rPr>
          <w:rFonts w:asciiTheme="majorBidi" w:hAnsiTheme="majorBidi" w:cstheme="majorBidi"/>
          <w:color w:val="00B050"/>
          <w:sz w:val="30"/>
          <w:szCs w:val="30"/>
        </w:rPr>
      </w:pPr>
    </w:p>
    <w:p w14:paraId="126F43C4" w14:textId="347301C5" w:rsidR="00393E48" w:rsidRPr="00104E8F" w:rsidRDefault="00393E48" w:rsidP="00393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นโยบายการบัญชีที่ถือปฏิบัติ</w:t>
      </w:r>
      <w:r w:rsidR="00656DB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ก่อน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วันที่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61E45F9" w14:textId="60B0EE06" w:rsidR="00393E48" w:rsidRPr="00104E8F" w:rsidRDefault="00393E48" w:rsidP="00586769">
      <w:pPr>
        <w:ind w:left="540"/>
        <w:jc w:val="thaiDistribute"/>
        <w:rPr>
          <w:rFonts w:asciiTheme="majorBidi" w:hAnsiTheme="majorBidi" w:cstheme="majorBidi"/>
          <w:color w:val="00B050"/>
          <w:sz w:val="30"/>
          <w:szCs w:val="30"/>
        </w:rPr>
      </w:pPr>
    </w:p>
    <w:p w14:paraId="1B5A53DF" w14:textId="77777777" w:rsidR="00373C87" w:rsidRPr="00104E8F" w:rsidRDefault="00373C87" w:rsidP="00373C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7EA8588F" w14:textId="299C1050" w:rsidR="00373C87" w:rsidRPr="00104E8F" w:rsidRDefault="00373C87" w:rsidP="00586769">
      <w:pPr>
        <w:ind w:left="540"/>
        <w:jc w:val="thaiDistribute"/>
        <w:rPr>
          <w:rFonts w:asciiTheme="majorBidi" w:hAnsiTheme="majorBidi" w:cstheme="majorBidi"/>
          <w:color w:val="00B050"/>
          <w:sz w:val="30"/>
          <w:szCs w:val="30"/>
        </w:rPr>
      </w:pPr>
    </w:p>
    <w:p w14:paraId="72D9858C" w14:textId="77777777" w:rsidR="00373C87" w:rsidRPr="00104E8F" w:rsidRDefault="00373C87" w:rsidP="00373C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</w:p>
    <w:p w14:paraId="1DE55308" w14:textId="765D6ED2" w:rsidR="00373C87" w:rsidRPr="00104E8F" w:rsidRDefault="00373C87" w:rsidP="0037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7159CF" w14:textId="0C8F4D38" w:rsidR="00373C87" w:rsidRPr="00104E8F" w:rsidRDefault="00373C87" w:rsidP="0037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9209EC" w14:textId="2D93A5DC" w:rsidR="00373C87" w:rsidRPr="00104E8F" w:rsidRDefault="00373C87" w:rsidP="0037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44EBDF8" w14:textId="2BDA8CCA" w:rsidR="00373C87" w:rsidRPr="00104E8F" w:rsidRDefault="00373C87" w:rsidP="0037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A57F5F9" w14:textId="77777777" w:rsidR="00373C87" w:rsidRPr="00104E8F" w:rsidRDefault="00373C87" w:rsidP="0037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1AF2776" w14:textId="77777777" w:rsidR="00373C87" w:rsidRPr="00104E8F" w:rsidRDefault="00373C87" w:rsidP="00373C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37898D45" w14:textId="77777777" w:rsidR="00373C87" w:rsidRPr="00104E8F" w:rsidRDefault="00373C87" w:rsidP="00373C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2FD5AC6" w14:textId="5A147789" w:rsidR="00373C87" w:rsidRPr="00104E8F" w:rsidRDefault="00373C87" w:rsidP="0037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3C902C15" w14:textId="77777777" w:rsidR="00373C87" w:rsidRPr="00104E8F" w:rsidRDefault="00373C87" w:rsidP="00373C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1F7E66B" w14:textId="77777777" w:rsidR="00373C87" w:rsidRPr="00104E8F" w:rsidRDefault="00373C87" w:rsidP="00373C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b/>
          <w:bCs/>
          <w:cs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1E4F409C" w14:textId="77777777" w:rsidR="00373C87" w:rsidRPr="00104E8F" w:rsidRDefault="00373C87" w:rsidP="00373C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16E5AD1" w14:textId="77777777" w:rsidR="00373C87" w:rsidRPr="00104E8F" w:rsidRDefault="00373C87" w:rsidP="00373C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 w:hint="cs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</w:t>
      </w:r>
      <w:r w:rsidRPr="00104E8F">
        <w:rPr>
          <w:rFonts w:ascii="Angsana New" w:hAnsi="Angsana New" w:hint="cs"/>
          <w:sz w:val="30"/>
          <w:szCs w:val="30"/>
        </w:rPr>
        <w:br/>
      </w:r>
      <w:r w:rsidRPr="00104E8F">
        <w:rPr>
          <w:rFonts w:ascii="Angsana New" w:hAnsi="Angsana New" w:hint="cs"/>
          <w:sz w:val="30"/>
          <w:szCs w:val="30"/>
          <w:cs/>
        </w:rPr>
        <w:t>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Pr="00104E8F">
        <w:rPr>
          <w:rFonts w:ascii="Angsana New" w:hAnsi="Angsana New" w:hint="cs"/>
          <w:sz w:val="30"/>
          <w:szCs w:val="30"/>
        </w:rPr>
        <w:br/>
      </w:r>
      <w:r w:rsidRPr="00104E8F">
        <w:rPr>
          <w:rFonts w:ascii="Angsana New" w:hAnsi="Angsana New" w:hint="cs"/>
          <w:sz w:val="30"/>
          <w:szCs w:val="30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C7609C5" w14:textId="3EA7ED48" w:rsidR="00F0776E" w:rsidRPr="00104E8F" w:rsidRDefault="00F0776E" w:rsidP="0037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0"/>
        </w:tabs>
        <w:rPr>
          <w:sz w:val="30"/>
          <w:szCs w:val="30"/>
        </w:rPr>
      </w:pPr>
    </w:p>
    <w:p w14:paraId="7AE891A1" w14:textId="3B98442A" w:rsidR="00014212" w:rsidRPr="00104E8F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t>(</w:t>
      </w:r>
      <w:r w:rsidR="00ED31C1" w:rsidRPr="00104E8F">
        <w:rPr>
          <w:rFonts w:cs="Angsana New" w:hint="cs"/>
          <w:i/>
          <w:iCs/>
          <w:szCs w:val="30"/>
          <w:cs/>
        </w:rPr>
        <w:t>ฏ</w:t>
      </w:r>
      <w:r w:rsidRPr="00104E8F">
        <w:rPr>
          <w:rFonts w:cs="Angsana New"/>
          <w:i/>
          <w:iCs/>
          <w:szCs w:val="30"/>
          <w:cs/>
        </w:rPr>
        <w:t>)</w:t>
      </w:r>
      <w:r w:rsidR="00014212" w:rsidRPr="00104E8F">
        <w:rPr>
          <w:rFonts w:cs="Angsana New"/>
          <w:i/>
          <w:iCs/>
          <w:szCs w:val="30"/>
        </w:rPr>
        <w:tab/>
      </w:r>
      <w:r w:rsidR="00014212" w:rsidRPr="00104E8F">
        <w:rPr>
          <w:rFonts w:cs="Angsana New"/>
          <w:i/>
          <w:iCs/>
          <w:szCs w:val="30"/>
          <w:cs/>
        </w:rPr>
        <w:t>การด้อยค่า</w:t>
      </w:r>
      <w:r w:rsidR="00F0776E" w:rsidRPr="00104E8F">
        <w:rPr>
          <w:rFonts w:cs="Angsana New"/>
          <w:i/>
          <w:iCs/>
          <w:szCs w:val="30"/>
          <w:cs/>
        </w:rPr>
        <w:t>สินทรัพย์ที่ไม่ใช่สินทรัพย์ทางการเงิน</w:t>
      </w:r>
    </w:p>
    <w:p w14:paraId="4727C479" w14:textId="77777777" w:rsidR="00014212" w:rsidRPr="00104E8F" w:rsidRDefault="00014212" w:rsidP="00FF1890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BA940E1" w14:textId="77777777" w:rsidR="00014212" w:rsidRPr="00104E8F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</w:t>
      </w:r>
      <w:r w:rsidR="007A2C42" w:rsidRPr="00104E8F">
        <w:rPr>
          <w:rFonts w:ascii="Angsana New" w:hAnsi="Angsana New"/>
          <w:sz w:val="30"/>
          <w:szCs w:val="30"/>
          <w:cs/>
        </w:rPr>
        <w:t>ันที่รายงาน</w:t>
      </w:r>
      <w:r w:rsidRPr="00104E8F">
        <w:rPr>
          <w:rFonts w:ascii="Angsana New" w:hAnsi="Angsana New"/>
          <w:sz w:val="30"/>
          <w:szCs w:val="30"/>
          <w:cs/>
        </w:rPr>
        <w:t>ว่</w:t>
      </w:r>
      <w:r w:rsidR="00D400E7" w:rsidRPr="00104E8F">
        <w:rPr>
          <w:rFonts w:ascii="Angsana New" w:hAnsi="Angsana New"/>
          <w:sz w:val="30"/>
          <w:szCs w:val="30"/>
          <w:cs/>
        </w:rPr>
        <w:t>า</w:t>
      </w:r>
      <w:r w:rsidRPr="00104E8F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7E0223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A2C42" w:rsidRPr="00104E8F">
        <w:rPr>
          <w:rFonts w:ascii="Angsana New" w:hAnsi="Angsana New"/>
          <w:sz w:val="30"/>
          <w:szCs w:val="30"/>
          <w:cs/>
        </w:rPr>
        <w:t xml:space="preserve"> </w:t>
      </w:r>
    </w:p>
    <w:p w14:paraId="072AD94C" w14:textId="77777777" w:rsidR="00033529" w:rsidRPr="00104E8F" w:rsidRDefault="00033529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1DEFF1F" w14:textId="77777777" w:rsidR="00EF4705" w:rsidRPr="00104E8F" w:rsidRDefault="009A523F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014212" w:rsidRPr="00104E8F">
        <w:rPr>
          <w:rFonts w:ascii="Angsana New" w:hAnsi="Angsana New"/>
          <w:sz w:val="30"/>
          <w:szCs w:val="30"/>
          <w:cs/>
        </w:rPr>
        <w:t>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156F10" w:rsidRPr="00104E8F">
        <w:rPr>
          <w:rFonts w:ascii="Angsana New" w:hAnsi="Angsana New"/>
          <w:sz w:val="30"/>
          <w:szCs w:val="30"/>
        </w:rPr>
        <w:br/>
      </w:r>
      <w:r w:rsidR="00014212" w:rsidRPr="00104E8F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</w:t>
      </w:r>
      <w:r w:rsidR="00156F10" w:rsidRPr="00104E8F">
        <w:rPr>
          <w:rFonts w:ascii="Angsana New" w:hAnsi="Angsana New"/>
          <w:sz w:val="30"/>
          <w:szCs w:val="30"/>
          <w:cs/>
        </w:rPr>
        <w:t xml:space="preserve">น </w:t>
      </w:r>
      <w:r w:rsidR="00D400E7" w:rsidRPr="00104E8F">
        <w:rPr>
          <w:rFonts w:ascii="Angsana New" w:hAnsi="Angsana New"/>
          <w:sz w:val="30"/>
          <w:szCs w:val="30"/>
          <w:cs/>
        </w:rPr>
        <w:t>ขาดทุนจากการด้อยค่าบันทึกใน</w:t>
      </w:r>
      <w:r w:rsidR="00014212" w:rsidRPr="00104E8F">
        <w:rPr>
          <w:rFonts w:ascii="Angsana New" w:hAnsi="Angsana New"/>
          <w:sz w:val="30"/>
          <w:szCs w:val="30"/>
          <w:cs/>
        </w:rPr>
        <w:t>กำไร</w:t>
      </w:r>
      <w:r w:rsidR="00D400E7" w:rsidRPr="00104E8F">
        <w:rPr>
          <w:rFonts w:ascii="Angsana New" w:hAnsi="Angsana New"/>
          <w:sz w:val="30"/>
          <w:szCs w:val="30"/>
          <w:cs/>
        </w:rPr>
        <w:t>หรือ</w:t>
      </w:r>
      <w:r w:rsidR="00014212" w:rsidRPr="00104E8F">
        <w:rPr>
          <w:rFonts w:ascii="Angsana New" w:hAnsi="Angsana New"/>
          <w:sz w:val="30"/>
          <w:szCs w:val="30"/>
          <w:cs/>
        </w:rPr>
        <w:t>ขาดทุน</w:t>
      </w:r>
    </w:p>
    <w:p w14:paraId="32EDF8D1" w14:textId="77777777" w:rsidR="000975CF" w:rsidRPr="00104E8F" w:rsidRDefault="00097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E6F3860" w14:textId="77777777" w:rsidR="00014212" w:rsidRPr="00104E8F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BD29B88" w14:textId="77777777" w:rsidR="00014212" w:rsidRPr="00104E8F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9A59689" w14:textId="77777777" w:rsidR="0006158A" w:rsidRPr="00104E8F" w:rsidRDefault="00014212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BB53E6" w:rsidRPr="00104E8F">
        <w:rPr>
          <w:rFonts w:ascii="Angsana New" w:hAnsi="Angsana New"/>
          <w:sz w:val="30"/>
          <w:szCs w:val="30"/>
          <w:cs/>
        </w:rPr>
        <w:t>ของสินทรัพย์ที่ไม่ใช่</w:t>
      </w:r>
      <w:r w:rsidR="001026BB" w:rsidRPr="00104E8F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104E8F">
        <w:rPr>
          <w:rFonts w:ascii="Angsana New" w:hAnsi="Angsana New"/>
          <w:sz w:val="30"/>
          <w:szCs w:val="30"/>
          <w:cs/>
        </w:rPr>
        <w:t xml:space="preserve"> หมายถึง</w:t>
      </w:r>
      <w:r w:rsidR="007A2C42" w:rsidRPr="00104E8F">
        <w:rPr>
          <w:rFonts w:ascii="Angsana New" w:hAnsi="Angsana New"/>
          <w:sz w:val="30"/>
          <w:szCs w:val="30"/>
          <w:cs/>
        </w:rPr>
        <w:t xml:space="preserve">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6E50D0" w:rsidRPr="00104E8F">
        <w:rPr>
          <w:rFonts w:ascii="Angsana New" w:hAnsi="Angsana New"/>
          <w:sz w:val="30"/>
          <w:szCs w:val="30"/>
          <w:cs/>
        </w:rPr>
        <w:t xml:space="preserve"> </w:t>
      </w:r>
      <w:r w:rsidR="00AA5F06" w:rsidRPr="00104E8F">
        <w:rPr>
          <w:rFonts w:ascii="Angsana New" w:hAnsi="Angsana New"/>
          <w:sz w:val="30"/>
          <w:szCs w:val="30"/>
          <w:cs/>
        </w:rPr>
        <w:t>ใ</w:t>
      </w:r>
      <w:r w:rsidRPr="00104E8F">
        <w:rPr>
          <w:rFonts w:ascii="Angsana New" w:hAnsi="Angsana New"/>
          <w:sz w:val="30"/>
          <w:szCs w:val="30"/>
          <w:cs/>
        </w:rPr>
        <w:t>นการประ</w:t>
      </w:r>
      <w:r w:rsidR="00DB28D7" w:rsidRPr="00104E8F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104E8F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3A1E45" w:rsidRPr="00104E8F">
        <w:rPr>
          <w:rFonts w:ascii="Angsana New" w:hAnsi="Angsana New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ซึ่งแปรไปตามเวล</w:t>
      </w:r>
      <w:r w:rsidR="00DB28D7" w:rsidRPr="00104E8F">
        <w:rPr>
          <w:rFonts w:ascii="Angsana New" w:hAnsi="Angsana New"/>
          <w:sz w:val="30"/>
          <w:szCs w:val="30"/>
          <w:cs/>
        </w:rPr>
        <w:t>าและความเสี่ยงที่มีต่อสินทรัพย์</w:t>
      </w:r>
      <w:r w:rsidRPr="00104E8F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="00D57D96" w:rsidRPr="00104E8F">
        <w:rPr>
          <w:rFonts w:ascii="Angsana New" w:hAnsi="Angsana New"/>
          <w:sz w:val="30"/>
          <w:szCs w:val="30"/>
          <w:cs/>
        </w:rPr>
        <w:t>โดย</w:t>
      </w:r>
      <w:r w:rsidRPr="00104E8F">
        <w:rPr>
          <w:rFonts w:ascii="Angsana New" w:hAnsi="Angsana New"/>
          <w:sz w:val="30"/>
          <w:szCs w:val="30"/>
          <w:cs/>
        </w:rPr>
        <w:t>อิสระจากสินทรัพย์อื่น</w:t>
      </w:r>
      <w:r w:rsidR="00EE451E" w:rsidRPr="00104E8F">
        <w:rPr>
          <w:rFonts w:ascii="Angsana New" w:hAnsi="Angsana New"/>
          <w:sz w:val="30"/>
          <w:szCs w:val="30"/>
          <w:cs/>
        </w:rPr>
        <w:t>จะ</w:t>
      </w:r>
      <w:r w:rsidRPr="00104E8F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</w:t>
      </w:r>
      <w:r w:rsidR="009A523F" w:rsidRPr="00104E8F">
        <w:rPr>
          <w:rFonts w:ascii="Angsana New" w:hAnsi="Angsana New"/>
          <w:sz w:val="30"/>
          <w:szCs w:val="30"/>
          <w:cs/>
        </w:rPr>
        <w:t>รวมกับ</w:t>
      </w:r>
      <w:r w:rsidRPr="00104E8F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หน่วยสินทรัพย์ที่ก่อให้เกิดเงินสดที่สินทรัพย์นั้นมีความเกี่ยวข้องด้วย</w:t>
      </w:r>
    </w:p>
    <w:p w14:paraId="008CCF5A" w14:textId="77777777" w:rsidR="000975CF" w:rsidRPr="00104E8F" w:rsidRDefault="000975CF" w:rsidP="000975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4FB7169" w14:textId="77777777" w:rsidR="00014212" w:rsidRPr="00104E8F" w:rsidRDefault="00014212" w:rsidP="00B446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b/>
          <w:bCs/>
          <w:cs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18C909E8" w14:textId="738DD3D5" w:rsidR="0055591A" w:rsidRPr="00104E8F" w:rsidRDefault="0055591A" w:rsidP="001E33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3048851" w14:textId="79469882" w:rsidR="0055591A" w:rsidRPr="00104E8F" w:rsidRDefault="0055591A" w:rsidP="001E33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455B993" w14:textId="77777777" w:rsidR="0055591A" w:rsidRPr="00104E8F" w:rsidRDefault="0055591A" w:rsidP="001E33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1B1498B" w14:textId="77777777" w:rsidR="00826404" w:rsidRPr="00104E8F" w:rsidRDefault="003230B0" w:rsidP="0093541E">
      <w:pPr>
        <w:pStyle w:val="Heading2"/>
        <w:tabs>
          <w:tab w:val="clear" w:pos="454"/>
          <w:tab w:val="left" w:pos="540"/>
        </w:tabs>
        <w:rPr>
          <w:rFonts w:cs="Angsana New"/>
          <w:b w:val="0"/>
          <w:bCs w:val="0"/>
          <w:i/>
          <w:iCs/>
          <w:szCs w:val="30"/>
        </w:rPr>
      </w:pPr>
      <w:r w:rsidRPr="00104E8F">
        <w:rPr>
          <w:rFonts w:cs="Angsana New" w:hint="cs"/>
          <w:i/>
          <w:iCs/>
          <w:szCs w:val="30"/>
          <w:cs/>
        </w:rPr>
        <w:t>(ฐ</w:t>
      </w:r>
      <w:r w:rsidR="00826404" w:rsidRPr="00104E8F">
        <w:rPr>
          <w:rFonts w:cs="Angsana New" w:hint="cs"/>
          <w:i/>
          <w:iCs/>
          <w:szCs w:val="30"/>
          <w:cs/>
        </w:rPr>
        <w:t>)</w:t>
      </w:r>
      <w:r w:rsidR="00826404" w:rsidRPr="00104E8F">
        <w:rPr>
          <w:rFonts w:cs="Angsana New" w:hint="cs"/>
          <w:i/>
          <w:iCs/>
          <w:szCs w:val="30"/>
          <w:cs/>
        </w:rPr>
        <w:tab/>
        <w:t>ผลประโยชน์</w:t>
      </w:r>
      <w:r w:rsidR="00FF5DC9" w:rsidRPr="00104E8F">
        <w:rPr>
          <w:rFonts w:cs="Angsana New" w:hint="cs"/>
          <w:i/>
          <w:iCs/>
          <w:szCs w:val="30"/>
          <w:cs/>
        </w:rPr>
        <w:t>ของ</w:t>
      </w:r>
      <w:r w:rsidR="00826404" w:rsidRPr="00104E8F">
        <w:rPr>
          <w:rFonts w:cs="Angsana New" w:hint="cs"/>
          <w:i/>
          <w:iCs/>
          <w:szCs w:val="30"/>
          <w:cs/>
        </w:rPr>
        <w:t>พนักงาน</w:t>
      </w:r>
    </w:p>
    <w:p w14:paraId="395F46AB" w14:textId="77777777" w:rsidR="00014212" w:rsidRPr="00104E8F" w:rsidRDefault="00014212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1726DAA0" w14:textId="77777777" w:rsidR="009E0AE1" w:rsidRPr="00104E8F" w:rsidRDefault="009E0AE1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</w:rPr>
      </w:pPr>
      <w:r w:rsidRPr="00104E8F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</w:p>
    <w:p w14:paraId="489DF10F" w14:textId="77777777" w:rsidR="009E0AE1" w:rsidRPr="00104E8F" w:rsidRDefault="009E0AE1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</w:rPr>
      </w:pPr>
    </w:p>
    <w:p w14:paraId="6E35AA7B" w14:textId="77777777" w:rsidR="00644A49" w:rsidRPr="00104E8F" w:rsidRDefault="00867C0C" w:rsidP="00644A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104E8F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="00FF5DC9" w:rsidRPr="00104E8F">
        <w:rPr>
          <w:rFonts w:ascii="Angsana New" w:hAnsi="Angsana New"/>
          <w:i/>
          <w:sz w:val="30"/>
          <w:szCs w:val="30"/>
          <w:cs/>
        </w:rPr>
        <w:br/>
      </w:r>
      <w:r w:rsidRPr="00104E8F">
        <w:rPr>
          <w:rFonts w:ascii="Angsana New" w:hAnsi="Angsana New"/>
          <w:i/>
          <w:sz w:val="30"/>
          <w:szCs w:val="30"/>
          <w:cs/>
        </w:rPr>
        <w:t>รอบระยะเวลาที่พนักงานได้ทำงานให้กับกิจการ</w:t>
      </w:r>
    </w:p>
    <w:p w14:paraId="1BDA2F51" w14:textId="77777777" w:rsidR="00644A49" w:rsidRPr="00104E8F" w:rsidRDefault="0064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1C55E901" w14:textId="77777777" w:rsidR="009E0AE1" w:rsidRPr="00104E8F" w:rsidRDefault="009E0AE1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104E8F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6D89625" w14:textId="77777777" w:rsidR="009E0AE1" w:rsidRPr="00104E8F" w:rsidRDefault="009E0AE1" w:rsidP="00FF5DC9">
      <w:pPr>
        <w:spacing w:line="240" w:lineRule="auto"/>
        <w:ind w:left="540" w:right="-43"/>
        <w:rPr>
          <w:rFonts w:ascii="Angsana New" w:hAnsi="Angsana New"/>
          <w:i/>
          <w:sz w:val="28"/>
          <w:szCs w:val="28"/>
        </w:rPr>
      </w:pPr>
    </w:p>
    <w:p w14:paraId="5E04C78E" w14:textId="77777777" w:rsidR="004E0128" w:rsidRPr="00104E8F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104E8F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</w:t>
      </w:r>
      <w:r w:rsidR="00FF5DC9" w:rsidRPr="00104E8F">
        <w:rPr>
          <w:rFonts w:ascii="Angsana New" w:hAnsi="Angsana New"/>
          <w:i/>
          <w:sz w:val="30"/>
          <w:szCs w:val="30"/>
          <w:cs/>
        </w:rPr>
        <w:t xml:space="preserve">นักงานในงวดปัจจุบันและงวดก่อนๆ </w:t>
      </w:r>
      <w:r w:rsidRPr="00104E8F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14:paraId="786882AD" w14:textId="77777777" w:rsidR="004E0128" w:rsidRPr="00104E8F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</w:p>
    <w:p w14:paraId="5C6A1CDC" w14:textId="77777777" w:rsidR="004E0128" w:rsidRPr="00104E8F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104E8F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</w:t>
      </w:r>
      <w:r w:rsidR="004B154B" w:rsidRPr="00104E8F">
        <w:rPr>
          <w:rFonts w:ascii="Angsana New" w:hAnsi="Angsana New" w:hint="cs"/>
          <w:i/>
          <w:sz w:val="30"/>
          <w:szCs w:val="30"/>
          <w:cs/>
        </w:rPr>
        <w:t>บ</w:t>
      </w:r>
      <w:r w:rsidRPr="00104E8F">
        <w:rPr>
          <w:rFonts w:ascii="Angsana New" w:hAnsi="Angsana New"/>
          <w:i/>
          <w:sz w:val="30"/>
          <w:szCs w:val="30"/>
          <w:cs/>
        </w:rPr>
        <w:t>อนุญา</w:t>
      </w:r>
      <w:r w:rsidR="004B154B" w:rsidRPr="00104E8F">
        <w:rPr>
          <w:rFonts w:ascii="Angsana New" w:hAnsi="Angsana New" w:hint="cs"/>
          <w:i/>
          <w:sz w:val="30"/>
          <w:szCs w:val="30"/>
          <w:cs/>
        </w:rPr>
        <w:t>ต</w:t>
      </w:r>
      <w:r w:rsidR="005C6DE1" w:rsidRPr="00104E8F">
        <w:rPr>
          <w:rFonts w:ascii="Angsana New" w:hAnsi="Angsana New"/>
          <w:i/>
          <w:sz w:val="30"/>
          <w:szCs w:val="30"/>
          <w:cs/>
        </w:rPr>
        <w:t>โดย</w:t>
      </w:r>
      <w:r w:rsidR="00FF5DC9" w:rsidRPr="00104E8F">
        <w:rPr>
          <w:rFonts w:ascii="Angsana New" w:hAnsi="Angsana New" w:hint="cs"/>
          <w:i/>
          <w:sz w:val="30"/>
          <w:szCs w:val="30"/>
          <w:cs/>
        </w:rPr>
        <w:t>วิธี</w:t>
      </w:r>
      <w:r w:rsidR="005C6DE1" w:rsidRPr="00104E8F">
        <w:rPr>
          <w:rFonts w:ascii="Angsana New" w:hAnsi="Angsana New"/>
          <w:i/>
          <w:sz w:val="30"/>
          <w:szCs w:val="30"/>
          <w:cs/>
        </w:rPr>
        <w:t>คิดลดแต่ละหน่วยที่ประมาณ</w:t>
      </w:r>
      <w:r w:rsidR="00FF5DC9" w:rsidRPr="00104E8F">
        <w:rPr>
          <w:rFonts w:ascii="Angsana New" w:hAnsi="Angsana New" w:hint="cs"/>
          <w:i/>
          <w:sz w:val="30"/>
          <w:szCs w:val="30"/>
          <w:cs/>
        </w:rPr>
        <w:t>การ</w:t>
      </w:r>
      <w:r w:rsidR="005C6DE1" w:rsidRPr="00104E8F">
        <w:rPr>
          <w:rFonts w:ascii="Angsana New" w:hAnsi="Angsana New"/>
          <w:i/>
          <w:sz w:val="30"/>
          <w:szCs w:val="30"/>
          <w:cs/>
        </w:rPr>
        <w:t>ไว้</w:t>
      </w:r>
      <w:r w:rsidRPr="00104E8F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6DE2010E" w14:textId="77777777" w:rsidR="004E0128" w:rsidRPr="00104E8F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124F6DD3" w14:textId="66B2D213" w:rsidR="00251292" w:rsidRPr="00104E8F" w:rsidRDefault="004E0128" w:rsidP="004C523F">
      <w:pPr>
        <w:pStyle w:val="BodyText"/>
        <w:spacing w:after="0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104E8F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</w:t>
      </w:r>
      <w:r w:rsidR="00FF5DC9" w:rsidRPr="00104E8F">
        <w:rPr>
          <w:rFonts w:ascii="Angsana New" w:hAnsi="Angsana New"/>
          <w:i/>
          <w:sz w:val="30"/>
          <w:szCs w:val="30"/>
          <w:cs/>
        </w:rPr>
        <w:t>าภาระผูกพันตามโครงการผลประโยชน์</w:t>
      </w:r>
      <w:r w:rsidR="006936CF" w:rsidRPr="00104E8F">
        <w:rPr>
          <w:rFonts w:ascii="Angsana New" w:hAnsi="Angsana New"/>
          <w:i/>
          <w:sz w:val="30"/>
          <w:szCs w:val="30"/>
        </w:rPr>
        <w:t xml:space="preserve"> </w:t>
      </w:r>
      <w:r w:rsidRPr="00104E8F">
        <w:rPr>
          <w:rFonts w:ascii="Angsana New" w:hAnsi="Angsana New"/>
          <w:i/>
          <w:sz w:val="30"/>
          <w:szCs w:val="30"/>
          <w:cs/>
        </w:rPr>
        <w:t>ณ ต้</w:t>
      </w:r>
      <w:r w:rsidR="005C6DE1" w:rsidRPr="00104E8F">
        <w:rPr>
          <w:rFonts w:ascii="Angsana New" w:hAnsi="Angsana New"/>
          <w:i/>
          <w:sz w:val="30"/>
          <w:szCs w:val="30"/>
          <w:cs/>
        </w:rPr>
        <w:t>น</w:t>
      </w:r>
      <w:r w:rsidRPr="00104E8F">
        <w:rPr>
          <w:rFonts w:ascii="Angsana New" w:hAnsi="Angsana New"/>
          <w:i/>
          <w:sz w:val="30"/>
          <w:szCs w:val="30"/>
          <w:cs/>
        </w:rPr>
        <w:t>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C34F552" w14:textId="77777777" w:rsidR="00F42907" w:rsidRPr="00104E8F" w:rsidRDefault="00F42907" w:rsidP="004C523F">
      <w:pPr>
        <w:pStyle w:val="BodyText"/>
        <w:spacing w:after="0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</w:p>
    <w:p w14:paraId="66B41112" w14:textId="77777777" w:rsidR="004E0128" w:rsidRPr="00104E8F" w:rsidRDefault="004E0128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104E8F">
        <w:rPr>
          <w:rFonts w:ascii="Angsana New" w:hAnsi="Angsana New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4FFC7EB" w14:textId="77777777" w:rsidR="003239F5" w:rsidRPr="00104E8F" w:rsidRDefault="0032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</w:rPr>
      </w:pPr>
    </w:p>
    <w:p w14:paraId="03A536D3" w14:textId="77777777" w:rsidR="009E0AE1" w:rsidRPr="00104E8F" w:rsidRDefault="008003CC" w:rsidP="008003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2"/>
        <w:jc w:val="thaiDistribute"/>
        <w:rPr>
          <w:rFonts w:ascii="Angsana New" w:hAnsi="Angsana New"/>
          <w:iCs/>
          <w:sz w:val="30"/>
          <w:szCs w:val="30"/>
        </w:rPr>
      </w:pPr>
      <w:r w:rsidRPr="00104E8F">
        <w:rPr>
          <w:rFonts w:ascii="Angsana New" w:hAnsi="Angsana New"/>
          <w:iCs/>
          <w:sz w:val="30"/>
          <w:szCs w:val="30"/>
        </w:rPr>
        <w:t xml:space="preserve">           </w:t>
      </w:r>
      <w:r w:rsidR="009E0AE1" w:rsidRPr="00104E8F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434F5D2" w14:textId="77777777" w:rsidR="009E0AE1" w:rsidRPr="00104E8F" w:rsidRDefault="009E0AE1" w:rsidP="00CB0D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72"/>
        <w:jc w:val="thaiDistribute"/>
        <w:rPr>
          <w:rFonts w:ascii="Angsana New" w:hAnsi="Angsana New"/>
          <w:i/>
          <w:sz w:val="30"/>
          <w:szCs w:val="30"/>
        </w:rPr>
      </w:pPr>
    </w:p>
    <w:p w14:paraId="2EC769D5" w14:textId="65943CB0" w:rsidR="004E0128" w:rsidRPr="00104E8F" w:rsidRDefault="004E0128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/>
          <w:sz w:val="20"/>
          <w:szCs w:val="20"/>
        </w:rPr>
      </w:pPr>
      <w:r w:rsidRPr="00104E8F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="00CB0D57" w:rsidRPr="00104E8F">
        <w:rPr>
          <w:rFonts w:ascii="Angsana New" w:hAnsi="Angsana New"/>
          <w:i/>
          <w:sz w:val="30"/>
          <w:szCs w:val="30"/>
        </w:rPr>
        <w:br/>
      </w:r>
      <w:r w:rsidRPr="00104E8F">
        <w:rPr>
          <w:rFonts w:ascii="Angsana New" w:hAnsi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104E8F">
        <w:rPr>
          <w:rFonts w:ascii="Angsana New" w:hAnsi="Angsana New"/>
          <w:sz w:val="20"/>
          <w:szCs w:val="20"/>
          <w:cs/>
        </w:rPr>
        <w:t xml:space="preserve"> </w:t>
      </w:r>
    </w:p>
    <w:p w14:paraId="02E92699" w14:textId="77777777" w:rsidR="00FE49A3" w:rsidRPr="00104E8F" w:rsidRDefault="00FE49A3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/>
          <w:sz w:val="20"/>
          <w:szCs w:val="20"/>
        </w:rPr>
      </w:pPr>
    </w:p>
    <w:p w14:paraId="3333E3A0" w14:textId="77777777" w:rsidR="00014212" w:rsidRPr="00104E8F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t>(</w:t>
      </w:r>
      <w:r w:rsidR="00826404" w:rsidRPr="00104E8F">
        <w:rPr>
          <w:rFonts w:cs="Angsana New"/>
          <w:i/>
          <w:iCs/>
          <w:szCs w:val="30"/>
          <w:cs/>
        </w:rPr>
        <w:t>ฑ</w:t>
      </w:r>
      <w:r w:rsidRPr="00104E8F">
        <w:rPr>
          <w:rFonts w:cs="Angsana New"/>
          <w:i/>
          <w:iCs/>
          <w:szCs w:val="30"/>
          <w:cs/>
        </w:rPr>
        <w:t>)</w:t>
      </w:r>
      <w:r w:rsidR="00014212" w:rsidRPr="00104E8F">
        <w:rPr>
          <w:rFonts w:cs="Angsana New"/>
          <w:i/>
          <w:iCs/>
          <w:szCs w:val="30"/>
        </w:rPr>
        <w:tab/>
      </w:r>
      <w:r w:rsidR="00014212" w:rsidRPr="00104E8F">
        <w:rPr>
          <w:rFonts w:cs="Angsana New"/>
          <w:i/>
          <w:iCs/>
          <w:szCs w:val="30"/>
          <w:cs/>
        </w:rPr>
        <w:t>ประมาณการหนี้สิน</w:t>
      </w:r>
    </w:p>
    <w:p w14:paraId="68B04365" w14:textId="77777777" w:rsidR="00C54A2A" w:rsidRPr="00104E8F" w:rsidRDefault="00C54A2A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4D166477" w14:textId="77777777" w:rsidR="00014212" w:rsidRPr="00104E8F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A91F71" w:rsidRPr="00104E8F">
        <w:rPr>
          <w:rFonts w:ascii="Angsana New" w:hAnsi="Angsana New" w:hint="cs"/>
          <w:sz w:val="30"/>
          <w:szCs w:val="30"/>
          <w:cs/>
        </w:rPr>
        <w:t>ผูกพัน</w:t>
      </w:r>
      <w:r w:rsidR="00FB660A" w:rsidRPr="00104E8F">
        <w:rPr>
          <w:rFonts w:ascii="Angsana New" w:hAnsi="Angsana New"/>
          <w:sz w:val="30"/>
          <w:szCs w:val="30"/>
          <w:cs/>
        </w:rPr>
        <w:t>ตาม</w:t>
      </w:r>
      <w:r w:rsidRPr="00104E8F">
        <w:rPr>
          <w:rFonts w:ascii="Angsana New" w:hAnsi="Angsana New"/>
          <w:sz w:val="30"/>
          <w:szCs w:val="30"/>
          <w:cs/>
        </w:rPr>
        <w:t>กฎหมาย</w:t>
      </w:r>
      <w:r w:rsidR="00A91F71" w:rsidRPr="00104E8F">
        <w:rPr>
          <w:rFonts w:ascii="Angsana New" w:hAnsi="Angsana New" w:hint="cs"/>
          <w:sz w:val="30"/>
          <w:szCs w:val="30"/>
          <w:cs/>
        </w:rPr>
        <w:t xml:space="preserve"> หรือภาระผูกพันจากการอนุมาน</w:t>
      </w:r>
      <w:r w:rsidR="00FB660A" w:rsidRPr="00104E8F">
        <w:rPr>
          <w:rFonts w:ascii="Angsana New" w:hAnsi="Angsana New"/>
          <w:sz w:val="30"/>
          <w:szCs w:val="30"/>
          <w:cs/>
        </w:rPr>
        <w:t>ที่เกิดขึ้นในปัจจุบันอันเป็น</w:t>
      </w:r>
      <w:r w:rsidRPr="00104E8F">
        <w:rPr>
          <w:rFonts w:ascii="Angsana New" w:hAnsi="Angsana New"/>
          <w:sz w:val="30"/>
          <w:szCs w:val="30"/>
          <w:cs/>
        </w:rPr>
        <w:t>ผลมาจากเหตุการณ์</w:t>
      </w:r>
      <w:r w:rsidR="00FB660A" w:rsidRPr="00104E8F">
        <w:rPr>
          <w:rFonts w:ascii="Angsana New" w:hAnsi="Angsana New"/>
          <w:sz w:val="30"/>
          <w:szCs w:val="30"/>
          <w:cs/>
        </w:rPr>
        <w:t>ใน</w:t>
      </w:r>
      <w:r w:rsidRPr="00104E8F">
        <w:rPr>
          <w:rFonts w:ascii="Angsana New" w:hAnsi="Angsana New"/>
          <w:sz w:val="30"/>
          <w:szCs w:val="30"/>
          <w:cs/>
        </w:rPr>
        <w:t xml:space="preserve">อดีต </w:t>
      </w:r>
      <w:r w:rsidR="00A91F71" w:rsidRPr="00104E8F">
        <w:rPr>
          <w:rFonts w:ascii="Angsana New" w:hAnsi="Angsana New" w:hint="cs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104E8F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</w:t>
      </w:r>
      <w:r w:rsidR="000421F1" w:rsidRPr="00104E8F">
        <w:rPr>
          <w:rFonts w:ascii="Angsana New" w:hAnsi="Angsana New"/>
          <w:sz w:val="30"/>
          <w:szCs w:val="30"/>
          <w:cs/>
        </w:rPr>
        <w:t>ยไปเพื่อชำระภาระผูกพัน</w:t>
      </w:r>
      <w:r w:rsidR="00637128" w:rsidRPr="00104E8F">
        <w:rPr>
          <w:rFonts w:ascii="Angsana New" w:hAnsi="Angsana New"/>
          <w:sz w:val="30"/>
          <w:szCs w:val="30"/>
          <w:cs/>
        </w:rPr>
        <w:t>ดังกล่าว</w:t>
      </w:r>
      <w:r w:rsidRPr="00104E8F">
        <w:rPr>
          <w:rFonts w:ascii="Angsana New" w:hAnsi="Angsana New"/>
          <w:sz w:val="30"/>
          <w:szCs w:val="30"/>
          <w:cs/>
        </w:rPr>
        <w:t xml:space="preserve"> ประมาณการ</w:t>
      </w:r>
      <w:r w:rsidR="00FB660A" w:rsidRPr="00104E8F">
        <w:rPr>
          <w:rFonts w:ascii="Angsana New" w:hAnsi="Angsana New"/>
          <w:sz w:val="30"/>
          <w:szCs w:val="30"/>
          <w:cs/>
        </w:rPr>
        <w:t>หนี้สินพิจารณาจากการคิดลด</w:t>
      </w:r>
      <w:r w:rsidRPr="00104E8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</w:t>
      </w:r>
      <w:r w:rsidR="00826404" w:rsidRPr="00104E8F">
        <w:rPr>
          <w:rFonts w:ascii="Angsana New" w:hAnsi="Angsana New"/>
          <w:sz w:val="30"/>
          <w:szCs w:val="30"/>
          <w:cs/>
        </w:rPr>
        <w:t>นึง</w:t>
      </w:r>
      <w:r w:rsidR="00637128" w:rsidRPr="00104E8F">
        <w:rPr>
          <w:rFonts w:ascii="Angsana New" w:hAnsi="Angsana New"/>
          <w:sz w:val="30"/>
          <w:szCs w:val="30"/>
          <w:cs/>
        </w:rPr>
        <w:t>ภาษีเงินได้</w:t>
      </w:r>
      <w:r w:rsidRPr="00104E8F">
        <w:rPr>
          <w:rFonts w:ascii="Angsana New" w:hAnsi="Angsana New"/>
          <w:sz w:val="30"/>
          <w:szCs w:val="30"/>
          <w:cs/>
        </w:rPr>
        <w:t xml:space="preserve"> เพื่อให้สะท้อน</w:t>
      </w:r>
      <w:r w:rsidR="00FB660A" w:rsidRPr="00104E8F">
        <w:rPr>
          <w:rFonts w:ascii="Angsana New" w:hAnsi="Angsana New"/>
          <w:sz w:val="30"/>
          <w:szCs w:val="30"/>
          <w:cs/>
        </w:rPr>
        <w:t>จำนวน</w:t>
      </w:r>
      <w:r w:rsidRPr="00104E8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4C523F" w:rsidRPr="00104E8F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F18FCD9" w14:textId="77777777" w:rsidR="00172187" w:rsidRPr="00104E8F" w:rsidRDefault="00172187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iCs/>
          <w:sz w:val="30"/>
          <w:szCs w:val="30"/>
          <w:cs/>
        </w:rPr>
      </w:pPr>
    </w:p>
    <w:p w14:paraId="2CA905F2" w14:textId="77777777" w:rsidR="00BD2DF5" w:rsidRPr="00104E8F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iCs/>
          <w:sz w:val="30"/>
          <w:szCs w:val="30"/>
        </w:rPr>
      </w:pPr>
      <w:r w:rsidRPr="00104E8F">
        <w:rPr>
          <w:rFonts w:ascii="Angsana New" w:hAnsi="Angsana New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6B55EB27" w14:textId="77777777" w:rsidR="00BD2DF5" w:rsidRPr="00104E8F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5A2B39FE" w14:textId="77777777" w:rsidR="00BD2DF5" w:rsidRPr="00104E8F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</w:t>
      </w:r>
      <w:r w:rsidR="00EC0DDB" w:rsidRPr="00104E8F">
        <w:rPr>
          <w:rFonts w:ascii="Angsana New" w:hAnsi="Angsana New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การประมาณค่าใช้จ่ายรับรู้ด้วยมูลค่าปัจจุบันของต้นทุนที่คาดว่าจ</w:t>
      </w:r>
      <w:r w:rsidR="00A91F71" w:rsidRPr="00104E8F">
        <w:rPr>
          <w:rFonts w:ascii="Angsana New" w:hAnsi="Angsana New"/>
          <w:sz w:val="30"/>
          <w:szCs w:val="30"/>
          <w:cs/>
        </w:rPr>
        <w:t>ะเกิดขึ้นเมื่อสิ้นสุดสัญญา หรือ</w:t>
      </w:r>
      <w:r w:rsidRPr="00104E8F">
        <w:rPr>
          <w:rFonts w:ascii="Angsana New" w:hAnsi="Angsana New"/>
          <w:sz w:val="30"/>
          <w:szCs w:val="30"/>
          <w:cs/>
        </w:rPr>
        <w:t>ต้นทุนสุทธิที่คาดว่าจะเกิดขึ้นเมื่อดำเนินสัญญาต่อ แล้วแต่มู</w:t>
      </w:r>
      <w:r w:rsidR="00637128" w:rsidRPr="00104E8F">
        <w:rPr>
          <w:rFonts w:ascii="Angsana New" w:hAnsi="Angsana New"/>
          <w:sz w:val="30"/>
          <w:szCs w:val="30"/>
          <w:cs/>
        </w:rPr>
        <w:t>ลค่าใดจะต่ำกว่า</w:t>
      </w:r>
      <w:r w:rsidRPr="00104E8F">
        <w:rPr>
          <w:rFonts w:ascii="Angsana New" w:hAnsi="Angsana New"/>
          <w:sz w:val="30"/>
          <w:szCs w:val="30"/>
          <w:cs/>
        </w:rPr>
        <w:t xml:space="preserve"> กลุ่มบริษัทรับรู้ผลขาดทุนจากการด้อยค่าที่เกิดขึ้นจากสินทรัพย์ที่ระบุไว้ในสัญญาก่อนที่</w:t>
      </w:r>
      <w:r w:rsidR="00637128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จะรับรู้และวัดมูลค่าประมาณการหนี้สิน</w:t>
      </w:r>
      <w:r w:rsidRPr="00104E8F">
        <w:rPr>
          <w:rFonts w:ascii="Angsana New" w:hAnsi="Angsana New"/>
          <w:sz w:val="30"/>
          <w:szCs w:val="30"/>
        </w:rPr>
        <w:t xml:space="preserve">  </w:t>
      </w:r>
    </w:p>
    <w:p w14:paraId="475CA4CF" w14:textId="457A7C52" w:rsidR="004C523F" w:rsidRPr="00104E8F" w:rsidRDefault="004C523F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07002D3D" w14:textId="2CD4204E" w:rsidR="00FE49A3" w:rsidRPr="00104E8F" w:rsidRDefault="00FE49A3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60E80B14" w14:textId="40FDE7B1" w:rsidR="00FE49A3" w:rsidRPr="00104E8F" w:rsidRDefault="00FE49A3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67AE3A94" w14:textId="220A3255" w:rsidR="00FE49A3" w:rsidRPr="00104E8F" w:rsidRDefault="00FE49A3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7C39B64D" w14:textId="4D13967E" w:rsidR="00FE49A3" w:rsidRPr="00104E8F" w:rsidRDefault="00FE49A3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4FF62684" w14:textId="77777777" w:rsidR="00FE49A3" w:rsidRPr="00104E8F" w:rsidRDefault="00FE49A3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482B6361" w14:textId="77777777" w:rsidR="004C523F" w:rsidRPr="00104E8F" w:rsidRDefault="004C523F" w:rsidP="004C523F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 w:rsidRPr="00104E8F">
        <w:rPr>
          <w:rFonts w:cs="Angsana New"/>
          <w:i/>
          <w:iCs/>
          <w:szCs w:val="30"/>
        </w:rPr>
        <w:lastRenderedPageBreak/>
        <w:t>(</w:t>
      </w:r>
      <w:r w:rsidRPr="00104E8F">
        <w:rPr>
          <w:rFonts w:cs="Angsana New" w:hint="cs"/>
          <w:i/>
          <w:iCs/>
          <w:szCs w:val="30"/>
          <w:cs/>
        </w:rPr>
        <w:t>ฒ</w:t>
      </w:r>
      <w:r w:rsidRPr="00104E8F">
        <w:rPr>
          <w:rFonts w:cs="Angsana New"/>
          <w:i/>
          <w:iCs/>
          <w:szCs w:val="30"/>
        </w:rPr>
        <w:t>)</w:t>
      </w:r>
      <w:r w:rsidRPr="00104E8F">
        <w:rPr>
          <w:rFonts w:cs="Angsana New"/>
          <w:i/>
          <w:iCs/>
          <w:szCs w:val="30"/>
        </w:rPr>
        <w:tab/>
      </w:r>
      <w:r w:rsidRPr="00104E8F">
        <w:rPr>
          <w:rFonts w:cs="Angsana New"/>
          <w:i/>
          <w:iCs/>
          <w:szCs w:val="30"/>
          <w:cs/>
        </w:rPr>
        <w:t>การวัดมูลค่ายุติธรรม</w:t>
      </w:r>
    </w:p>
    <w:p w14:paraId="43905355" w14:textId="6D0D3752" w:rsidR="004537FD" w:rsidRPr="00104E8F" w:rsidRDefault="004537FD" w:rsidP="004537FD"/>
    <w:p w14:paraId="2F102BBE" w14:textId="6CB00155" w:rsidR="00A35011" w:rsidRPr="00104E8F" w:rsidRDefault="00A35011" w:rsidP="00A350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104E8F">
        <w:rPr>
          <w:rFonts w:ascii="Angsana New" w:hAnsi="Angsana New" w:hint="cs"/>
          <w:sz w:val="30"/>
          <w:szCs w:val="30"/>
          <w:cs/>
        </w:rPr>
        <w:t>ชำระ</w:t>
      </w:r>
      <w:r w:rsidRPr="00104E8F">
        <w:rPr>
          <w:rFonts w:ascii="Angsana New" w:hAnsi="Angsana New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051947" w:rsidRPr="00104E8F">
        <w:rPr>
          <w:rFonts w:ascii="Angsana New" w:hAnsi="Angsana New" w:hint="cs"/>
          <w:sz w:val="30"/>
          <w:szCs w:val="30"/>
          <w:cs/>
        </w:rPr>
        <w:t xml:space="preserve">     </w:t>
      </w:r>
      <w:r w:rsidRPr="00104E8F">
        <w:rPr>
          <w:rFonts w:ascii="Angsana New" w:hAnsi="Angsana New"/>
          <w:sz w:val="30"/>
          <w:szCs w:val="30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14029A6" w14:textId="26A163F4" w:rsidR="00A35011" w:rsidRPr="00104E8F" w:rsidRDefault="00A35011" w:rsidP="00A3501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DA1A0" w14:textId="49827F1A" w:rsidR="00A35011" w:rsidRPr="00104E8F" w:rsidRDefault="00A35011" w:rsidP="00A3501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3C6E3F0F" w14:textId="77777777" w:rsidR="00A35011" w:rsidRPr="00104E8F" w:rsidRDefault="00A35011" w:rsidP="00A35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8845F02" w14:textId="5AD67588" w:rsidR="00A35011" w:rsidRPr="00104E8F" w:rsidRDefault="00A35011" w:rsidP="00A350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104E8F">
        <w:rPr>
          <w:rFonts w:ascii="Angsana New" w:hAnsi="Angsana New"/>
          <w:sz w:val="30"/>
          <w:szCs w:val="30"/>
        </w:rPr>
        <w:t>‘</w:t>
      </w:r>
      <w:r w:rsidRPr="00104E8F">
        <w:rPr>
          <w:rFonts w:ascii="Angsana New" w:hAnsi="Angsana New"/>
          <w:sz w:val="30"/>
          <w:szCs w:val="30"/>
          <w:cs/>
        </w:rPr>
        <w:t>สภาพคล่อง</w:t>
      </w:r>
      <w:r w:rsidRPr="00104E8F">
        <w:rPr>
          <w:rFonts w:ascii="Angsana New" w:hAnsi="Angsana New"/>
          <w:sz w:val="30"/>
          <w:szCs w:val="30"/>
        </w:rPr>
        <w:t xml:space="preserve">’ </w:t>
      </w:r>
      <w:r w:rsidRPr="00104E8F">
        <w:rPr>
          <w:rFonts w:ascii="Angsana New" w:hAnsi="Angsana New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56E8C1E4" w14:textId="77777777" w:rsidR="00A35011" w:rsidRPr="00104E8F" w:rsidRDefault="00A35011" w:rsidP="00A35011">
      <w:pPr>
        <w:ind w:left="540"/>
      </w:pPr>
    </w:p>
    <w:p w14:paraId="5B9AD2A3" w14:textId="47D657E3" w:rsidR="00051947" w:rsidRPr="00104E8F" w:rsidRDefault="00051947" w:rsidP="0005194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104E8F">
        <w:rPr>
          <w:rFonts w:ascii="Angsana New" w:hAnsi="Angsana New" w:hint="cs"/>
          <w:sz w:val="30"/>
          <w:szCs w:val="30"/>
          <w:cs/>
        </w:rPr>
        <w:t>การเลือก</w:t>
      </w:r>
      <w:r w:rsidRPr="00104E8F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104E8F">
        <w:rPr>
          <w:rFonts w:ascii="Angsana New" w:hAnsi="Angsana New" w:hint="cs"/>
          <w:sz w:val="30"/>
          <w:szCs w:val="30"/>
          <w:cs/>
        </w:rPr>
        <w:t>จะ</w:t>
      </w:r>
      <w:r w:rsidRPr="00104E8F">
        <w:rPr>
          <w:rFonts w:ascii="Angsana New" w:hAnsi="Angsana New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5D8F8E5B" w14:textId="77777777" w:rsidR="00051947" w:rsidRPr="00104E8F" w:rsidRDefault="00051947" w:rsidP="000519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7551C69" w14:textId="04F671BD" w:rsidR="00051947" w:rsidRPr="00104E8F" w:rsidRDefault="00051947" w:rsidP="0005194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72FE2CD" w14:textId="77777777" w:rsidR="00051947" w:rsidRPr="00104E8F" w:rsidRDefault="00051947" w:rsidP="000519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DE8EB62" w14:textId="4BDEB868" w:rsidR="00051947" w:rsidRPr="00104E8F" w:rsidRDefault="00051947" w:rsidP="0005194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04E8F">
        <w:rPr>
          <w:rFonts w:ascii="Angsana New" w:hAnsi="Angsana New" w:cs="Angsana New"/>
          <w:sz w:val="30"/>
          <w:szCs w:val="30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104E8F">
        <w:rPr>
          <w:rFonts w:ascii="Angsana New" w:hAnsi="Angsana New" w:cs="Angsana New" w:hint="cs"/>
          <w:sz w:val="30"/>
          <w:szCs w:val="30"/>
          <w:cs/>
          <w:lang w:val="en-US"/>
        </w:rPr>
        <w:t>ได้มาจาก</w:t>
      </w:r>
      <w:r w:rsidRPr="00104E8F">
        <w:rPr>
          <w:rFonts w:ascii="Angsana New" w:hAnsi="Angsana New" w:cs="Angsana New"/>
          <w:sz w:val="30"/>
          <w:szCs w:val="30"/>
          <w:cs/>
          <w:lang w:val="en-US"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104E8F">
        <w:rPr>
          <w:rFonts w:ascii="Angsana New" w:hAnsi="Angsana New" w:cs="Angsana New" w:hint="cs"/>
          <w:sz w:val="30"/>
          <w:szCs w:val="30"/>
          <w:cs/>
          <w:lang w:val="en-US"/>
        </w:rPr>
        <w:t>า</w:t>
      </w:r>
      <w:r w:rsidRPr="00104E8F">
        <w:rPr>
          <w:rFonts w:ascii="Angsana New" w:hAnsi="Angsana New" w:cs="Angsana New"/>
          <w:sz w:val="30"/>
          <w:szCs w:val="30"/>
          <w:cs/>
          <w:lang w:val="en-US"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104E8F">
        <w:rPr>
          <w:rFonts w:ascii="Angsana New" w:hAnsi="Angsana New" w:cs="Angsana New" w:hint="cs"/>
          <w:sz w:val="30"/>
          <w:szCs w:val="30"/>
          <w:cs/>
          <w:lang w:val="en-US"/>
        </w:rPr>
        <w:t>และรับรู้เป็นรายการรอตัดบัญชีซึ่ง</w:t>
      </w:r>
      <w:r w:rsidRPr="00104E8F">
        <w:rPr>
          <w:rFonts w:ascii="Angsana New" w:hAnsi="Angsana New" w:cs="Angsana New"/>
          <w:sz w:val="30"/>
          <w:szCs w:val="30"/>
          <w:cs/>
          <w:lang w:val="en-US"/>
        </w:rPr>
        <w:t>จะรับรู้ในกำไรหรือขาดทุนด้วยเกณฑ์ที่เหมาะสมตลอดอายุของเครื่องมือ</w:t>
      </w:r>
      <w:r w:rsidR="00CD0B4D" w:rsidRPr="00104E8F">
        <w:rPr>
          <w:rFonts w:ascii="Angsana New" w:hAnsi="Angsana New" w:cs="Angsana New"/>
          <w:sz w:val="30"/>
          <w:szCs w:val="30"/>
          <w:lang w:val="en-US"/>
        </w:rPr>
        <w:t xml:space="preserve">          </w:t>
      </w:r>
      <w:r w:rsidRPr="00104E8F">
        <w:rPr>
          <w:rFonts w:ascii="Angsana New" w:hAnsi="Angsana New" w:cs="Angsana New" w:hint="cs"/>
          <w:sz w:val="30"/>
          <w:szCs w:val="30"/>
          <w:cs/>
          <w:lang w:val="en-US"/>
        </w:rPr>
        <w:t>ทางการเงิน</w:t>
      </w:r>
      <w:r w:rsidRPr="00104E8F">
        <w:rPr>
          <w:rFonts w:ascii="Angsana New" w:hAnsi="Angsana New" w:cs="Angsana New"/>
          <w:sz w:val="30"/>
          <w:szCs w:val="30"/>
          <w:cs/>
          <w:lang w:val="en-US"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CB74126" w14:textId="77777777" w:rsidR="00F94A44" w:rsidRPr="00104E8F" w:rsidRDefault="00F94A44" w:rsidP="004C523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575BDC" w14:textId="00684F4F" w:rsidR="004C523F" w:rsidRPr="00104E8F" w:rsidRDefault="004C523F" w:rsidP="004C523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676BD166" w14:textId="77777777" w:rsidR="004537FD" w:rsidRPr="00104E8F" w:rsidRDefault="004537FD" w:rsidP="004C523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D2506" w14:textId="77777777" w:rsidR="004C523F" w:rsidRPr="00104E8F" w:rsidRDefault="004C523F" w:rsidP="00123469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04E8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104E8F">
        <w:rPr>
          <w:rFonts w:ascii="Angsana New" w:hAnsi="Angsana New" w:cs="Angsana New"/>
          <w:sz w:val="30"/>
          <w:szCs w:val="30"/>
          <w:lang w:val="en-US" w:bidi="th-TH"/>
        </w:rPr>
        <w:t xml:space="preserve">1  </w:t>
      </w:r>
      <w:r w:rsidRPr="00104E8F">
        <w:rPr>
          <w:rFonts w:ascii="Angsana New" w:hAnsi="Angsana New" w:cs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0923164" w14:textId="77777777" w:rsidR="004C523F" w:rsidRPr="00104E8F" w:rsidRDefault="004C523F" w:rsidP="00123469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04E8F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104E8F">
        <w:rPr>
          <w:rFonts w:ascii="Angsana New" w:hAnsi="Angsana New" w:cs="Angsana New"/>
          <w:sz w:val="30"/>
          <w:szCs w:val="30"/>
          <w:lang w:val="en-US" w:bidi="th-TH"/>
        </w:rPr>
        <w:t xml:space="preserve"> 2  </w:t>
      </w:r>
      <w:r w:rsidRPr="00104E8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04E8F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637DBDD7" w14:textId="77777777" w:rsidR="004C523F" w:rsidRPr="00104E8F" w:rsidRDefault="004C523F" w:rsidP="00123469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04E8F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104E8F">
        <w:rPr>
          <w:rFonts w:ascii="Angsana New" w:hAnsi="Angsana New" w:cs="Angsana New"/>
          <w:sz w:val="30"/>
          <w:szCs w:val="30"/>
          <w:lang w:val="en-US" w:bidi="th-TH"/>
        </w:rPr>
        <w:t xml:space="preserve"> 3  </w:t>
      </w:r>
      <w:r w:rsidRPr="00104E8F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ข้อมูลที่ใช้</w:t>
      </w:r>
      <w:r w:rsidRPr="00104E8F">
        <w:rPr>
          <w:rFonts w:ascii="Angsana New" w:hAnsi="Angsana New" w:cs="Angsana New"/>
          <w:sz w:val="30"/>
          <w:szCs w:val="30"/>
          <w:cs/>
          <w:lang w:val="en-US"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9E8CC40" w14:textId="77777777" w:rsidR="004C523F" w:rsidRPr="00104E8F" w:rsidRDefault="004C523F" w:rsidP="004C523F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2F0A9B7" w14:textId="77777777" w:rsidR="004C523F" w:rsidRPr="00104E8F" w:rsidRDefault="004C523F" w:rsidP="004C523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5AB8BA1" w14:textId="2C00DC1E" w:rsidR="00F42907" w:rsidRPr="00104E8F" w:rsidRDefault="00F42907" w:rsidP="00F42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8092318" w14:textId="185EC353" w:rsidR="00FE49A3" w:rsidRPr="00104E8F" w:rsidRDefault="00FE49A3" w:rsidP="00F42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81C79CD" w14:textId="77777777" w:rsidR="006821A6" w:rsidRPr="00104E8F" w:rsidRDefault="006821A6" w:rsidP="00F42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118512B" w14:textId="77777777" w:rsidR="00014212" w:rsidRPr="00104E8F" w:rsidRDefault="00F42907" w:rsidP="00F42907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 w:rsidRPr="00104E8F">
        <w:rPr>
          <w:rFonts w:cs="Angsana New"/>
          <w:i/>
          <w:iCs/>
          <w:szCs w:val="30"/>
        </w:rPr>
        <w:t xml:space="preserve"> </w:t>
      </w:r>
      <w:r w:rsidR="004537FD" w:rsidRPr="00104E8F">
        <w:rPr>
          <w:rFonts w:cs="Angsana New"/>
          <w:i/>
          <w:iCs/>
          <w:szCs w:val="30"/>
        </w:rPr>
        <w:t>(</w:t>
      </w:r>
      <w:r w:rsidR="004537FD" w:rsidRPr="00104E8F">
        <w:rPr>
          <w:rFonts w:cs="Angsana New" w:hint="cs"/>
          <w:i/>
          <w:iCs/>
          <w:szCs w:val="30"/>
          <w:cs/>
        </w:rPr>
        <w:t>ณ</w:t>
      </w:r>
      <w:r w:rsidR="004537FD" w:rsidRPr="00104E8F">
        <w:rPr>
          <w:rFonts w:cs="Angsana New"/>
          <w:i/>
          <w:iCs/>
          <w:szCs w:val="30"/>
        </w:rPr>
        <w:t>)</w:t>
      </w:r>
      <w:r w:rsidR="004537FD" w:rsidRPr="00104E8F">
        <w:rPr>
          <w:rFonts w:cs="Angsana New"/>
          <w:i/>
          <w:iCs/>
          <w:szCs w:val="30"/>
        </w:rPr>
        <w:tab/>
      </w:r>
      <w:r w:rsidR="00125063" w:rsidRPr="00104E8F">
        <w:rPr>
          <w:rFonts w:cs="Angsana New"/>
          <w:i/>
          <w:iCs/>
          <w:szCs w:val="30"/>
          <w:cs/>
        </w:rPr>
        <w:t>ร</w:t>
      </w:r>
      <w:r w:rsidR="00014212" w:rsidRPr="00104E8F">
        <w:rPr>
          <w:rFonts w:cs="Angsana New"/>
          <w:i/>
          <w:iCs/>
          <w:szCs w:val="30"/>
          <w:cs/>
        </w:rPr>
        <w:t>ายได้</w:t>
      </w:r>
    </w:p>
    <w:p w14:paraId="22E54D8F" w14:textId="77777777" w:rsidR="004E7523" w:rsidRPr="00104E8F" w:rsidRDefault="004E7523" w:rsidP="009E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sz w:val="30"/>
          <w:szCs w:val="30"/>
        </w:rPr>
      </w:pPr>
    </w:p>
    <w:p w14:paraId="51DD3A7E" w14:textId="77777777" w:rsidR="004E7523" w:rsidRPr="00104E8F" w:rsidRDefault="004E7523" w:rsidP="004E752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2F19E1EB" w14:textId="77777777" w:rsidR="00673CC3" w:rsidRPr="00104E8F" w:rsidRDefault="00673CC3" w:rsidP="00673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EFCCEAA" w14:textId="77777777" w:rsidR="00673CC3" w:rsidRPr="00104E8F" w:rsidRDefault="00673CC3" w:rsidP="00673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1390FE84" w14:textId="77777777" w:rsidR="00F42907" w:rsidRPr="00104E8F" w:rsidRDefault="00F42907" w:rsidP="00F42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C80CE9E" w14:textId="77777777" w:rsidR="004E7523" w:rsidRPr="00104E8F" w:rsidRDefault="00673CC3" w:rsidP="00673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9D0624D" w14:textId="77777777" w:rsidR="00701AB7" w:rsidRPr="00104E8F" w:rsidRDefault="00701AB7" w:rsidP="00701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0A57E8D6" w14:textId="77777777" w:rsidR="00B83A87" w:rsidRPr="00104E8F" w:rsidRDefault="00B83A87" w:rsidP="00B83A87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 w:rsidRPr="00104E8F">
        <w:rPr>
          <w:rFonts w:cs="Angsana New"/>
          <w:i/>
          <w:iCs/>
          <w:szCs w:val="30"/>
        </w:rPr>
        <w:t>(</w:t>
      </w:r>
      <w:r w:rsidR="00306386" w:rsidRPr="00104E8F">
        <w:rPr>
          <w:rFonts w:cs="Angsana New" w:hint="cs"/>
          <w:i/>
          <w:iCs/>
          <w:szCs w:val="30"/>
          <w:cs/>
        </w:rPr>
        <w:t>ด</w:t>
      </w:r>
      <w:r w:rsidRPr="00104E8F">
        <w:rPr>
          <w:rFonts w:cs="Angsana New"/>
          <w:i/>
          <w:iCs/>
          <w:szCs w:val="30"/>
        </w:rPr>
        <w:t>)</w:t>
      </w:r>
      <w:r w:rsidRPr="00104E8F">
        <w:rPr>
          <w:rFonts w:cs="Angsana New"/>
          <w:i/>
          <w:iCs/>
          <w:szCs w:val="30"/>
        </w:rPr>
        <w:tab/>
      </w:r>
      <w:r w:rsidRPr="00104E8F">
        <w:rPr>
          <w:rFonts w:cs="Angsana New"/>
          <w:i/>
          <w:iCs/>
          <w:szCs w:val="30"/>
          <w:cs/>
        </w:rPr>
        <w:t>รายได้จากการลงทุน</w:t>
      </w:r>
    </w:p>
    <w:p w14:paraId="698C0A72" w14:textId="77777777" w:rsidR="00B83A87" w:rsidRPr="00104E8F" w:rsidRDefault="00B83A87" w:rsidP="00B83A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7993CD" w14:textId="77777777" w:rsidR="00A94296" w:rsidRPr="00104E8F" w:rsidRDefault="00B83A87" w:rsidP="00B83A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B5DA631" w14:textId="277799C9" w:rsidR="00014212" w:rsidRPr="00104E8F" w:rsidRDefault="00FC1F1C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lastRenderedPageBreak/>
        <w:t xml:space="preserve"> </w:t>
      </w:r>
      <w:r w:rsidR="007245B0" w:rsidRPr="00104E8F">
        <w:rPr>
          <w:rFonts w:cs="Angsana New"/>
          <w:i/>
          <w:iCs/>
          <w:szCs w:val="30"/>
          <w:cs/>
        </w:rPr>
        <w:t>(</w:t>
      </w:r>
      <w:r w:rsidR="00306386" w:rsidRPr="00104E8F">
        <w:rPr>
          <w:rFonts w:cs="Angsana New" w:hint="cs"/>
          <w:i/>
          <w:iCs/>
          <w:szCs w:val="30"/>
          <w:cs/>
        </w:rPr>
        <w:t>ต</w:t>
      </w:r>
      <w:r w:rsidR="007245B0" w:rsidRPr="00104E8F">
        <w:rPr>
          <w:rFonts w:cs="Angsana New"/>
          <w:i/>
          <w:iCs/>
          <w:szCs w:val="30"/>
          <w:cs/>
        </w:rPr>
        <w:t>)</w:t>
      </w:r>
      <w:r w:rsidR="00014212" w:rsidRPr="00104E8F">
        <w:rPr>
          <w:rFonts w:cs="Angsana New"/>
          <w:i/>
          <w:iCs/>
          <w:szCs w:val="30"/>
        </w:rPr>
        <w:tab/>
      </w:r>
      <w:r w:rsidR="002662B2" w:rsidRPr="00104E8F">
        <w:rPr>
          <w:rFonts w:cs="Angsana New" w:hint="cs"/>
          <w:i/>
          <w:iCs/>
          <w:szCs w:val="30"/>
          <w:cs/>
        </w:rPr>
        <w:t>ดอกเบี้ย</w:t>
      </w:r>
    </w:p>
    <w:p w14:paraId="32BD80C4" w14:textId="1133C9E7" w:rsidR="00C54A2A" w:rsidRPr="00104E8F" w:rsidRDefault="00C54A2A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</w:p>
    <w:p w14:paraId="36E16109" w14:textId="77777777" w:rsidR="00EA06D0" w:rsidRPr="00104E8F" w:rsidRDefault="00EA06D0" w:rsidP="00EA06D0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7F546085" w14:textId="77777777" w:rsidR="00EA06D0" w:rsidRPr="00104E8F" w:rsidRDefault="00EA06D0" w:rsidP="00EA06D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07CEBE" w14:textId="4927B065" w:rsidR="00EA06D0" w:rsidRPr="00104E8F" w:rsidRDefault="00EA06D0" w:rsidP="00EA06D0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104E8F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104E8F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3D9335C0" w14:textId="77777777" w:rsidR="00EA06D0" w:rsidRPr="00104E8F" w:rsidRDefault="00EA06D0" w:rsidP="00EA06D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1E1B6" w14:textId="77777777" w:rsidR="00EA06D0" w:rsidRPr="00104E8F" w:rsidRDefault="00EA06D0" w:rsidP="00EA06D0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8BCF097" w14:textId="77777777" w:rsidR="00EA06D0" w:rsidRPr="00104E8F" w:rsidRDefault="00EA06D0" w:rsidP="00EA06D0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36692CB" w14:textId="77777777" w:rsidR="00EA06D0" w:rsidRPr="00104E8F" w:rsidRDefault="00EA06D0" w:rsidP="00EA06D0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3D3AF5E3" w14:textId="19F7E7D9" w:rsidR="002662B2" w:rsidRPr="00104E8F" w:rsidRDefault="002662B2" w:rsidP="00EA06D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60982" w14:textId="32537EE0" w:rsidR="00EA06D0" w:rsidRPr="00104E8F" w:rsidRDefault="00EA06D0" w:rsidP="00EA06D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</w:t>
      </w:r>
      <w:r w:rsidR="00C8039C" w:rsidRPr="00104E8F">
        <w:rPr>
          <w:rFonts w:asciiTheme="majorBidi" w:hAnsiTheme="majorBidi" w:cstheme="majorBidi"/>
          <w:sz w:val="30"/>
          <w:szCs w:val="30"/>
        </w:rPr>
        <w:t xml:space="preserve">        </w:t>
      </w:r>
      <w:r w:rsidRPr="00104E8F">
        <w:rPr>
          <w:rFonts w:asciiTheme="majorBidi" w:hAnsiTheme="majorBidi" w:cstheme="majorBidi"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8371C75" w14:textId="70766181" w:rsidR="00FC1F1C" w:rsidRPr="00104E8F" w:rsidRDefault="00FC1F1C" w:rsidP="00EA06D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483FD" w14:textId="31B1D8BA" w:rsidR="00FC1F1C" w:rsidRPr="00104E8F" w:rsidRDefault="00FC1F1C" w:rsidP="00FC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104E8F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08879464" w14:textId="34D66DCE" w:rsidR="00FC1F1C" w:rsidRPr="00104E8F" w:rsidRDefault="00FC1F1C" w:rsidP="00EA06D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5233F" w14:textId="77777777" w:rsidR="00FC1F1C" w:rsidRPr="00104E8F" w:rsidRDefault="00FC1F1C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1285DFB6" w14:textId="77777777" w:rsidR="00FC1F1C" w:rsidRPr="00104E8F" w:rsidRDefault="00FC1F1C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408F5" w14:textId="77777777" w:rsidR="00FC1F1C" w:rsidRPr="00104E8F" w:rsidRDefault="00FC1F1C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55511E33" w14:textId="3A34CFA2" w:rsidR="00125063" w:rsidRPr="00104E8F" w:rsidRDefault="00125063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70E4382" w14:textId="19409AE9" w:rsidR="00787A4F" w:rsidRPr="00104E8F" w:rsidRDefault="00787A4F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E839776" w14:textId="79567A42" w:rsidR="00787A4F" w:rsidRPr="00104E8F" w:rsidRDefault="00787A4F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59D2181" w14:textId="781AF826" w:rsidR="00787A4F" w:rsidRPr="00104E8F" w:rsidRDefault="00787A4F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DAEC30A" w14:textId="747D2C93" w:rsidR="00787A4F" w:rsidRPr="00104E8F" w:rsidRDefault="00787A4F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123EA5C" w14:textId="59E26EB6" w:rsidR="00787A4F" w:rsidRPr="00104E8F" w:rsidRDefault="00787A4F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EBE2B29" w14:textId="77777777" w:rsidR="00787A4F" w:rsidRPr="00104E8F" w:rsidRDefault="00787A4F" w:rsidP="00FC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2363990" w14:textId="767EC7D8" w:rsidR="00014212" w:rsidRPr="00104E8F" w:rsidRDefault="00484C9D" w:rsidP="0093541E">
      <w:pPr>
        <w:pStyle w:val="Heading2"/>
        <w:tabs>
          <w:tab w:val="clear" w:pos="454"/>
          <w:tab w:val="left" w:pos="540"/>
        </w:tabs>
        <w:rPr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lastRenderedPageBreak/>
        <w:t>(</w:t>
      </w:r>
      <w:r w:rsidR="00306386" w:rsidRPr="00104E8F">
        <w:rPr>
          <w:rFonts w:cs="Angsana New" w:hint="cs"/>
          <w:i/>
          <w:iCs/>
          <w:szCs w:val="30"/>
          <w:cs/>
        </w:rPr>
        <w:t>ถ</w:t>
      </w:r>
      <w:r w:rsidRPr="00104E8F">
        <w:rPr>
          <w:rFonts w:cs="Angsana New"/>
          <w:i/>
          <w:iCs/>
          <w:szCs w:val="30"/>
          <w:cs/>
        </w:rPr>
        <w:t>)</w:t>
      </w:r>
      <w:r w:rsidRPr="00104E8F">
        <w:rPr>
          <w:rFonts w:cs="Angsana New"/>
          <w:i/>
          <w:iCs/>
          <w:szCs w:val="30"/>
        </w:rPr>
        <w:tab/>
      </w:r>
      <w:r w:rsidR="00014212" w:rsidRPr="00104E8F">
        <w:rPr>
          <w:rFonts w:cs="Angsana New"/>
          <w:i/>
          <w:iCs/>
          <w:szCs w:val="30"/>
          <w:cs/>
        </w:rPr>
        <w:t>ภาษีเงินได้</w:t>
      </w:r>
    </w:p>
    <w:p w14:paraId="654B1104" w14:textId="77777777" w:rsidR="00014212" w:rsidRPr="00104E8F" w:rsidRDefault="00014212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both"/>
        <w:rPr>
          <w:rFonts w:ascii="Angsana New" w:hAnsi="Angsana New"/>
          <w:sz w:val="30"/>
          <w:szCs w:val="30"/>
        </w:rPr>
      </w:pPr>
    </w:p>
    <w:p w14:paraId="0BD8C024" w14:textId="77777777" w:rsidR="002A2A4D" w:rsidRPr="00104E8F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104E8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54FD7F5" w14:textId="77777777" w:rsidR="002A2A4D" w:rsidRPr="00104E8F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31C924B" w14:textId="77777777" w:rsidR="002A2A4D" w:rsidRPr="00104E8F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A251B3D" w14:textId="77777777" w:rsidR="002A2A4D" w:rsidRPr="00104E8F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C92E4C1" w14:textId="77777777" w:rsidR="002A2A4D" w:rsidRPr="00104E8F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6C0C77" w:rsidRPr="00104E8F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104E8F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</w:t>
      </w:r>
      <w:r w:rsidR="006C0C77" w:rsidRPr="00104E8F">
        <w:rPr>
          <w:rFonts w:ascii="Angsana New" w:hAnsi="Angsana New"/>
          <w:sz w:val="30"/>
          <w:szCs w:val="30"/>
          <w:cs/>
        </w:rPr>
        <w:t>กิดจากผลแตกต่างชั่วคราวต่อไปนี้ การรับรู้ค่าความนิยมในครั้งแรก</w:t>
      </w:r>
      <w:r w:rsidRPr="00104E8F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</w:t>
      </w:r>
      <w:r w:rsidR="006C0C77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</w:t>
      </w:r>
      <w:r w:rsidR="006C0C77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เงินลงทุนในบริษัทย่อยหากเป็นไปได้ว่าจะไม่มีการกลับรายการในอนาคตอันใกล้</w:t>
      </w:r>
    </w:p>
    <w:p w14:paraId="1A5E81AE" w14:textId="77777777" w:rsidR="002A2A4D" w:rsidRPr="00104E8F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6A1A137" w14:textId="77777777" w:rsidR="00251292" w:rsidRPr="00104E8F" w:rsidRDefault="002A2A4D" w:rsidP="00C232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104E8F">
        <w:rPr>
          <w:rFonts w:ascii="Angsana New" w:hAnsi="Angsana New"/>
          <w:sz w:val="30"/>
          <w:szCs w:val="30"/>
        </w:rPr>
        <w:t xml:space="preserve"> </w:t>
      </w:r>
    </w:p>
    <w:p w14:paraId="71B28CE0" w14:textId="77777777" w:rsidR="00F42907" w:rsidRPr="00104E8F" w:rsidRDefault="00F42907" w:rsidP="00C232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</w:p>
    <w:p w14:paraId="69D35BAB" w14:textId="77777777" w:rsidR="002A2A4D" w:rsidRPr="00104E8F" w:rsidRDefault="002A2A4D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1A71F2E" w14:textId="77777777" w:rsidR="00F42907" w:rsidRPr="00104E8F" w:rsidRDefault="00F42907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363FF14" w14:textId="77777777" w:rsidR="00CC7228" w:rsidRPr="00104E8F" w:rsidRDefault="00CC7228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</w:t>
      </w:r>
      <w:r w:rsidR="008763DF" w:rsidRPr="00104E8F">
        <w:rPr>
          <w:rFonts w:ascii="Angsana New" w:hAnsi="Angsana New"/>
          <w:sz w:val="30"/>
          <w:szCs w:val="30"/>
          <w:cs/>
        </w:rPr>
        <w:t>ของงวด</w:t>
      </w:r>
      <w:r w:rsidRPr="00104E8F">
        <w:rPr>
          <w:rFonts w:ascii="Angsana New" w:hAnsi="Angsana New"/>
          <w:sz w:val="30"/>
          <w:szCs w:val="30"/>
          <w:cs/>
        </w:rPr>
        <w:t>ปัจจ</w:t>
      </w:r>
      <w:r w:rsidR="0096403B" w:rsidRPr="00104E8F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104E8F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96403B" w:rsidRPr="00104E8F">
        <w:rPr>
          <w:rFonts w:ascii="Angsana New" w:hAnsi="Angsana New"/>
          <w:sz w:val="30"/>
          <w:szCs w:val="30"/>
          <w:cs/>
        </w:rPr>
        <w:t>มขึ้น และมีดอกเบี้ยที่ต้องชำระ</w:t>
      </w:r>
      <w:r w:rsidR="0096403B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E502CD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ผลกระทบจาก</w:t>
      </w:r>
      <w:r w:rsidR="000A39BE" w:rsidRPr="00104E8F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การตีความทางกฎ</w:t>
      </w:r>
      <w:r w:rsidRPr="00104E8F">
        <w:rPr>
          <w:rFonts w:ascii="Angsana New" w:hAnsi="Angsana New"/>
          <w:sz w:val="30"/>
          <w:szCs w:val="30"/>
          <w:cs/>
        </w:rPr>
        <w:t>ห</w:t>
      </w:r>
      <w:r w:rsidR="00E502CD" w:rsidRPr="00104E8F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104E8F">
        <w:rPr>
          <w:rFonts w:ascii="Angsana New" w:hAnsi="Angsana New"/>
          <w:sz w:val="30"/>
          <w:szCs w:val="30"/>
          <w:cs/>
        </w:rPr>
        <w:t>การประเมินนี้อยู่บนพ</w:t>
      </w:r>
      <w:r w:rsidR="00290470" w:rsidRPr="00104E8F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104E8F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</w:t>
      </w:r>
      <w:r w:rsidR="00E502CD" w:rsidRPr="00104E8F">
        <w:rPr>
          <w:rFonts w:ascii="Angsana New" w:hAnsi="Angsana New"/>
          <w:sz w:val="30"/>
          <w:szCs w:val="30"/>
          <w:cs/>
        </w:rPr>
        <w:t>สินใจเกี่ยวกับเหตุการณ์ในอนาคต</w:t>
      </w:r>
      <w:r w:rsidR="00E502CD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</w:t>
      </w:r>
      <w:r w:rsidR="00E502CD" w:rsidRPr="00104E8F">
        <w:rPr>
          <w:rFonts w:ascii="Angsana New" w:hAnsi="Angsana New"/>
          <w:sz w:val="30"/>
          <w:szCs w:val="30"/>
          <w:cs/>
        </w:rPr>
        <w:t>องภาษีเงินได้ค้างจ่ายที่มีอยู่</w:t>
      </w:r>
      <w:r w:rsidR="00E502CD"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E3D7429" w14:textId="77777777" w:rsidR="00574482" w:rsidRPr="00104E8F" w:rsidRDefault="00574482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69E3730" w14:textId="77777777" w:rsidR="002A2A4D" w:rsidRPr="00104E8F" w:rsidRDefault="002A2A4D" w:rsidP="003A0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104E8F">
        <w:rPr>
          <w:rFonts w:ascii="Angsana New" w:hAnsi="Angsana New"/>
          <w:sz w:val="30"/>
          <w:szCs w:val="30"/>
        </w:rPr>
        <w:t xml:space="preserve"> </w:t>
      </w:r>
    </w:p>
    <w:p w14:paraId="3EB814AA" w14:textId="77777777" w:rsidR="002A2A4D" w:rsidRPr="00104E8F" w:rsidRDefault="002A2A4D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6FD8AA3" w14:textId="77777777" w:rsidR="00534DFA" w:rsidRPr="00104E8F" w:rsidRDefault="00CC17E7" w:rsidP="00CC1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7BC50A1" w14:textId="77777777" w:rsidR="00CC17E7" w:rsidRPr="00104E8F" w:rsidRDefault="00CC17E7" w:rsidP="00CC1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E6DF9EB" w14:textId="4207E1C5" w:rsidR="00D410B8" w:rsidRPr="00104E8F" w:rsidRDefault="00D410B8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  <w:cs/>
        </w:rPr>
        <w:t>(</w:t>
      </w:r>
      <w:r w:rsidR="00A5619C" w:rsidRPr="00104E8F">
        <w:rPr>
          <w:rFonts w:cs="Angsana New" w:hint="cs"/>
          <w:i/>
          <w:iCs/>
          <w:szCs w:val="30"/>
          <w:cs/>
        </w:rPr>
        <w:t>ท</w:t>
      </w:r>
      <w:r w:rsidRPr="00104E8F">
        <w:rPr>
          <w:rFonts w:cs="Angsana New"/>
          <w:i/>
          <w:iCs/>
          <w:szCs w:val="30"/>
          <w:cs/>
        </w:rPr>
        <w:t>)</w:t>
      </w:r>
      <w:r w:rsidRPr="00104E8F">
        <w:rPr>
          <w:rFonts w:cs="Angsana New"/>
          <w:i/>
          <w:iCs/>
          <w:szCs w:val="30"/>
        </w:rPr>
        <w:tab/>
      </w:r>
      <w:r w:rsidRPr="00104E8F">
        <w:rPr>
          <w:rFonts w:cs="Angsana New"/>
          <w:i/>
          <w:iCs/>
          <w:szCs w:val="30"/>
          <w:cs/>
        </w:rPr>
        <w:t>กำไรต่อหุ้น</w:t>
      </w:r>
    </w:p>
    <w:p w14:paraId="6C198682" w14:textId="77777777" w:rsidR="00913C08" w:rsidRPr="00104E8F" w:rsidRDefault="001472F6" w:rsidP="00913C08">
      <w:pPr>
        <w:pStyle w:val="AccPolicysubhead"/>
        <w:tabs>
          <w:tab w:val="left" w:pos="540"/>
        </w:tabs>
        <w:ind w:right="-43"/>
      </w:pPr>
      <w:r w:rsidRPr="00104E8F">
        <w:rPr>
          <w:b/>
        </w:rPr>
        <w:tab/>
      </w:r>
    </w:p>
    <w:p w14:paraId="2A4A16C6" w14:textId="77777777" w:rsidR="00F42907" w:rsidRPr="00104E8F" w:rsidRDefault="00986C39" w:rsidP="00C06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D410B8" w:rsidRPr="00104E8F">
        <w:rPr>
          <w:rFonts w:ascii="Angsana New" w:hAnsi="Angsana New"/>
          <w:b/>
          <w:sz w:val="30"/>
          <w:szCs w:val="30"/>
          <w:cs/>
        </w:rPr>
        <w:t>แสดงกำไรต่อหุ้</w:t>
      </w:r>
      <w:r w:rsidR="00FD7711" w:rsidRPr="00104E8F">
        <w:rPr>
          <w:rFonts w:ascii="Angsana New" w:hAnsi="Angsana New"/>
          <w:b/>
          <w:sz w:val="30"/>
          <w:szCs w:val="30"/>
          <w:cs/>
        </w:rPr>
        <w:t>นขั้นพื้นฐาน</w:t>
      </w:r>
      <w:r w:rsidR="00D410B8" w:rsidRPr="00104E8F">
        <w:rPr>
          <w:rFonts w:ascii="Angsana New" w:hAnsi="Angsana New"/>
          <w:b/>
          <w:sz w:val="30"/>
          <w:szCs w:val="30"/>
          <w:cs/>
        </w:rPr>
        <w:t>สำหรับหุ้นสามัญ กำไรต่อหุ้นขั้นพื้นฐานคำนวณโดยการหารกำไรหรือ</w:t>
      </w:r>
      <w:r w:rsidR="008763DF" w:rsidRPr="00104E8F">
        <w:rPr>
          <w:rFonts w:ascii="Angsana New" w:hAnsi="Angsana New"/>
          <w:b/>
          <w:sz w:val="30"/>
          <w:szCs w:val="30"/>
          <w:cs/>
        </w:rPr>
        <w:t>ขาดทุนของผู้ถือหุ้นสามัญของ</w:t>
      </w:r>
      <w:r w:rsidR="00D410B8" w:rsidRPr="00104E8F">
        <w:rPr>
          <w:rFonts w:ascii="Angsana New" w:hAnsi="Angsana New"/>
          <w:b/>
          <w:sz w:val="30"/>
          <w:szCs w:val="30"/>
          <w:cs/>
        </w:rPr>
        <w:t xml:space="preserve">บริษัท ด้วยจำนวนหุ้นสามัญถัวเฉลี่ยถ่วงน้ำหนักที่ออกจำหน่ายระหว่างปี </w:t>
      </w:r>
    </w:p>
    <w:p w14:paraId="1D16B3C0" w14:textId="77777777" w:rsidR="00C068CE" w:rsidRPr="00104E8F" w:rsidRDefault="00C068CE" w:rsidP="00C06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</w:p>
    <w:p w14:paraId="0AFA82A1" w14:textId="49BFAC49" w:rsidR="00DE1E6C" w:rsidRPr="00104E8F" w:rsidRDefault="00DE1E6C" w:rsidP="00DE1E6C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104E8F">
        <w:rPr>
          <w:rFonts w:cs="Angsana New"/>
          <w:i/>
          <w:iCs/>
          <w:szCs w:val="30"/>
        </w:rPr>
        <w:t>(</w:t>
      </w:r>
      <w:r w:rsidR="00A5619C" w:rsidRPr="00104E8F">
        <w:rPr>
          <w:rFonts w:cs="Angsana New" w:hint="cs"/>
          <w:i/>
          <w:iCs/>
          <w:szCs w:val="30"/>
          <w:cs/>
        </w:rPr>
        <w:t>ธ</w:t>
      </w:r>
      <w:r w:rsidRPr="00104E8F">
        <w:rPr>
          <w:rFonts w:cs="Angsana New"/>
          <w:i/>
          <w:iCs/>
          <w:szCs w:val="30"/>
        </w:rPr>
        <w:t>)</w:t>
      </w:r>
      <w:r w:rsidRPr="00104E8F">
        <w:rPr>
          <w:rFonts w:cs="Angsana New"/>
          <w:i/>
          <w:iCs/>
          <w:szCs w:val="30"/>
        </w:rPr>
        <w:tab/>
      </w:r>
      <w:r w:rsidRPr="00104E8F">
        <w:rPr>
          <w:rFonts w:cs="Angsana New"/>
          <w:i/>
          <w:iCs/>
          <w:szCs w:val="30"/>
          <w:cs/>
        </w:rPr>
        <w:t>บุคคลหรือกิจการที่เกี่ยวข้องกัน</w:t>
      </w:r>
    </w:p>
    <w:p w14:paraId="4771FE9B" w14:textId="77777777" w:rsidR="00DE1E6C" w:rsidRPr="00104E8F" w:rsidRDefault="00DE1E6C" w:rsidP="00DE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B4148E9" w14:textId="77777777" w:rsidR="00DE1E6C" w:rsidRPr="00104E8F" w:rsidRDefault="00DE1E6C" w:rsidP="00DE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2971339" w14:textId="77777777" w:rsidR="003239F5" w:rsidRPr="00104E8F" w:rsidRDefault="003239F5" w:rsidP="00DE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</w:p>
    <w:p w14:paraId="48C93FDB" w14:textId="35FBE2B4" w:rsidR="00CC7228" w:rsidRPr="00104E8F" w:rsidRDefault="00CC7228" w:rsidP="00081D4A">
      <w:pPr>
        <w:pStyle w:val="NoSpacing"/>
        <w:tabs>
          <w:tab w:val="clear" w:pos="454"/>
          <w:tab w:val="left" w:pos="540"/>
        </w:tabs>
        <w:rPr>
          <w:b/>
          <w:bCs/>
          <w:i/>
          <w:iCs/>
          <w:szCs w:val="30"/>
          <w:cs/>
        </w:rPr>
      </w:pPr>
      <w:r w:rsidRPr="00104E8F">
        <w:rPr>
          <w:b/>
          <w:bCs/>
          <w:i/>
          <w:iCs/>
          <w:szCs w:val="30"/>
          <w:cs/>
        </w:rPr>
        <w:t>(</w:t>
      </w:r>
      <w:r w:rsidR="00A5619C" w:rsidRPr="00104E8F">
        <w:rPr>
          <w:rFonts w:hint="cs"/>
          <w:b/>
          <w:bCs/>
          <w:i/>
          <w:iCs/>
          <w:szCs w:val="30"/>
          <w:cs/>
        </w:rPr>
        <w:t>น</w:t>
      </w:r>
      <w:r w:rsidRPr="00104E8F">
        <w:rPr>
          <w:b/>
          <w:bCs/>
          <w:i/>
          <w:iCs/>
          <w:szCs w:val="30"/>
          <w:cs/>
        </w:rPr>
        <w:t>)</w:t>
      </w:r>
      <w:r w:rsidRPr="00104E8F">
        <w:rPr>
          <w:b/>
          <w:bCs/>
          <w:i/>
          <w:iCs/>
          <w:szCs w:val="30"/>
        </w:rPr>
        <w:tab/>
      </w:r>
      <w:r w:rsidRPr="00104E8F">
        <w:rPr>
          <w:b/>
          <w:bCs/>
          <w:i/>
          <w:iCs/>
          <w:szCs w:val="30"/>
          <w:cs/>
        </w:rPr>
        <w:t>รายงานทางการเงินจำแนกตามส่วนงาน</w:t>
      </w:r>
    </w:p>
    <w:p w14:paraId="6BA39FB4" w14:textId="77777777" w:rsidR="00CC7228" w:rsidRPr="00104E8F" w:rsidRDefault="00CC7228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7F32B2D9" w14:textId="77777777" w:rsidR="00B52234" w:rsidRPr="00104E8F" w:rsidRDefault="00B52234" w:rsidP="00081D4A">
      <w:pPr>
        <w:tabs>
          <w:tab w:val="clear" w:pos="454"/>
          <w:tab w:val="left" w:pos="540"/>
        </w:tabs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</w:t>
      </w:r>
      <w:r w:rsidR="00483511" w:rsidRPr="00104E8F">
        <w:rPr>
          <w:rFonts w:ascii="Angsana New" w:hAnsi="Angsana New"/>
          <w:b/>
          <w:sz w:val="30"/>
          <w:szCs w:val="30"/>
          <w:cs/>
        </w:rPr>
        <w:t>เป็นรายการ</w:t>
      </w:r>
      <w:r w:rsidR="003A17AF" w:rsidRPr="00104E8F">
        <w:rPr>
          <w:rFonts w:ascii="Angsana New" w:hAnsi="Angsana New"/>
          <w:b/>
          <w:sz w:val="30"/>
          <w:szCs w:val="30"/>
          <w:cs/>
        </w:rPr>
        <w:t>ค่าใช้จ่ายของ</w:t>
      </w:r>
      <w:r w:rsidR="00E21E30" w:rsidRPr="00104E8F">
        <w:rPr>
          <w:rFonts w:ascii="Angsana New" w:hAnsi="Angsana New"/>
          <w:b/>
          <w:sz w:val="30"/>
          <w:szCs w:val="30"/>
          <w:cs/>
        </w:rPr>
        <w:t>สำนักงานใหญ่</w:t>
      </w:r>
    </w:p>
    <w:p w14:paraId="570435C7" w14:textId="77777777" w:rsidR="00484C9D" w:rsidRPr="00104E8F" w:rsidRDefault="00484C9D" w:rsidP="00F411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4397340" w14:textId="1EE74538" w:rsidR="00A5619C" w:rsidRPr="00104E8F" w:rsidRDefault="00BE77A6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rFonts w:hint="cs"/>
          <w:szCs w:val="30"/>
          <w:cs/>
        </w:rPr>
        <w:lastRenderedPageBreak/>
        <w:t xml:space="preserve">  </w:t>
      </w:r>
      <w:r w:rsidR="00496839" w:rsidRPr="00104E8F">
        <w:rPr>
          <w:rFonts w:hint="cs"/>
          <w:szCs w:val="30"/>
          <w:cs/>
        </w:rPr>
        <w:t xml:space="preserve"> </w:t>
      </w:r>
      <w:r w:rsidRPr="00104E8F">
        <w:rPr>
          <w:rFonts w:hint="cs"/>
          <w:szCs w:val="30"/>
          <w:cs/>
        </w:rPr>
        <w:t xml:space="preserve"> </w:t>
      </w:r>
      <w:r w:rsidR="00432FCB" w:rsidRPr="00104E8F">
        <w:rPr>
          <w:szCs w:val="30"/>
          <w:cs/>
        </w:rPr>
        <w:t>ผลกระทบจากการแพร่ระบาดของ</w:t>
      </w:r>
      <w:r w:rsidR="00432FCB" w:rsidRPr="00104E8F">
        <w:rPr>
          <w:rFonts w:hint="cs"/>
          <w:szCs w:val="30"/>
          <w:cs/>
        </w:rPr>
        <w:t xml:space="preserve">โรคติดเชื้อไวรัสโคโรนา </w:t>
      </w:r>
      <w:r w:rsidR="0043745B" w:rsidRPr="00104E8F">
        <w:rPr>
          <w:szCs w:val="30"/>
        </w:rPr>
        <w:t>2019</w:t>
      </w:r>
      <w:r w:rsidR="00432FCB" w:rsidRPr="00104E8F">
        <w:rPr>
          <w:rFonts w:hint="cs"/>
          <w:szCs w:val="30"/>
          <w:cs/>
        </w:rPr>
        <w:t xml:space="preserve"> </w:t>
      </w:r>
      <w:r w:rsidR="00432FCB" w:rsidRPr="00104E8F">
        <w:rPr>
          <w:rFonts w:hint="cs"/>
          <w:szCs w:val="30"/>
        </w:rPr>
        <w:t>(Covid-19)</w:t>
      </w:r>
    </w:p>
    <w:p w14:paraId="637B40CD" w14:textId="0A71DC0E" w:rsidR="0043745B" w:rsidRPr="00104E8F" w:rsidRDefault="0043745B" w:rsidP="00BE77A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AE9837A" w14:textId="76BF1D53" w:rsidR="0043745B" w:rsidRPr="00104E8F" w:rsidRDefault="0043745B" w:rsidP="00437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ในช่วงต้นปี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>2019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>(Covid-19)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ทำให้ประเทศไทยและ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                       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ในสถานการณ์นี้อาจนำมาซึ่งความไม่แน่นอน และส่งผลกระทบต่อสภาพแวดล้อมของ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อย่างไรก็ตาม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ฝ่ายบริหารของกลุ่มบริษัท จะยังคงติดตาม</w:t>
      </w: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สถานการณ์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อย่างต่อเนื่อง และประเมินผลกระทบทางการเงินอย่างสม่ำเสมอ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ทั้งในส่วนที่เกี่ยวกับการประเมินมูลค่าสินทรัพย์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,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ประมาณการหนี้สิน</w:t>
      </w:r>
      <w:r w:rsidRPr="00104E8F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และหนี้สินที่อาจเกิดขึ้น</w:t>
      </w:r>
    </w:p>
    <w:p w14:paraId="1CD4E893" w14:textId="2EEB06C7" w:rsidR="006110FB" w:rsidRPr="00104E8F" w:rsidRDefault="006110FB" w:rsidP="00437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EA66EDA" w14:textId="42AD0C5D" w:rsidR="006110FB" w:rsidRPr="00104E8F" w:rsidRDefault="00637E90" w:rsidP="00611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04E8F">
        <w:rPr>
          <w:rFonts w:asciiTheme="majorBidi" w:hAnsiTheme="majorBidi" w:cstheme="majorBidi"/>
          <w:spacing w:val="-3"/>
          <w:sz w:val="30"/>
          <w:szCs w:val="30"/>
          <w:cs/>
        </w:rPr>
        <w:t>ทั้งนี้</w:t>
      </w:r>
      <w:r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ณ วันที่ 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</w:rPr>
        <w:t xml:space="preserve">31 </w:t>
      </w:r>
      <w:r w:rsidR="006110FB"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ธันวาคม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</w:t>
      </w:r>
      <w:r w:rsidR="00D634E2"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การประมาณการผลกระทบที่คาดว่าจะเกิดขึ้น </w:t>
      </w:r>
      <w:bookmarkStart w:id="3" w:name="_Hlk48033589"/>
      <w:r w:rsidR="006110FB" w:rsidRPr="00104E8F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</w:t>
      </w:r>
      <w:bookmarkEnd w:id="3"/>
      <w:r w:rsidR="006110FB" w:rsidRPr="00104E8F">
        <w:rPr>
          <w:rFonts w:asciiTheme="majorBidi" w:hAnsiTheme="majorBidi" w:cstheme="majorBidi"/>
          <w:spacing w:val="-3"/>
          <w:sz w:val="30"/>
          <w:szCs w:val="30"/>
          <w:cs/>
        </w:rPr>
        <w:t>จึงเลือกปฏิบัติตามแนวปฏิบัติทางการบัญชี เรื่อง มาตรการ</w:t>
      </w:r>
      <w:r w:rsidR="005A280B"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</w:rPr>
        <w:t>2019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</w:rPr>
        <w:t>(Covid-19)</w:t>
      </w:r>
      <w:r w:rsidR="006110FB" w:rsidRPr="00104E8F">
        <w:rPr>
          <w:rFonts w:ascii="Angsana New" w:hAnsi="Angsana New"/>
          <w:sz w:val="28"/>
          <w:szCs w:val="28"/>
          <w:cs/>
        </w:rPr>
        <w:t xml:space="preserve"> </w:t>
      </w:r>
      <w:r w:rsidR="006110FB" w:rsidRPr="00104E8F">
        <w:rPr>
          <w:rFonts w:asciiTheme="majorBidi" w:hAnsiTheme="majorBidi" w:cstheme="majorBidi"/>
          <w:spacing w:val="-3"/>
          <w:sz w:val="30"/>
          <w:szCs w:val="30"/>
          <w:cs/>
        </w:rPr>
        <w:t>ในเรื่องดังต่อไปนี้</w:t>
      </w:r>
    </w:p>
    <w:p w14:paraId="47DF3CA0" w14:textId="77777777" w:rsidR="006110FB" w:rsidRPr="00104E8F" w:rsidRDefault="006110FB" w:rsidP="00437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3D35233F" w14:textId="77777777" w:rsidR="006110FB" w:rsidRPr="00104E8F" w:rsidRDefault="006110FB" w:rsidP="006110F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04E8F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3A960E8A" w14:textId="77777777" w:rsidR="006110FB" w:rsidRPr="00104E8F" w:rsidRDefault="006110FB" w:rsidP="006110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9B89821" w14:textId="77777777" w:rsidR="006110FB" w:rsidRPr="00104E8F" w:rsidRDefault="006110FB" w:rsidP="006110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104E8F">
        <w:rPr>
          <w:rFonts w:ascii="Angsana New" w:hAnsi="Angsana New"/>
          <w:color w:val="000000"/>
          <w:sz w:val="30"/>
          <w:szCs w:val="30"/>
        </w:rPr>
        <w:t>Simplified approach)</w:t>
      </w:r>
      <w:r w:rsidRPr="00104E8F">
        <w:rPr>
          <w:rFonts w:ascii="Angsana New" w:hAnsi="Angsana New"/>
          <w:color w:val="000000"/>
          <w:sz w:val="30"/>
          <w:szCs w:val="30"/>
          <w:cs/>
        </w:rPr>
        <w:t xml:space="preserve"> โดยใช้ข้อมูล</w:t>
      </w:r>
      <w:r w:rsidRPr="00104E8F">
        <w:rPr>
          <w:rFonts w:ascii="Angsana New" w:hAnsi="Angsana New"/>
          <w:color w:val="000000"/>
          <w:sz w:val="30"/>
          <w:szCs w:val="30"/>
        </w:rPr>
        <w:t xml:space="preserve">             </w:t>
      </w:r>
      <w:r w:rsidRPr="00104E8F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ผลขาดทุนด้านเครดิตในอดีตมาพิจารณาอัตราการสูญเสีย (</w:t>
      </w:r>
      <w:r w:rsidRPr="00104E8F">
        <w:rPr>
          <w:rFonts w:ascii="Angsana New" w:hAnsi="Angsana New"/>
          <w:color w:val="000000"/>
          <w:sz w:val="30"/>
          <w:szCs w:val="30"/>
        </w:rPr>
        <w:t>loss rate)</w:t>
      </w:r>
      <w:r w:rsidRPr="00104E8F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104E8F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104E8F">
        <w:rPr>
          <w:rFonts w:ascii="Angsana New" w:hAnsi="Angsana New"/>
          <w:sz w:val="30"/>
          <w:szCs w:val="30"/>
        </w:rPr>
        <w:t xml:space="preserve">(Forward-looking information) </w:t>
      </w:r>
      <w:r w:rsidRPr="00104E8F">
        <w:rPr>
          <w:rFonts w:ascii="Angsana New" w:hAnsi="Angsana New"/>
          <w:sz w:val="30"/>
          <w:szCs w:val="30"/>
          <w:cs/>
        </w:rPr>
        <w:t>มาพิจารณา</w:t>
      </w:r>
    </w:p>
    <w:p w14:paraId="29B0F538" w14:textId="77777777" w:rsidR="006110FB" w:rsidRPr="00104E8F" w:rsidRDefault="006110FB" w:rsidP="006110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4BC26E9" w14:textId="77777777" w:rsidR="006110FB" w:rsidRPr="00104E8F" w:rsidRDefault="006110FB" w:rsidP="006110F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04E8F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412D69A6" w14:textId="77777777" w:rsidR="006110FB" w:rsidRPr="00104E8F" w:rsidRDefault="006110FB" w:rsidP="006110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63AD735" w14:textId="1ACD6E6B" w:rsidR="006110FB" w:rsidRPr="00104E8F" w:rsidRDefault="006110FB" w:rsidP="006110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color w:val="000000"/>
          <w:sz w:val="30"/>
          <w:szCs w:val="30"/>
          <w:cs/>
        </w:rPr>
        <w:t>กลุ่มบริษัทเลือกวัด</w:t>
      </w:r>
      <w:r w:rsidRPr="00104E8F">
        <w:rPr>
          <w:rFonts w:ascii="Angsana New" w:hAnsi="Angsana New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 ณ วันที่</w:t>
      </w:r>
      <w:r w:rsidRPr="00104E8F">
        <w:rPr>
          <w:rFonts w:ascii="Angsana New" w:hAnsi="Angsana New"/>
          <w:sz w:val="30"/>
          <w:szCs w:val="30"/>
        </w:rPr>
        <w:t xml:space="preserve">         </w:t>
      </w:r>
      <w:r w:rsidR="001E30C8" w:rsidRPr="00104E8F">
        <w:rPr>
          <w:rFonts w:asciiTheme="majorBidi" w:hAnsiTheme="majorBidi" w:cstheme="majorBidi"/>
          <w:spacing w:val="-3"/>
          <w:sz w:val="30"/>
          <w:szCs w:val="30"/>
        </w:rPr>
        <w:t xml:space="preserve">31 </w:t>
      </w:r>
      <w:r w:rsidR="001E30C8" w:rsidRPr="00104E8F">
        <w:rPr>
          <w:rFonts w:asciiTheme="majorBidi" w:hAnsiTheme="majorBidi" w:cstheme="majorBidi" w:hint="cs"/>
          <w:spacing w:val="-3"/>
          <w:sz w:val="30"/>
          <w:szCs w:val="30"/>
          <w:cs/>
        </w:rPr>
        <w:t>ธันวาคม</w:t>
      </w:r>
      <w:r w:rsidR="001E30C8" w:rsidRPr="00104E8F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1E30C8" w:rsidRPr="00104E8F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Pr="00104E8F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Pr="00104E8F">
        <w:rPr>
          <w:rFonts w:ascii="Angsana New" w:hAnsi="Angsana New"/>
          <w:sz w:val="30"/>
          <w:szCs w:val="30"/>
        </w:rPr>
        <w:t>1</w:t>
      </w:r>
      <w:r w:rsidRPr="00104E8F">
        <w:rPr>
          <w:rFonts w:ascii="Angsana New" w:hAnsi="Angsana New"/>
          <w:sz w:val="30"/>
          <w:szCs w:val="30"/>
          <w:cs/>
        </w:rPr>
        <w:t xml:space="preserve"> มกราคม </w:t>
      </w:r>
      <w:r w:rsidRPr="00104E8F">
        <w:rPr>
          <w:rFonts w:ascii="Angsana New" w:hAnsi="Angsana New"/>
          <w:sz w:val="30"/>
          <w:szCs w:val="30"/>
        </w:rPr>
        <w:t>2563</w:t>
      </w:r>
    </w:p>
    <w:p w14:paraId="43189D14" w14:textId="6E45AA74" w:rsidR="00432FCB" w:rsidRPr="00104E8F" w:rsidRDefault="00432FCB" w:rsidP="00432FCB">
      <w:pPr>
        <w:rPr>
          <w:sz w:val="28"/>
          <w:szCs w:val="28"/>
        </w:rPr>
      </w:pPr>
    </w:p>
    <w:p w14:paraId="01A91BCE" w14:textId="4F9C6475" w:rsidR="00CF1684" w:rsidRPr="00104E8F" w:rsidRDefault="00CF1684" w:rsidP="00432FCB">
      <w:pPr>
        <w:rPr>
          <w:sz w:val="28"/>
          <w:szCs w:val="28"/>
        </w:rPr>
      </w:pPr>
    </w:p>
    <w:p w14:paraId="3DC6C64E" w14:textId="0DB26F90" w:rsidR="00CF1684" w:rsidRPr="00104E8F" w:rsidRDefault="00CF1684" w:rsidP="00432FCB">
      <w:pPr>
        <w:rPr>
          <w:sz w:val="28"/>
          <w:szCs w:val="28"/>
        </w:rPr>
      </w:pPr>
    </w:p>
    <w:p w14:paraId="116E96E5" w14:textId="5A9F8FC7" w:rsidR="00CF1684" w:rsidRPr="00104E8F" w:rsidRDefault="00CF1684" w:rsidP="00432FCB">
      <w:pPr>
        <w:rPr>
          <w:sz w:val="28"/>
          <w:szCs w:val="28"/>
        </w:rPr>
      </w:pPr>
    </w:p>
    <w:p w14:paraId="365BB529" w14:textId="7741C700" w:rsidR="00CF1684" w:rsidRPr="00104E8F" w:rsidRDefault="00CF1684" w:rsidP="00432FCB">
      <w:pPr>
        <w:rPr>
          <w:sz w:val="28"/>
          <w:szCs w:val="28"/>
        </w:rPr>
      </w:pPr>
    </w:p>
    <w:p w14:paraId="317C346D" w14:textId="04F402F5" w:rsidR="00CF1684" w:rsidRPr="00104E8F" w:rsidRDefault="00CF1684" w:rsidP="00432FCB">
      <w:pPr>
        <w:rPr>
          <w:sz w:val="28"/>
          <w:szCs w:val="28"/>
        </w:rPr>
      </w:pPr>
    </w:p>
    <w:p w14:paraId="20221DD0" w14:textId="57DE7FDD" w:rsidR="00CF1684" w:rsidRPr="00104E8F" w:rsidRDefault="00CF1684" w:rsidP="00432FCB">
      <w:pPr>
        <w:rPr>
          <w:sz w:val="28"/>
          <w:szCs w:val="28"/>
        </w:rPr>
      </w:pPr>
    </w:p>
    <w:p w14:paraId="0DDC302F" w14:textId="533127F5" w:rsidR="00CF1684" w:rsidRPr="00104E8F" w:rsidRDefault="00CF1684" w:rsidP="00432FCB">
      <w:pPr>
        <w:rPr>
          <w:sz w:val="28"/>
          <w:szCs w:val="28"/>
        </w:rPr>
      </w:pPr>
    </w:p>
    <w:p w14:paraId="1FD6B447" w14:textId="77777777" w:rsidR="00CF1684" w:rsidRPr="00104E8F" w:rsidRDefault="00CF1684" w:rsidP="00432FCB">
      <w:pPr>
        <w:rPr>
          <w:sz w:val="28"/>
          <w:szCs w:val="28"/>
        </w:rPr>
      </w:pPr>
    </w:p>
    <w:p w14:paraId="578FF260" w14:textId="7F8C5227" w:rsidR="00F200E4" w:rsidRPr="00104E8F" w:rsidRDefault="00BE77A6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rFonts w:hint="cs"/>
          <w:szCs w:val="30"/>
          <w:cs/>
        </w:rPr>
        <w:lastRenderedPageBreak/>
        <w:t xml:space="preserve">   </w:t>
      </w:r>
      <w:r w:rsidR="007245B0" w:rsidRPr="00104E8F">
        <w:rPr>
          <w:szCs w:val="30"/>
          <w:cs/>
        </w:rPr>
        <w:t>บุคคลหรือกิจการที่เกี่ยวข้องกัน</w:t>
      </w:r>
    </w:p>
    <w:p w14:paraId="485239F8" w14:textId="77777777" w:rsidR="00F200E4" w:rsidRPr="00104E8F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" w:right="-43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ab/>
      </w:r>
    </w:p>
    <w:p w14:paraId="1586CAEB" w14:textId="77777777" w:rsidR="00F200E4" w:rsidRPr="00104E8F" w:rsidRDefault="008F2689" w:rsidP="00DE1E6C">
      <w:pPr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00F88" w:rsidRPr="00104E8F">
        <w:rPr>
          <w:rFonts w:ascii="Angsana New" w:hAnsi="Angsana New"/>
          <w:b/>
          <w:sz w:val="30"/>
          <w:szCs w:val="30"/>
          <w:cs/>
        </w:rPr>
        <w:t>บริษัทร่วมและบริษัทย่อยได้เปิดเผยในหมายเหตุประกอบงบการเงินข้อ</w:t>
      </w:r>
      <w:r w:rsidR="00327019" w:rsidRPr="00104E8F">
        <w:rPr>
          <w:rFonts w:ascii="Angsana New" w:hAnsi="Angsana New"/>
          <w:b/>
          <w:sz w:val="30"/>
          <w:szCs w:val="30"/>
        </w:rPr>
        <w:t xml:space="preserve"> </w:t>
      </w:r>
      <w:r w:rsidR="0012307E" w:rsidRPr="00104E8F">
        <w:rPr>
          <w:rFonts w:ascii="Angsana New" w:hAnsi="Angsana New"/>
          <w:bCs/>
          <w:sz w:val="30"/>
          <w:szCs w:val="30"/>
        </w:rPr>
        <w:t>9</w:t>
      </w:r>
      <w:r w:rsidR="00327019" w:rsidRPr="00104E8F">
        <w:rPr>
          <w:rFonts w:ascii="Angsana New" w:hAnsi="Angsana New"/>
          <w:bCs/>
          <w:sz w:val="30"/>
          <w:szCs w:val="30"/>
        </w:rPr>
        <w:t xml:space="preserve"> </w:t>
      </w:r>
      <w:r w:rsidR="00500F88" w:rsidRPr="00104E8F">
        <w:rPr>
          <w:rFonts w:ascii="Angsana New" w:hAnsi="Angsana New"/>
          <w:b/>
          <w:sz w:val="30"/>
          <w:szCs w:val="30"/>
          <w:cs/>
        </w:rPr>
        <w:t>และ</w:t>
      </w:r>
      <w:r w:rsidR="00327019" w:rsidRPr="00104E8F">
        <w:rPr>
          <w:rFonts w:ascii="Angsana New" w:hAnsi="Angsana New"/>
          <w:bCs/>
          <w:sz w:val="30"/>
          <w:szCs w:val="30"/>
        </w:rPr>
        <w:t xml:space="preserve"> </w:t>
      </w:r>
      <w:r w:rsidR="00500F88" w:rsidRPr="00104E8F">
        <w:rPr>
          <w:rFonts w:ascii="Angsana New" w:hAnsi="Angsana New"/>
          <w:bCs/>
          <w:sz w:val="30"/>
          <w:szCs w:val="30"/>
        </w:rPr>
        <w:t>1</w:t>
      </w:r>
      <w:r w:rsidR="0012307E" w:rsidRPr="00104E8F">
        <w:rPr>
          <w:rFonts w:ascii="Angsana New" w:hAnsi="Angsana New"/>
          <w:bCs/>
          <w:sz w:val="30"/>
          <w:szCs w:val="30"/>
        </w:rPr>
        <w:t>0</w:t>
      </w:r>
      <w:r w:rsidR="00500F88" w:rsidRPr="00104E8F">
        <w:rPr>
          <w:rFonts w:ascii="Angsana New" w:hAnsi="Angsana New"/>
          <w:b/>
          <w:sz w:val="30"/>
          <w:szCs w:val="30"/>
        </w:rPr>
        <w:t xml:space="preserve"> </w:t>
      </w:r>
      <w:r w:rsidR="00F200E4" w:rsidRPr="00104E8F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F235B75" w14:textId="77777777" w:rsidR="00F200E4" w:rsidRPr="00104E8F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171" w:type="dxa"/>
        <w:tblInd w:w="432" w:type="dxa"/>
        <w:tblLook w:val="01E0" w:firstRow="1" w:lastRow="1" w:firstColumn="1" w:lastColumn="1" w:noHBand="0" w:noVBand="0"/>
      </w:tblPr>
      <w:tblGrid>
        <w:gridCol w:w="4286"/>
        <w:gridCol w:w="1429"/>
        <w:gridCol w:w="3456"/>
      </w:tblGrid>
      <w:tr w:rsidR="00A42E54" w:rsidRPr="00104E8F" w14:paraId="6A7BD1B3" w14:textId="77777777" w:rsidTr="007053E4">
        <w:trPr>
          <w:tblHeader/>
        </w:trPr>
        <w:tc>
          <w:tcPr>
            <w:tcW w:w="4286" w:type="dxa"/>
          </w:tcPr>
          <w:p w14:paraId="3A787949" w14:textId="77777777" w:rsidR="00A42E54" w:rsidRPr="00104E8F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9" w:type="dxa"/>
          </w:tcPr>
          <w:p w14:paraId="3AD1C102" w14:textId="77777777" w:rsidR="00A42E54" w:rsidRPr="00104E8F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456" w:type="dxa"/>
          </w:tcPr>
          <w:p w14:paraId="1BE63B40" w14:textId="77777777" w:rsidR="00A42E54" w:rsidRPr="00104E8F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F683A" w:rsidRPr="00104E8F" w14:paraId="245DFBA1" w14:textId="77777777" w:rsidTr="007053E4">
        <w:trPr>
          <w:tblHeader/>
        </w:trPr>
        <w:tc>
          <w:tcPr>
            <w:tcW w:w="4286" w:type="dxa"/>
          </w:tcPr>
          <w:p w14:paraId="2B28BCDC" w14:textId="77777777" w:rsidR="00AF683A" w:rsidRPr="00104E8F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4E20EED" w14:textId="77777777" w:rsidR="00AF683A" w:rsidRPr="00104E8F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56" w:type="dxa"/>
          </w:tcPr>
          <w:p w14:paraId="7F636D1D" w14:textId="77777777" w:rsidR="00AF683A" w:rsidRPr="00104E8F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50D0" w:rsidRPr="00104E8F" w14:paraId="2CACE3FF" w14:textId="77777777" w:rsidTr="007053E4">
        <w:tc>
          <w:tcPr>
            <w:tcW w:w="4286" w:type="dxa"/>
          </w:tcPr>
          <w:p w14:paraId="448B2056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รอแยล</w:t>
            </w:r>
            <w:r w:rsidR="00543C5D"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พริ้นท์เฮ้าส์ จำกัด</w:t>
            </w:r>
          </w:p>
        </w:tc>
        <w:tc>
          <w:tcPr>
            <w:tcW w:w="1429" w:type="dxa"/>
          </w:tcPr>
          <w:p w14:paraId="28645CB5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A511E8" w14:textId="14A074A8" w:rsidR="006E50D0" w:rsidRPr="00104E8F" w:rsidRDefault="00F673AD" w:rsidP="002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104E8F" w14:paraId="1319CA63" w14:textId="77777777" w:rsidTr="007053E4">
        <w:tc>
          <w:tcPr>
            <w:tcW w:w="4286" w:type="dxa"/>
          </w:tcPr>
          <w:p w14:paraId="7FB38AFE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429" w:type="dxa"/>
          </w:tcPr>
          <w:p w14:paraId="25E83EEA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C26E99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104E8F" w14:paraId="11BFF2B6" w14:textId="77777777" w:rsidTr="007053E4">
        <w:tc>
          <w:tcPr>
            <w:tcW w:w="4286" w:type="dxa"/>
          </w:tcPr>
          <w:p w14:paraId="5F75F388" w14:textId="77777777" w:rsidR="006E50D0" w:rsidRPr="00104E8F" w:rsidRDefault="006A3FF3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คอนโซ</w:t>
            </w:r>
            <w:r w:rsidR="006E50D0" w:rsidRPr="00104E8F">
              <w:rPr>
                <w:rFonts w:ascii="Angsana New" w:hAnsi="Angsana New"/>
                <w:sz w:val="30"/>
                <w:szCs w:val="30"/>
                <w:cs/>
              </w:rPr>
              <w:t>ลิเดตเตด</w:t>
            </w:r>
          </w:p>
        </w:tc>
        <w:tc>
          <w:tcPr>
            <w:tcW w:w="1429" w:type="dxa"/>
          </w:tcPr>
          <w:p w14:paraId="4B0C91C1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3C4081CA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50D0" w:rsidRPr="00104E8F" w14:paraId="0E615060" w14:textId="77777777" w:rsidTr="007053E4">
        <w:tc>
          <w:tcPr>
            <w:tcW w:w="4286" w:type="dxa"/>
          </w:tcPr>
          <w:p w14:paraId="0BCED8CF" w14:textId="77777777" w:rsidR="006E50D0" w:rsidRPr="00104E8F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</w:p>
        </w:tc>
        <w:tc>
          <w:tcPr>
            <w:tcW w:w="1429" w:type="dxa"/>
          </w:tcPr>
          <w:p w14:paraId="19602284" w14:textId="77777777" w:rsidR="006E50D0" w:rsidRPr="00104E8F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1818E6F7" w14:textId="77777777" w:rsidR="006E50D0" w:rsidRPr="00104E8F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104E8F" w14:paraId="15537BF3" w14:textId="77777777" w:rsidTr="007053E4">
        <w:tc>
          <w:tcPr>
            <w:tcW w:w="4286" w:type="dxa"/>
          </w:tcPr>
          <w:p w14:paraId="465520A8" w14:textId="77777777" w:rsidR="000073CB" w:rsidRPr="00104E8F" w:rsidRDefault="000073CB" w:rsidP="00E3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พี</w:t>
            </w:r>
            <w:r w:rsidRPr="00104E8F">
              <w:rPr>
                <w:rFonts w:ascii="Angsana New" w:hAnsi="Angsana New"/>
                <w:sz w:val="30"/>
                <w:szCs w:val="30"/>
              </w:rPr>
              <w:t>.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104E8F">
              <w:rPr>
                <w:rFonts w:ascii="Angsana New" w:hAnsi="Angsana New"/>
                <w:sz w:val="30"/>
                <w:szCs w:val="30"/>
              </w:rPr>
              <w:t>.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เมดาน ทรอปิคอล </w:t>
            </w:r>
          </w:p>
        </w:tc>
        <w:tc>
          <w:tcPr>
            <w:tcW w:w="1429" w:type="dxa"/>
          </w:tcPr>
          <w:p w14:paraId="4AD2A632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56" w:type="dxa"/>
          </w:tcPr>
          <w:p w14:paraId="0E3EABDA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4228D" w:rsidRPr="00104E8F" w14:paraId="341AC2B5" w14:textId="77777777" w:rsidTr="007053E4">
        <w:tc>
          <w:tcPr>
            <w:tcW w:w="4286" w:type="dxa"/>
          </w:tcPr>
          <w:p w14:paraId="3EC6E422" w14:textId="77777777" w:rsidR="0074228D" w:rsidRPr="00104E8F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แคนนิ่ง แอนด์ โฟรเซ่น อินดัสทรี่ส์</w:t>
            </w:r>
          </w:p>
        </w:tc>
        <w:tc>
          <w:tcPr>
            <w:tcW w:w="1429" w:type="dxa"/>
          </w:tcPr>
          <w:p w14:paraId="6F2AB16F" w14:textId="77777777" w:rsidR="0074228D" w:rsidRPr="00104E8F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456" w:type="dxa"/>
          </w:tcPr>
          <w:p w14:paraId="53E5DB4C" w14:textId="77777777" w:rsidR="0074228D" w:rsidRPr="00104E8F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104E8F" w14:paraId="24AA369F" w14:textId="77777777" w:rsidTr="007053E4">
        <w:tc>
          <w:tcPr>
            <w:tcW w:w="4286" w:type="dxa"/>
          </w:tcPr>
          <w:p w14:paraId="01AC7A44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แคนนิ่ง คอปอเรชั่น</w:t>
            </w:r>
          </w:p>
        </w:tc>
        <w:tc>
          <w:tcPr>
            <w:tcW w:w="1429" w:type="dxa"/>
          </w:tcPr>
          <w:p w14:paraId="50DB3461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0475577E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104E8F" w14:paraId="6416F550" w14:textId="77777777" w:rsidTr="007053E4">
        <w:tc>
          <w:tcPr>
            <w:tcW w:w="4286" w:type="dxa"/>
          </w:tcPr>
          <w:p w14:paraId="30FE2DEE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429" w:type="dxa"/>
          </w:tcPr>
          <w:p w14:paraId="2234D7D5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6048CE15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32E16991" w14:textId="77777777" w:rsidTr="007053E4">
        <w:tc>
          <w:tcPr>
            <w:tcW w:w="4286" w:type="dxa"/>
          </w:tcPr>
          <w:p w14:paraId="5FCDD74D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</w:p>
        </w:tc>
        <w:tc>
          <w:tcPr>
            <w:tcW w:w="1429" w:type="dxa"/>
          </w:tcPr>
          <w:p w14:paraId="76C98B9F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2CFE4D1F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5C169C56" w14:textId="77777777" w:rsidTr="007053E4">
        <w:tc>
          <w:tcPr>
            <w:tcW w:w="4286" w:type="dxa"/>
          </w:tcPr>
          <w:p w14:paraId="0C9BA836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คอปอเรชั่น เจแปน จำกัด</w:t>
            </w:r>
          </w:p>
        </w:tc>
        <w:tc>
          <w:tcPr>
            <w:tcW w:w="1429" w:type="dxa"/>
          </w:tcPr>
          <w:p w14:paraId="4A90CC80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456" w:type="dxa"/>
          </w:tcPr>
          <w:p w14:paraId="30021CC6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1BD11800" w14:textId="77777777" w:rsidTr="007053E4">
        <w:tc>
          <w:tcPr>
            <w:tcW w:w="4286" w:type="dxa"/>
          </w:tcPr>
          <w:p w14:paraId="6A788939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ซาฟโคล สิงคโปร์ พีทีอี จำกัด</w:t>
            </w:r>
          </w:p>
        </w:tc>
        <w:tc>
          <w:tcPr>
            <w:tcW w:w="1429" w:type="dxa"/>
          </w:tcPr>
          <w:p w14:paraId="2D3544D2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456" w:type="dxa"/>
          </w:tcPr>
          <w:p w14:paraId="6F9E0274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724F5F6A" w14:textId="77777777" w:rsidTr="007053E4">
        <w:tc>
          <w:tcPr>
            <w:tcW w:w="4286" w:type="dxa"/>
          </w:tcPr>
          <w:p w14:paraId="3F927537" w14:textId="24D1C0F6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0A7A82D" w14:textId="180221A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6AEBC772" w14:textId="06FC4C2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104E8F" w14:paraId="1D470608" w14:textId="77777777" w:rsidTr="007053E4">
        <w:tc>
          <w:tcPr>
            <w:tcW w:w="4286" w:type="dxa"/>
          </w:tcPr>
          <w:p w14:paraId="6A0C6136" w14:textId="44E6C1E3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77FA509F" w14:textId="5E56D99A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58F3D534" w14:textId="1DE4672D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104E8F" w14:paraId="520196D7" w14:textId="77777777" w:rsidTr="007053E4">
        <w:tc>
          <w:tcPr>
            <w:tcW w:w="4286" w:type="dxa"/>
          </w:tcPr>
          <w:p w14:paraId="48BF2817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429" w:type="dxa"/>
          </w:tcPr>
          <w:p w14:paraId="6871C342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456" w:type="dxa"/>
          </w:tcPr>
          <w:p w14:paraId="6F5CB110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64328EBE" w14:textId="77777777" w:rsidTr="007053E4">
        <w:tc>
          <w:tcPr>
            <w:tcW w:w="4286" w:type="dxa"/>
          </w:tcPr>
          <w:p w14:paraId="00F1B0AD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ซาฟโคล ชิลี เอส เอ</w:t>
            </w:r>
          </w:p>
        </w:tc>
        <w:tc>
          <w:tcPr>
            <w:tcW w:w="1429" w:type="dxa"/>
          </w:tcPr>
          <w:p w14:paraId="531395A4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ชิลี</w:t>
            </w:r>
          </w:p>
        </w:tc>
        <w:tc>
          <w:tcPr>
            <w:tcW w:w="3456" w:type="dxa"/>
          </w:tcPr>
          <w:p w14:paraId="3160A8A5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104E8F" w14:paraId="6600A9C4" w14:textId="77777777" w:rsidTr="007053E4">
        <w:tc>
          <w:tcPr>
            <w:tcW w:w="4286" w:type="dxa"/>
          </w:tcPr>
          <w:p w14:paraId="029AEFD6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แกมมาอินเวสท์เม้นท์ อิงค์</w:t>
            </w:r>
          </w:p>
        </w:tc>
        <w:tc>
          <w:tcPr>
            <w:tcW w:w="1429" w:type="dxa"/>
          </w:tcPr>
          <w:p w14:paraId="0CEF8BEF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3456" w:type="dxa"/>
          </w:tcPr>
          <w:p w14:paraId="5CD8033A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CB" w:rsidRPr="00104E8F" w14:paraId="1784D9BF" w14:textId="77777777" w:rsidTr="007053E4">
        <w:tc>
          <w:tcPr>
            <w:tcW w:w="4286" w:type="dxa"/>
          </w:tcPr>
          <w:p w14:paraId="427DAFBA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ACB3F25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456" w:type="dxa"/>
          </w:tcPr>
          <w:p w14:paraId="124260B6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CF1684" w:rsidRPr="00104E8F" w14:paraId="215604E5" w14:textId="77777777" w:rsidTr="007053E4">
        <w:trPr>
          <w:trHeight w:val="2333"/>
        </w:trPr>
        <w:tc>
          <w:tcPr>
            <w:tcW w:w="4286" w:type="dxa"/>
          </w:tcPr>
          <w:p w14:paraId="0DC299C7" w14:textId="77777777" w:rsidR="00CF1684" w:rsidRPr="00104E8F" w:rsidRDefault="00CF1684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7D92166B" w14:textId="77777777" w:rsidR="00CF1684" w:rsidRPr="00104E8F" w:rsidRDefault="00CF1684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687310BD" w14:textId="77777777" w:rsidR="00CF1684" w:rsidRPr="00104E8F" w:rsidRDefault="00CF1684" w:rsidP="002A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104E8F" w14:paraId="1397CA88" w14:textId="77777777" w:rsidTr="007053E4">
        <w:trPr>
          <w:trHeight w:val="2333"/>
        </w:trPr>
        <w:tc>
          <w:tcPr>
            <w:tcW w:w="4286" w:type="dxa"/>
          </w:tcPr>
          <w:p w14:paraId="5EA22DA1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429" w:type="dxa"/>
          </w:tcPr>
          <w:p w14:paraId="0EBD7101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14A4DBFA" w14:textId="77777777" w:rsidR="00E324E8" w:rsidRPr="00104E8F" w:rsidRDefault="000073CB" w:rsidP="002A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     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0073CB" w:rsidRPr="00104E8F" w14:paraId="366E6CD9" w14:textId="77777777" w:rsidTr="007053E4">
        <w:tc>
          <w:tcPr>
            <w:tcW w:w="4286" w:type="dxa"/>
          </w:tcPr>
          <w:p w14:paraId="41418C89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นายตัน  บุน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ปิน</w:t>
            </w:r>
          </w:p>
        </w:tc>
        <w:tc>
          <w:tcPr>
            <w:tcW w:w="1429" w:type="dxa"/>
          </w:tcPr>
          <w:p w14:paraId="0AB94867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011B48BA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ถือหุ้นร้อยละ 10 หรือ</w:t>
            </w:r>
          </w:p>
          <w:p w14:paraId="0EC1A89E" w14:textId="77777777" w:rsidR="000073CB" w:rsidRPr="00104E8F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  <w:tr w:rsidR="003F2B6F" w:rsidRPr="00104E8F" w14:paraId="371AB1AA" w14:textId="77777777" w:rsidTr="007053E4">
        <w:tc>
          <w:tcPr>
            <w:tcW w:w="4286" w:type="dxa"/>
          </w:tcPr>
          <w:p w14:paraId="45528FB2" w14:textId="77777777" w:rsidR="003F2B6F" w:rsidRPr="00104E8F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นายตัน เซา ปอ</w:t>
            </w:r>
          </w:p>
        </w:tc>
        <w:tc>
          <w:tcPr>
            <w:tcW w:w="1429" w:type="dxa"/>
          </w:tcPr>
          <w:p w14:paraId="0B5F6D25" w14:textId="77777777" w:rsidR="003F2B6F" w:rsidRPr="00104E8F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66EAD0DF" w14:textId="77777777" w:rsidR="003F2B6F" w:rsidRPr="00104E8F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ถือหุ้นร้อยละ 10 หรือ</w:t>
            </w:r>
          </w:p>
          <w:p w14:paraId="595BF033" w14:textId="77777777" w:rsidR="003F2B6F" w:rsidRPr="00104E8F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</w:tbl>
    <w:p w14:paraId="161E9822" w14:textId="77777777" w:rsidR="00E324E8" w:rsidRPr="00104E8F" w:rsidRDefault="00E324E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14:paraId="2EBF0DDE" w14:textId="77777777" w:rsidR="00014212" w:rsidRPr="00104E8F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104E8F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</w:t>
      </w:r>
      <w:r w:rsidR="00984209" w:rsidRPr="00104E8F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="00542064" w:rsidRPr="00104E8F">
        <w:rPr>
          <w:rFonts w:ascii="Angsana New" w:hAnsi="Angsana New"/>
          <w:sz w:val="30"/>
          <w:szCs w:val="30"/>
          <w:cs/>
        </w:rPr>
        <w:t>แต่ละประเภท</w:t>
      </w:r>
      <w:r w:rsidRPr="00104E8F">
        <w:rPr>
          <w:rFonts w:ascii="Angsana New" w:hAnsi="Angsana New"/>
          <w:sz w:val="30"/>
          <w:szCs w:val="30"/>
          <w:cs/>
          <w:lang w:val="th-TH"/>
        </w:rPr>
        <w:t>อธิบายได้ดังต่อไปนี้</w:t>
      </w:r>
    </w:p>
    <w:p w14:paraId="7283DC5B" w14:textId="77777777" w:rsidR="00014212" w:rsidRPr="00104E8F" w:rsidRDefault="00014212" w:rsidP="00E3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both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553"/>
        <w:gridCol w:w="3717"/>
      </w:tblGrid>
      <w:tr w:rsidR="00294F10" w:rsidRPr="00104E8F" w14:paraId="61845617" w14:textId="77777777" w:rsidTr="005242E0">
        <w:trPr>
          <w:tblHeader/>
        </w:trPr>
        <w:tc>
          <w:tcPr>
            <w:tcW w:w="5553" w:type="dxa"/>
          </w:tcPr>
          <w:p w14:paraId="47A97FAD" w14:textId="77777777" w:rsidR="00294F10" w:rsidRPr="00104E8F" w:rsidRDefault="0098420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717" w:type="dxa"/>
          </w:tcPr>
          <w:p w14:paraId="4C93E9FC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94F10" w:rsidRPr="00104E8F" w14:paraId="509F44DC" w14:textId="77777777" w:rsidTr="005242E0">
        <w:tc>
          <w:tcPr>
            <w:tcW w:w="5553" w:type="dxa"/>
          </w:tcPr>
          <w:p w14:paraId="2CE79FA0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717" w:type="dxa"/>
          </w:tcPr>
          <w:p w14:paraId="4CE38CD9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104E8F" w14:paraId="7B6E5C88" w14:textId="77777777" w:rsidTr="005242E0">
        <w:tc>
          <w:tcPr>
            <w:tcW w:w="5553" w:type="dxa"/>
          </w:tcPr>
          <w:p w14:paraId="09219892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3717" w:type="dxa"/>
          </w:tcPr>
          <w:p w14:paraId="68E6DB0C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104E8F" w14:paraId="597077EB" w14:textId="77777777" w:rsidTr="005242E0">
        <w:tc>
          <w:tcPr>
            <w:tcW w:w="5553" w:type="dxa"/>
          </w:tcPr>
          <w:p w14:paraId="53E0D34D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717" w:type="dxa"/>
          </w:tcPr>
          <w:p w14:paraId="73172196" w14:textId="77777777" w:rsidR="00294F10" w:rsidRPr="00104E8F" w:rsidRDefault="00B96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E033E" w:rsidRPr="00104E8F" w14:paraId="590A6677" w14:textId="77777777" w:rsidTr="005242E0">
        <w:tc>
          <w:tcPr>
            <w:tcW w:w="5553" w:type="dxa"/>
          </w:tcPr>
          <w:p w14:paraId="4AB55919" w14:textId="77777777" w:rsidR="007E033E" w:rsidRPr="00104E8F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717" w:type="dxa"/>
          </w:tcPr>
          <w:p w14:paraId="2A27EF0C" w14:textId="77777777" w:rsidR="007E033E" w:rsidRPr="00104E8F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104E8F" w14:paraId="52941EFB" w14:textId="77777777" w:rsidTr="005242E0">
        <w:tc>
          <w:tcPr>
            <w:tcW w:w="5553" w:type="dxa"/>
          </w:tcPr>
          <w:p w14:paraId="7F09CB87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717" w:type="dxa"/>
          </w:tcPr>
          <w:p w14:paraId="35D1F441" w14:textId="77777777" w:rsidR="00294F10" w:rsidRPr="00104E8F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C69E0" w:rsidRPr="00104E8F" w14:paraId="4CD9F7D0" w14:textId="77777777" w:rsidTr="005242E0">
        <w:tc>
          <w:tcPr>
            <w:tcW w:w="5553" w:type="dxa"/>
          </w:tcPr>
          <w:p w14:paraId="177553F6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717" w:type="dxa"/>
          </w:tcPr>
          <w:p w14:paraId="0B22B081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C69E0" w:rsidRPr="00104E8F" w14:paraId="4D11DBE1" w14:textId="77777777" w:rsidTr="005242E0">
        <w:tc>
          <w:tcPr>
            <w:tcW w:w="5553" w:type="dxa"/>
          </w:tcPr>
          <w:p w14:paraId="6104D42E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717" w:type="dxa"/>
          </w:tcPr>
          <w:p w14:paraId="114CDEF3" w14:textId="77777777" w:rsidR="004C69E0" w:rsidRPr="00104E8F" w:rsidRDefault="004F48A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4C69E0" w:rsidRPr="00104E8F" w14:paraId="4284B7A9" w14:textId="77777777" w:rsidTr="005242E0">
        <w:tc>
          <w:tcPr>
            <w:tcW w:w="5553" w:type="dxa"/>
          </w:tcPr>
          <w:p w14:paraId="412D2B24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717" w:type="dxa"/>
          </w:tcPr>
          <w:p w14:paraId="7CDCED33" w14:textId="77777777" w:rsidR="004C69E0" w:rsidRPr="00104E8F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</w:tbl>
    <w:p w14:paraId="72CDA5A2" w14:textId="77777777" w:rsidR="00841333" w:rsidRPr="00104E8F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</w:p>
    <w:p w14:paraId="1176C252" w14:textId="77777777" w:rsidR="00841333" w:rsidRPr="00104E8F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8B2EE93" w14:textId="7C067DAF" w:rsidR="00841333" w:rsidRPr="00104E8F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010A121" w14:textId="390240E3" w:rsidR="00CF1684" w:rsidRPr="00104E8F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6800C66" w14:textId="196866EB" w:rsidR="00CF1684" w:rsidRPr="00104E8F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541123F" w14:textId="3C65E2AA" w:rsidR="00CF1684" w:rsidRPr="00104E8F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BB55D30" w14:textId="77777777" w:rsidR="00CF1684" w:rsidRPr="00104E8F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27BEB00" w14:textId="46F34F18" w:rsidR="00875AD8" w:rsidRPr="00104E8F" w:rsidRDefault="00875AD8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F2E1B5D" w14:textId="77777777" w:rsidR="00875AD8" w:rsidRPr="00104E8F" w:rsidRDefault="00875AD8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886AB3A" w14:textId="14096D4D" w:rsidR="00014212" w:rsidRPr="00104E8F" w:rsidRDefault="00014212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104E8F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</w:t>
      </w:r>
      <w:r w:rsidR="00294F10" w:rsidRPr="00104E8F">
        <w:rPr>
          <w:rFonts w:ascii="Angsana New" w:hAnsi="Angsana New"/>
          <w:sz w:val="30"/>
          <w:szCs w:val="30"/>
          <w:cs/>
          <w:lang w:val="th-TH"/>
        </w:rPr>
        <w:t>ที่สำคัญกับบุคคลหรือกิจการที่เกี่ยวข้องกัน</w:t>
      </w:r>
      <w:r w:rsidRPr="00104E8F">
        <w:rPr>
          <w:rFonts w:ascii="Angsana New" w:hAnsi="Angsana New"/>
          <w:sz w:val="30"/>
          <w:szCs w:val="30"/>
          <w:cs/>
          <w:lang w:val="th-TH"/>
        </w:rPr>
        <w:t>สำหรับแต่ละปีสิ้นสุดวันที่</w:t>
      </w:r>
      <w:r w:rsidR="004F7C70" w:rsidRPr="00104E8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F7C70"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  <w:lang w:val="th-TH"/>
        </w:rPr>
        <w:t>ธันวาคม สรุปได้ดังนี้</w:t>
      </w:r>
    </w:p>
    <w:p w14:paraId="6163D24B" w14:textId="77777777" w:rsidR="00522303" w:rsidRPr="00104E8F" w:rsidRDefault="00522303" w:rsidP="00BF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2"/>
          <w:szCs w:val="22"/>
          <w:cs/>
          <w:lang w:val="th-TH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107"/>
        <w:gridCol w:w="270"/>
        <w:gridCol w:w="1098"/>
        <w:gridCol w:w="9"/>
        <w:gridCol w:w="270"/>
        <w:gridCol w:w="1125"/>
      </w:tblGrid>
      <w:tr w:rsidR="000E42AE" w:rsidRPr="00104E8F" w14:paraId="5955EB05" w14:textId="77777777" w:rsidTr="005242E0">
        <w:tc>
          <w:tcPr>
            <w:tcW w:w="3942" w:type="dxa"/>
          </w:tcPr>
          <w:p w14:paraId="4D877BC2" w14:textId="77777777" w:rsidR="000E42AE" w:rsidRPr="00104E8F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A3AC9F" w14:textId="77777777" w:rsidR="000E42AE" w:rsidRPr="00104E8F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224639" w14:textId="77777777" w:rsidR="000E42AE" w:rsidRPr="00104E8F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0ECD937" w14:textId="77777777" w:rsidR="000E42AE" w:rsidRPr="00104E8F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7AA" w:rsidRPr="00104E8F" w14:paraId="083B532E" w14:textId="77777777" w:rsidTr="005242E0">
        <w:tc>
          <w:tcPr>
            <w:tcW w:w="3942" w:type="dxa"/>
          </w:tcPr>
          <w:p w14:paraId="50260910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14:paraId="5E369A61" w14:textId="471C6A3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CD66D5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EEF34A" w14:textId="79215B56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F825BE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CCCA4EC" w14:textId="5E944402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DF9C5F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A7EA98D" w14:textId="57EE358D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71F5E" w:rsidRPr="00104E8F" w14:paraId="184CB90A" w14:textId="77777777" w:rsidTr="005242E0">
        <w:trPr>
          <w:trHeight w:hRule="exact" w:val="362"/>
        </w:trPr>
        <w:tc>
          <w:tcPr>
            <w:tcW w:w="3942" w:type="dxa"/>
          </w:tcPr>
          <w:p w14:paraId="66F2ADBA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14:paraId="06FFA43F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1F5E" w:rsidRPr="00104E8F" w14:paraId="00F5BECD" w14:textId="77777777" w:rsidTr="005242E0">
        <w:tc>
          <w:tcPr>
            <w:tcW w:w="3942" w:type="dxa"/>
          </w:tcPr>
          <w:p w14:paraId="5263784B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4D0AAFE9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4F3E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2EBCFF3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54943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285AB9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C2D2B59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4BB64" w14:textId="77777777" w:rsidR="00671F5E" w:rsidRPr="00104E8F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7AA" w:rsidRPr="00104E8F" w14:paraId="7E57A9D4" w14:textId="77777777" w:rsidTr="005242E0">
        <w:tc>
          <w:tcPr>
            <w:tcW w:w="3942" w:type="dxa"/>
          </w:tcPr>
          <w:p w14:paraId="6EA57F48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43" w:type="dxa"/>
          </w:tcPr>
          <w:p w14:paraId="5E10F1EE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1E17BE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81BD85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508DED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61AB8B" w14:textId="578EBE30" w:rsidR="002E47AA" w:rsidRPr="00104E8F" w:rsidRDefault="00397921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32,141</w:t>
            </w:r>
          </w:p>
        </w:tc>
        <w:tc>
          <w:tcPr>
            <w:tcW w:w="279" w:type="dxa"/>
            <w:gridSpan w:val="2"/>
          </w:tcPr>
          <w:p w14:paraId="4EFEC372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E9CBEFD" w14:textId="33CF4F5A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51,236</w:t>
            </w:r>
          </w:p>
        </w:tc>
      </w:tr>
      <w:tr w:rsidR="002E47AA" w:rsidRPr="00104E8F" w14:paraId="0E4394E8" w14:textId="77777777" w:rsidTr="005242E0">
        <w:tc>
          <w:tcPr>
            <w:tcW w:w="3942" w:type="dxa"/>
          </w:tcPr>
          <w:p w14:paraId="041B1385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1DC87F34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C4B5F9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885E142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1F659D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89FA32" w14:textId="1DC81F0A" w:rsidR="002E47AA" w:rsidRPr="00104E8F" w:rsidRDefault="00397921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4,380</w:t>
            </w:r>
          </w:p>
        </w:tc>
        <w:tc>
          <w:tcPr>
            <w:tcW w:w="279" w:type="dxa"/>
            <w:gridSpan w:val="2"/>
          </w:tcPr>
          <w:p w14:paraId="065038EB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A4404C" w14:textId="08831EF6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5,129</w:t>
            </w:r>
          </w:p>
        </w:tc>
      </w:tr>
      <w:tr w:rsidR="002E47AA" w:rsidRPr="00104E8F" w14:paraId="247CDEA2" w14:textId="77777777" w:rsidTr="005242E0">
        <w:tc>
          <w:tcPr>
            <w:tcW w:w="3942" w:type="dxa"/>
          </w:tcPr>
          <w:p w14:paraId="51B42DF8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8546AF3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979650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376E5115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295A30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75A8D2" w14:textId="4ECBDFD7" w:rsidR="002E47AA" w:rsidRPr="00104E8F" w:rsidRDefault="00397921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9" w:type="dxa"/>
            <w:gridSpan w:val="2"/>
          </w:tcPr>
          <w:p w14:paraId="43DA61C5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5A878" w14:textId="380E32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677584" w:rsidRPr="00104E8F" w14:paraId="2E52237C" w14:textId="77777777" w:rsidTr="005242E0">
        <w:trPr>
          <w:trHeight w:hRule="exact" w:val="288"/>
        </w:trPr>
        <w:tc>
          <w:tcPr>
            <w:tcW w:w="3942" w:type="dxa"/>
          </w:tcPr>
          <w:p w14:paraId="6575BAED" w14:textId="77777777" w:rsidR="00677584" w:rsidRPr="00104E8F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090FA46" w14:textId="77777777" w:rsidR="00677584" w:rsidRPr="00104E8F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DE4A04" w14:textId="77777777" w:rsidR="00677584" w:rsidRPr="00104E8F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5ECA3539" w14:textId="77777777" w:rsidR="00677584" w:rsidRPr="00104E8F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8A746" w14:textId="77777777" w:rsidR="00677584" w:rsidRPr="00104E8F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E5DA8E" w14:textId="77777777" w:rsidR="00677584" w:rsidRPr="00104E8F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FFE6749" w14:textId="77777777" w:rsidR="00677584" w:rsidRPr="00104E8F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DCD0C00" w14:textId="77777777" w:rsidR="00677584" w:rsidRPr="00104E8F" w:rsidRDefault="00677584" w:rsidP="0067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0280A77" w14:textId="77777777" w:rsidR="00BF4BC3" w:rsidRPr="00104E8F" w:rsidRDefault="00BF4BC3"/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107"/>
        <w:gridCol w:w="270"/>
        <w:gridCol w:w="1098"/>
        <w:gridCol w:w="279"/>
        <w:gridCol w:w="1125"/>
      </w:tblGrid>
      <w:tr w:rsidR="00666899" w:rsidRPr="00104E8F" w14:paraId="109B1DE3" w14:textId="77777777" w:rsidTr="005242E0">
        <w:tc>
          <w:tcPr>
            <w:tcW w:w="3942" w:type="dxa"/>
          </w:tcPr>
          <w:p w14:paraId="3B263678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43" w:type="dxa"/>
          </w:tcPr>
          <w:p w14:paraId="44047F1F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DA6D1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445A8F9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1479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E52C2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B498610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A8E662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7AA" w:rsidRPr="00104E8F" w14:paraId="2B358FBD" w14:textId="77777777" w:rsidTr="005242E0">
        <w:trPr>
          <w:trHeight w:val="362"/>
        </w:trPr>
        <w:tc>
          <w:tcPr>
            <w:tcW w:w="3942" w:type="dxa"/>
          </w:tcPr>
          <w:p w14:paraId="29D6509A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14:paraId="1DDEF432" w14:textId="4FF49A82" w:rsidR="002E47AA" w:rsidRPr="00104E8F" w:rsidRDefault="006F755F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2,691,226</w:t>
            </w:r>
          </w:p>
        </w:tc>
        <w:tc>
          <w:tcPr>
            <w:tcW w:w="270" w:type="dxa"/>
          </w:tcPr>
          <w:p w14:paraId="0D4AEA40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E0942B0" w14:textId="2BB5F560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2,682,779</w:t>
            </w:r>
          </w:p>
        </w:tc>
        <w:tc>
          <w:tcPr>
            <w:tcW w:w="270" w:type="dxa"/>
          </w:tcPr>
          <w:p w14:paraId="14501E93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B1AF90" w14:textId="2E296474" w:rsidR="002E47AA" w:rsidRPr="00104E8F" w:rsidRDefault="001F7C82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2,682,781</w:t>
            </w:r>
          </w:p>
        </w:tc>
        <w:tc>
          <w:tcPr>
            <w:tcW w:w="279" w:type="dxa"/>
          </w:tcPr>
          <w:p w14:paraId="1BA91011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DA0D1B" w14:textId="52345EB3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2,674,553</w:t>
            </w:r>
          </w:p>
        </w:tc>
      </w:tr>
      <w:tr w:rsidR="002E47AA" w:rsidRPr="00104E8F" w14:paraId="5DD51CC7" w14:textId="77777777" w:rsidTr="005242E0">
        <w:tc>
          <w:tcPr>
            <w:tcW w:w="3942" w:type="dxa"/>
          </w:tcPr>
          <w:p w14:paraId="40D811B6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43" w:type="dxa"/>
          </w:tcPr>
          <w:p w14:paraId="3C2C5AF8" w14:textId="1D6AE898" w:rsidR="002E47AA" w:rsidRPr="00104E8F" w:rsidRDefault="006F755F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9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40,028</w:t>
            </w:r>
          </w:p>
        </w:tc>
        <w:tc>
          <w:tcPr>
            <w:tcW w:w="270" w:type="dxa"/>
          </w:tcPr>
          <w:p w14:paraId="0CAAAC7F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AA833CB" w14:textId="6D15FC4E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17,276</w:t>
            </w:r>
          </w:p>
        </w:tc>
        <w:tc>
          <w:tcPr>
            <w:tcW w:w="270" w:type="dxa"/>
          </w:tcPr>
          <w:p w14:paraId="71D7BA4D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C1307B7" w14:textId="31736EF2" w:rsidR="002E47AA" w:rsidRPr="00104E8F" w:rsidRDefault="001F7C82" w:rsidP="00A6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40,028</w:t>
            </w:r>
          </w:p>
        </w:tc>
        <w:tc>
          <w:tcPr>
            <w:tcW w:w="279" w:type="dxa"/>
          </w:tcPr>
          <w:p w14:paraId="011BFF7B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24B8DF" w14:textId="35104463" w:rsidR="002E47AA" w:rsidRPr="00104E8F" w:rsidRDefault="002E47AA" w:rsidP="005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17,276</w:t>
            </w:r>
          </w:p>
        </w:tc>
      </w:tr>
      <w:tr w:rsidR="002E47AA" w:rsidRPr="00104E8F" w14:paraId="508CAF13" w14:textId="77777777" w:rsidTr="005242E0">
        <w:tc>
          <w:tcPr>
            <w:tcW w:w="3942" w:type="dxa"/>
          </w:tcPr>
          <w:p w14:paraId="53BDD47F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48DF856" w14:textId="30466209" w:rsidR="002E47AA" w:rsidRPr="00104E8F" w:rsidRDefault="006F755F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6,872</w:t>
            </w:r>
          </w:p>
        </w:tc>
        <w:tc>
          <w:tcPr>
            <w:tcW w:w="270" w:type="dxa"/>
          </w:tcPr>
          <w:p w14:paraId="457CB9CF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F10760" w14:textId="7D9784C8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6,422</w:t>
            </w:r>
          </w:p>
        </w:tc>
        <w:tc>
          <w:tcPr>
            <w:tcW w:w="270" w:type="dxa"/>
          </w:tcPr>
          <w:p w14:paraId="25B4CB2A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E2C335" w14:textId="59FAFDDF" w:rsidR="002E47AA" w:rsidRPr="00104E8F" w:rsidRDefault="001F7C82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5,666</w:t>
            </w:r>
          </w:p>
        </w:tc>
        <w:tc>
          <w:tcPr>
            <w:tcW w:w="279" w:type="dxa"/>
          </w:tcPr>
          <w:p w14:paraId="4D677D87" w14:textId="77777777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478381" w14:textId="76F175BB" w:rsidR="002E47AA" w:rsidRPr="00104E8F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4,559</w:t>
            </w:r>
          </w:p>
        </w:tc>
      </w:tr>
      <w:tr w:rsidR="001F7C82" w:rsidRPr="00104E8F" w14:paraId="23C175B3" w14:textId="77777777" w:rsidTr="005242E0">
        <w:tc>
          <w:tcPr>
            <w:tcW w:w="3942" w:type="dxa"/>
          </w:tcPr>
          <w:p w14:paraId="4025431F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14:paraId="708CC038" w14:textId="5D0FFAE0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34,224</w:t>
            </w:r>
          </w:p>
        </w:tc>
        <w:tc>
          <w:tcPr>
            <w:tcW w:w="270" w:type="dxa"/>
          </w:tcPr>
          <w:p w14:paraId="62B71AE1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8F115E" w14:textId="4BC8AAEA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24,555</w:t>
            </w:r>
          </w:p>
        </w:tc>
        <w:tc>
          <w:tcPr>
            <w:tcW w:w="270" w:type="dxa"/>
          </w:tcPr>
          <w:p w14:paraId="7C99FEA3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CABBF6" w14:textId="0554FF70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34,224</w:t>
            </w:r>
          </w:p>
        </w:tc>
        <w:tc>
          <w:tcPr>
            <w:tcW w:w="279" w:type="dxa"/>
          </w:tcPr>
          <w:p w14:paraId="0E9992E1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4A4724B" w14:textId="00B3A866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24,555</w:t>
            </w:r>
          </w:p>
        </w:tc>
      </w:tr>
      <w:tr w:rsidR="001F7C82" w:rsidRPr="00104E8F" w14:paraId="06C8A4A4" w14:textId="77777777" w:rsidTr="005242E0">
        <w:tc>
          <w:tcPr>
            <w:tcW w:w="3942" w:type="dxa"/>
          </w:tcPr>
          <w:p w14:paraId="4FCD0E52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14:paraId="08AB45C5" w14:textId="5605AEA2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728,448</w:t>
            </w:r>
          </w:p>
        </w:tc>
        <w:tc>
          <w:tcPr>
            <w:tcW w:w="270" w:type="dxa"/>
          </w:tcPr>
          <w:p w14:paraId="2DA05236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7EAB91" w14:textId="14FEEB65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696,398</w:t>
            </w:r>
          </w:p>
        </w:tc>
        <w:tc>
          <w:tcPr>
            <w:tcW w:w="270" w:type="dxa"/>
          </w:tcPr>
          <w:p w14:paraId="6888E497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B66C10" w14:textId="7BEFACCE" w:rsidR="001F7C82" w:rsidRPr="00104E8F" w:rsidRDefault="001F7C82" w:rsidP="00A6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728,448</w:t>
            </w:r>
          </w:p>
        </w:tc>
        <w:tc>
          <w:tcPr>
            <w:tcW w:w="279" w:type="dxa"/>
          </w:tcPr>
          <w:p w14:paraId="7F5CA1A3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FB1E5C6" w14:textId="23494CE7" w:rsidR="001F7C82" w:rsidRPr="00104E8F" w:rsidRDefault="001F7C82" w:rsidP="005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696,398</w:t>
            </w:r>
          </w:p>
        </w:tc>
      </w:tr>
      <w:tr w:rsidR="001F7C82" w:rsidRPr="00104E8F" w14:paraId="10144B49" w14:textId="77777777" w:rsidTr="005242E0">
        <w:tc>
          <w:tcPr>
            <w:tcW w:w="3942" w:type="dxa"/>
          </w:tcPr>
          <w:p w14:paraId="5A60D489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4FC66502" w14:textId="78AF9E62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  <w:tc>
          <w:tcPr>
            <w:tcW w:w="270" w:type="dxa"/>
          </w:tcPr>
          <w:p w14:paraId="091DE462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CF313B" w14:textId="1B123EDD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  <w:tc>
          <w:tcPr>
            <w:tcW w:w="270" w:type="dxa"/>
          </w:tcPr>
          <w:p w14:paraId="59A09606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A84C1C" w14:textId="34C54409" w:rsidR="001F7C82" w:rsidRPr="00104E8F" w:rsidRDefault="001F7C82" w:rsidP="00A6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  <w:tc>
          <w:tcPr>
            <w:tcW w:w="279" w:type="dxa"/>
          </w:tcPr>
          <w:p w14:paraId="537C7F2D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A27B33E" w14:textId="07AEB549" w:rsidR="001F7C82" w:rsidRPr="00104E8F" w:rsidRDefault="001F7C82" w:rsidP="005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</w:tr>
      <w:tr w:rsidR="001F7C82" w:rsidRPr="00104E8F" w14:paraId="4D8E6A81" w14:textId="77777777" w:rsidTr="005242E0">
        <w:tc>
          <w:tcPr>
            <w:tcW w:w="3942" w:type="dxa"/>
          </w:tcPr>
          <w:p w14:paraId="7598E95C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63D7752" w14:textId="080C6548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42,787</w:t>
            </w:r>
          </w:p>
        </w:tc>
        <w:tc>
          <w:tcPr>
            <w:tcW w:w="270" w:type="dxa"/>
          </w:tcPr>
          <w:p w14:paraId="7F1732DE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0763B0" w14:textId="45AB05F5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40,612</w:t>
            </w:r>
          </w:p>
        </w:tc>
        <w:tc>
          <w:tcPr>
            <w:tcW w:w="270" w:type="dxa"/>
          </w:tcPr>
          <w:p w14:paraId="0E88264A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31A613" w14:textId="51718CED" w:rsidR="001F7C82" w:rsidRPr="00104E8F" w:rsidRDefault="001F7C82" w:rsidP="00A6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42,787</w:t>
            </w:r>
          </w:p>
        </w:tc>
        <w:tc>
          <w:tcPr>
            <w:tcW w:w="279" w:type="dxa"/>
          </w:tcPr>
          <w:p w14:paraId="43BCDB6D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3ACB1A" w14:textId="027DCB2F" w:rsidR="001F7C82" w:rsidRPr="00104E8F" w:rsidRDefault="001F7C82" w:rsidP="005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40,612</w:t>
            </w:r>
          </w:p>
        </w:tc>
      </w:tr>
      <w:tr w:rsidR="001F7C82" w:rsidRPr="00104E8F" w14:paraId="69870CBF" w14:textId="77777777" w:rsidTr="005242E0">
        <w:tc>
          <w:tcPr>
            <w:tcW w:w="3942" w:type="dxa"/>
          </w:tcPr>
          <w:p w14:paraId="6B98AA55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43" w:type="dxa"/>
          </w:tcPr>
          <w:p w14:paraId="5ACB660E" w14:textId="6AC08783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8170592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3D8DC1" w14:textId="073EBBE3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7273E52D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32BD4CC" w14:textId="0C383AC4" w:rsidR="001F7C82" w:rsidRPr="00104E8F" w:rsidRDefault="001F7C82" w:rsidP="00A6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9" w:type="dxa"/>
          </w:tcPr>
          <w:p w14:paraId="238F9437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35D05B" w14:textId="2A1C6544" w:rsidR="001F7C82" w:rsidRPr="00104E8F" w:rsidRDefault="001F7C82" w:rsidP="0050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1F7C82" w:rsidRPr="00104E8F" w14:paraId="08775830" w14:textId="77777777" w:rsidTr="005242E0">
        <w:tc>
          <w:tcPr>
            <w:tcW w:w="3942" w:type="dxa"/>
          </w:tcPr>
          <w:p w14:paraId="7D00E57B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2670A7AE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D8BC3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47919B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9B203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1EFA9A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880B3CB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7E6863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C82" w:rsidRPr="00104E8F" w14:paraId="019D13A5" w14:textId="77777777" w:rsidTr="005242E0">
        <w:tc>
          <w:tcPr>
            <w:tcW w:w="3942" w:type="dxa"/>
          </w:tcPr>
          <w:p w14:paraId="657EE215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4FB425C1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94D0E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EADFA29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2DC32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A65A2F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2DE85C2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BE1E4B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C82" w:rsidRPr="00104E8F" w14:paraId="7AB4EA4A" w14:textId="77777777" w:rsidTr="005242E0">
        <w:tc>
          <w:tcPr>
            <w:tcW w:w="3942" w:type="dxa"/>
          </w:tcPr>
          <w:p w14:paraId="02073FBE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</w:tcPr>
          <w:p w14:paraId="6B25023C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3B591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E926E9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68B10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91DD85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06EC2923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F2D3D2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7C82" w:rsidRPr="00104E8F" w14:paraId="3D33432D" w14:textId="77777777" w:rsidTr="005242E0">
        <w:tc>
          <w:tcPr>
            <w:tcW w:w="3942" w:type="dxa"/>
          </w:tcPr>
          <w:p w14:paraId="098D1245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ผลประโยชน์ระยะสั้นของพนักงาน</w:t>
            </w:r>
          </w:p>
        </w:tc>
        <w:tc>
          <w:tcPr>
            <w:tcW w:w="1143" w:type="dxa"/>
          </w:tcPr>
          <w:p w14:paraId="04029E70" w14:textId="79987240" w:rsidR="001F7C82" w:rsidRPr="00104E8F" w:rsidRDefault="00B275AF" w:rsidP="00C12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47,543</w:t>
            </w:r>
          </w:p>
        </w:tc>
        <w:tc>
          <w:tcPr>
            <w:tcW w:w="270" w:type="dxa"/>
          </w:tcPr>
          <w:p w14:paraId="7384D918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896694" w14:textId="36342FFC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44,708</w:t>
            </w:r>
          </w:p>
        </w:tc>
        <w:tc>
          <w:tcPr>
            <w:tcW w:w="270" w:type="dxa"/>
          </w:tcPr>
          <w:p w14:paraId="14311528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056DC2" w14:textId="652750F8" w:rsidR="001F7C82" w:rsidRPr="00104E8F" w:rsidRDefault="00B275AF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44,865</w:t>
            </w:r>
          </w:p>
        </w:tc>
        <w:tc>
          <w:tcPr>
            <w:tcW w:w="279" w:type="dxa"/>
          </w:tcPr>
          <w:p w14:paraId="7D50773A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FADE6A" w14:textId="3CE641D2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42,289</w:t>
            </w:r>
          </w:p>
        </w:tc>
      </w:tr>
      <w:tr w:rsidR="001F7C82" w:rsidRPr="00104E8F" w14:paraId="72A5602A" w14:textId="77777777" w:rsidTr="005242E0">
        <w:tc>
          <w:tcPr>
            <w:tcW w:w="3942" w:type="dxa"/>
          </w:tcPr>
          <w:p w14:paraId="72A4F7CD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DC3673D" w14:textId="64C658CF" w:rsidR="001F7C82" w:rsidRPr="00104E8F" w:rsidRDefault="00C12D19" w:rsidP="00C12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270" w:type="dxa"/>
          </w:tcPr>
          <w:p w14:paraId="0C5C5B11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1E4EBA" w14:textId="24C3AB4C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7,058</w:t>
            </w:r>
          </w:p>
        </w:tc>
        <w:tc>
          <w:tcPr>
            <w:tcW w:w="270" w:type="dxa"/>
          </w:tcPr>
          <w:p w14:paraId="7BBF0E35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9102E2" w14:textId="298E7D35" w:rsidR="001F7C82" w:rsidRPr="00104E8F" w:rsidRDefault="002117FF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9" w:type="dxa"/>
          </w:tcPr>
          <w:p w14:paraId="35288D37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FBE4D38" w14:textId="5A79E98A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1F7C82" w:rsidRPr="00104E8F" w14:paraId="15428F45" w14:textId="77777777" w:rsidTr="005242E0">
        <w:tc>
          <w:tcPr>
            <w:tcW w:w="3942" w:type="dxa"/>
          </w:tcPr>
          <w:p w14:paraId="4D673127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AD595CA" w14:textId="725A70A9" w:rsidR="001F7C82" w:rsidRPr="00104E8F" w:rsidRDefault="004D71EF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48,914</w:t>
            </w:r>
          </w:p>
        </w:tc>
        <w:tc>
          <w:tcPr>
            <w:tcW w:w="270" w:type="dxa"/>
          </w:tcPr>
          <w:p w14:paraId="3EE01A15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6557E35" w14:textId="6FEC66B6" w:rsidR="001F7C82" w:rsidRPr="00104E8F" w:rsidRDefault="001F7C82" w:rsidP="00D2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51,766</w:t>
            </w:r>
          </w:p>
        </w:tc>
        <w:tc>
          <w:tcPr>
            <w:tcW w:w="270" w:type="dxa"/>
          </w:tcPr>
          <w:p w14:paraId="08D78449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FA8D81" w14:textId="0AD6BFC3" w:rsidR="001F7C82" w:rsidRPr="00104E8F" w:rsidRDefault="002117FF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46,</w:t>
            </w:r>
            <w:r w:rsidR="004D71EF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9" w:type="dxa"/>
          </w:tcPr>
          <w:p w14:paraId="7D137569" w14:textId="77777777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E8C3E65" w14:textId="5603F1A4" w:rsidR="001F7C82" w:rsidRPr="00104E8F" w:rsidRDefault="001F7C82" w:rsidP="001F7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49,272</w:t>
            </w:r>
          </w:p>
        </w:tc>
      </w:tr>
    </w:tbl>
    <w:p w14:paraId="357F172B" w14:textId="77777777" w:rsidR="00251292" w:rsidRPr="00104E8F" w:rsidRDefault="00251292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7A8A2F0" w14:textId="77777777" w:rsidR="00AD7B8E" w:rsidRPr="00104E8F" w:rsidRDefault="005D22D0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tab/>
      </w:r>
    </w:p>
    <w:p w14:paraId="4B7FB49E" w14:textId="77777777" w:rsidR="00AD7B8E" w:rsidRPr="00104E8F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D40ECA8" w14:textId="77777777" w:rsidR="00AD7B8E" w:rsidRPr="00104E8F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EC3F260" w14:textId="77777777" w:rsidR="00AD7B8E" w:rsidRPr="00104E8F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E3624C3" w14:textId="77777777" w:rsidR="00DA3D92" w:rsidRPr="00104E8F" w:rsidRDefault="00DA3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br w:type="page"/>
      </w:r>
    </w:p>
    <w:p w14:paraId="7E2D4F83" w14:textId="5605B9FF" w:rsidR="00AD7B8E" w:rsidRPr="00104E8F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0E42AE" w:rsidRPr="00104E8F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7474E0" w:rsidRPr="00104E8F">
        <w:rPr>
          <w:rFonts w:ascii="Angsana New" w:hAnsi="Angsana New"/>
          <w:sz w:val="30"/>
          <w:szCs w:val="30"/>
          <w:cs/>
        </w:rPr>
        <w:t xml:space="preserve"> ณ</w:t>
      </w:r>
      <w:r w:rsidRPr="00104E8F">
        <w:rPr>
          <w:rFonts w:ascii="Angsana New" w:hAnsi="Angsana New"/>
          <w:sz w:val="30"/>
          <w:szCs w:val="30"/>
          <w:cs/>
        </w:rPr>
        <w:t xml:space="preserve"> วันที่ </w:t>
      </w:r>
      <w:r w:rsidR="0032666B" w:rsidRPr="00104E8F">
        <w:rPr>
          <w:rFonts w:ascii="Angsana New" w:hAnsi="Angsana New"/>
          <w:sz w:val="30"/>
          <w:szCs w:val="30"/>
        </w:rPr>
        <w:t>31</w:t>
      </w:r>
      <w:r w:rsidRPr="00104E8F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B504C67" w14:textId="26FBF69D" w:rsidR="000E42AE" w:rsidRPr="00104E8F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9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89"/>
        <w:gridCol w:w="1170"/>
        <w:gridCol w:w="270"/>
        <w:gridCol w:w="1080"/>
        <w:gridCol w:w="270"/>
        <w:gridCol w:w="1170"/>
        <w:gridCol w:w="270"/>
        <w:gridCol w:w="1080"/>
      </w:tblGrid>
      <w:tr w:rsidR="0065354F" w:rsidRPr="00104E8F" w14:paraId="2884CE4F" w14:textId="77777777" w:rsidTr="001E05E5">
        <w:tc>
          <w:tcPr>
            <w:tcW w:w="3889" w:type="dxa"/>
          </w:tcPr>
          <w:p w14:paraId="03C79AB6" w14:textId="1B44E739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0" w:type="dxa"/>
            <w:gridSpan w:val="3"/>
          </w:tcPr>
          <w:p w14:paraId="1B86F4B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67A81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AA935E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354F" w:rsidRPr="00104E8F" w14:paraId="492A0BDF" w14:textId="77777777" w:rsidTr="001E05E5">
        <w:tc>
          <w:tcPr>
            <w:tcW w:w="3889" w:type="dxa"/>
          </w:tcPr>
          <w:p w14:paraId="09EB70D0" w14:textId="77777777" w:rsidR="0065354F" w:rsidRPr="00104E8F" w:rsidRDefault="0065354F" w:rsidP="0065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539350" w14:textId="4F1D6B0A" w:rsidR="0065354F" w:rsidRPr="00104E8F" w:rsidRDefault="0065354F" w:rsidP="0065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9471CEF" w14:textId="77777777" w:rsidR="0065354F" w:rsidRPr="00104E8F" w:rsidRDefault="0065354F" w:rsidP="0065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DD17F" w14:textId="3CAE9F9A" w:rsidR="0065354F" w:rsidRPr="00104E8F" w:rsidRDefault="0065354F" w:rsidP="0065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CAB25B" w14:textId="77777777" w:rsidR="0065354F" w:rsidRPr="00104E8F" w:rsidRDefault="0065354F" w:rsidP="0065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90FE4" w14:textId="7DE100D1" w:rsidR="0065354F" w:rsidRPr="00104E8F" w:rsidRDefault="0065354F" w:rsidP="0065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1539EEE" w14:textId="77777777" w:rsidR="0065354F" w:rsidRPr="00104E8F" w:rsidRDefault="0065354F" w:rsidP="0065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4F4A4" w14:textId="018D6754" w:rsidR="0065354F" w:rsidRPr="00104E8F" w:rsidRDefault="0065354F" w:rsidP="0065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5354F" w:rsidRPr="00104E8F" w14:paraId="1DB12962" w14:textId="77777777" w:rsidTr="001E05E5">
        <w:tc>
          <w:tcPr>
            <w:tcW w:w="3889" w:type="dxa"/>
          </w:tcPr>
          <w:p w14:paraId="00425378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B88E476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77A5B" w:rsidRPr="00104E8F" w14:paraId="51F8802B" w14:textId="77777777" w:rsidTr="001E05E5">
        <w:tc>
          <w:tcPr>
            <w:tcW w:w="3889" w:type="dxa"/>
          </w:tcPr>
          <w:p w14:paraId="308D6464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512C14" w14:textId="317965EE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4D1FF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F3D0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E33AD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5147C5" w14:textId="39B6D37A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8,889</w:t>
            </w:r>
          </w:p>
        </w:tc>
        <w:tc>
          <w:tcPr>
            <w:tcW w:w="270" w:type="dxa"/>
          </w:tcPr>
          <w:p w14:paraId="6B3B14D3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ACEB3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4,174</w:t>
            </w:r>
          </w:p>
        </w:tc>
      </w:tr>
      <w:tr w:rsidR="00C77A5B" w:rsidRPr="00104E8F" w14:paraId="6B4B49F5" w14:textId="77777777" w:rsidTr="001E05E5">
        <w:tc>
          <w:tcPr>
            <w:tcW w:w="3889" w:type="dxa"/>
          </w:tcPr>
          <w:p w14:paraId="4559D4FA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24C4F1E" w14:textId="4D1F31CF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501,800</w:t>
            </w:r>
          </w:p>
        </w:tc>
        <w:tc>
          <w:tcPr>
            <w:tcW w:w="270" w:type="dxa"/>
          </w:tcPr>
          <w:p w14:paraId="6483F2A2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02EA8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550,346</w:t>
            </w:r>
          </w:p>
        </w:tc>
        <w:tc>
          <w:tcPr>
            <w:tcW w:w="270" w:type="dxa"/>
          </w:tcPr>
          <w:p w14:paraId="630ABBE5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72A5E" w14:textId="21EB55CF" w:rsidR="00C77A5B" w:rsidRPr="00104E8F" w:rsidRDefault="00C77A5B" w:rsidP="00D6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501,343</w:t>
            </w:r>
          </w:p>
        </w:tc>
        <w:tc>
          <w:tcPr>
            <w:tcW w:w="270" w:type="dxa"/>
          </w:tcPr>
          <w:p w14:paraId="32811A63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E1152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549,883</w:t>
            </w:r>
          </w:p>
        </w:tc>
      </w:tr>
      <w:tr w:rsidR="00C77A5B" w:rsidRPr="00104E8F" w14:paraId="6614E1E6" w14:textId="77777777" w:rsidTr="001E05E5">
        <w:tc>
          <w:tcPr>
            <w:tcW w:w="3889" w:type="dxa"/>
          </w:tcPr>
          <w:p w14:paraId="42612DAC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21E818" w14:textId="676C5931" w:rsidR="00C77A5B" w:rsidRPr="00104E8F" w:rsidRDefault="008C2A8E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501,800</w:t>
            </w:r>
          </w:p>
        </w:tc>
        <w:tc>
          <w:tcPr>
            <w:tcW w:w="270" w:type="dxa"/>
          </w:tcPr>
          <w:p w14:paraId="20D19492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3D7331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550,346</w:t>
            </w:r>
          </w:p>
        </w:tc>
        <w:tc>
          <w:tcPr>
            <w:tcW w:w="270" w:type="dxa"/>
          </w:tcPr>
          <w:p w14:paraId="0778E397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BFC197" w14:textId="71971D08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510,232</w:t>
            </w:r>
          </w:p>
        </w:tc>
        <w:tc>
          <w:tcPr>
            <w:tcW w:w="270" w:type="dxa"/>
          </w:tcPr>
          <w:p w14:paraId="2E729E5D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322DD3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554,057</w:t>
            </w:r>
          </w:p>
        </w:tc>
      </w:tr>
      <w:tr w:rsidR="00C77A5B" w:rsidRPr="00104E8F" w14:paraId="35BD69D1" w14:textId="77777777" w:rsidTr="001E05E5">
        <w:tc>
          <w:tcPr>
            <w:tcW w:w="3889" w:type="dxa"/>
          </w:tcPr>
          <w:p w14:paraId="4A2B2446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1B6499" w14:textId="125CCBE8" w:rsidR="00C77A5B" w:rsidRPr="00104E8F" w:rsidRDefault="008C2A8E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59EF333F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DE6DB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E39C7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5B2F15" w14:textId="14DD1792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4329FD6A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EB9B9B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7A5B" w:rsidRPr="00104E8F" w14:paraId="6B02648A" w14:textId="77777777" w:rsidTr="001E05E5">
        <w:tc>
          <w:tcPr>
            <w:tcW w:w="3889" w:type="dxa"/>
          </w:tcPr>
          <w:p w14:paraId="3E914EF8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8F43FA" w14:textId="6F795110" w:rsidR="00C77A5B" w:rsidRPr="00104E8F" w:rsidRDefault="008C2A8E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501,793</w:t>
            </w:r>
          </w:p>
        </w:tc>
        <w:tc>
          <w:tcPr>
            <w:tcW w:w="270" w:type="dxa"/>
          </w:tcPr>
          <w:p w14:paraId="7E2FBD63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16A91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550,346</w:t>
            </w:r>
          </w:p>
        </w:tc>
        <w:tc>
          <w:tcPr>
            <w:tcW w:w="270" w:type="dxa"/>
          </w:tcPr>
          <w:p w14:paraId="67E1E9DB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D564B4" w14:textId="53DBA1F4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510,225</w:t>
            </w:r>
          </w:p>
        </w:tc>
        <w:tc>
          <w:tcPr>
            <w:tcW w:w="270" w:type="dxa"/>
          </w:tcPr>
          <w:p w14:paraId="758527AD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501355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554,057</w:t>
            </w:r>
          </w:p>
        </w:tc>
      </w:tr>
      <w:tr w:rsidR="00C77A5B" w:rsidRPr="00104E8F" w14:paraId="05CC5B86" w14:textId="77777777" w:rsidTr="002111BA">
        <w:trPr>
          <w:trHeight w:val="386"/>
        </w:trPr>
        <w:tc>
          <w:tcPr>
            <w:tcW w:w="3889" w:type="dxa"/>
          </w:tcPr>
          <w:p w14:paraId="55D7F8F8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771F3A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F5EBCE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6421B6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E6E4830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D44A0F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629D53A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E5D940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77A5B" w:rsidRPr="00104E8F" w14:paraId="0F4B65B1" w14:textId="77777777" w:rsidTr="001E05E5">
        <w:tc>
          <w:tcPr>
            <w:tcW w:w="3889" w:type="dxa"/>
          </w:tcPr>
          <w:p w14:paraId="0BDFCD0B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4" w:name="_Hlk47814530"/>
            <w:r w:rsidRPr="00104E8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3C9DCAA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32C0B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6401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7B8B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A3CAA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6364C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DFB38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7A5B" w:rsidRPr="00104E8F" w14:paraId="7ED08473" w14:textId="77777777" w:rsidTr="001E05E5">
        <w:tc>
          <w:tcPr>
            <w:tcW w:w="3889" w:type="dxa"/>
          </w:tcPr>
          <w:p w14:paraId="5A8902AD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389CB5" w14:textId="40C9F1B8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25,165</w:t>
            </w:r>
          </w:p>
        </w:tc>
        <w:tc>
          <w:tcPr>
            <w:tcW w:w="270" w:type="dxa"/>
          </w:tcPr>
          <w:p w14:paraId="77E0C13D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623A2C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14:paraId="475E6AF2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39B244" w14:textId="147AFBE3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24,804</w:t>
            </w:r>
          </w:p>
        </w:tc>
        <w:tc>
          <w:tcPr>
            <w:tcW w:w="270" w:type="dxa"/>
          </w:tcPr>
          <w:p w14:paraId="1C7880D8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F3A367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1,376</w:t>
            </w:r>
          </w:p>
        </w:tc>
      </w:tr>
      <w:tr w:rsidR="00C77A5B" w:rsidRPr="00104E8F" w14:paraId="4B6ABF2F" w14:textId="77777777" w:rsidTr="001E05E5">
        <w:tc>
          <w:tcPr>
            <w:tcW w:w="3889" w:type="dxa"/>
          </w:tcPr>
          <w:p w14:paraId="20762E69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DF24B8" w14:textId="2B883F43" w:rsidR="00C77A5B" w:rsidRPr="00104E8F" w:rsidRDefault="008C2A8E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25,165</w:t>
            </w:r>
          </w:p>
        </w:tc>
        <w:tc>
          <w:tcPr>
            <w:tcW w:w="270" w:type="dxa"/>
          </w:tcPr>
          <w:p w14:paraId="3B9097FC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23832D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14:paraId="2E6C2D04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07B9DD" w14:textId="3AFBAEC4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24,804</w:t>
            </w:r>
          </w:p>
        </w:tc>
        <w:tc>
          <w:tcPr>
            <w:tcW w:w="270" w:type="dxa"/>
          </w:tcPr>
          <w:p w14:paraId="4E720ABB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1291A9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1,376</w:t>
            </w:r>
          </w:p>
        </w:tc>
      </w:tr>
      <w:tr w:rsidR="008C2A8E" w:rsidRPr="00104E8F" w14:paraId="13E56F42" w14:textId="77777777" w:rsidTr="002111BA">
        <w:tc>
          <w:tcPr>
            <w:tcW w:w="3889" w:type="dxa"/>
          </w:tcPr>
          <w:p w14:paraId="59355027" w14:textId="77777777" w:rsidR="008C2A8E" w:rsidRPr="00104E8F" w:rsidRDefault="008C2A8E" w:rsidP="008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0DF74" w14:textId="0B294EAD" w:rsidR="008C2A8E" w:rsidRPr="00104E8F" w:rsidRDefault="008C2A8E" w:rsidP="008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4593" w14:textId="77777777" w:rsidR="008C2A8E" w:rsidRPr="00104E8F" w:rsidRDefault="008C2A8E" w:rsidP="008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0EE98C" w14:textId="77777777" w:rsidR="008C2A8E" w:rsidRPr="00104E8F" w:rsidRDefault="008C2A8E" w:rsidP="008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29533" w14:textId="77777777" w:rsidR="008C2A8E" w:rsidRPr="00104E8F" w:rsidRDefault="008C2A8E" w:rsidP="008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C28A3C" w14:textId="646C65F9" w:rsidR="008C2A8E" w:rsidRPr="00104E8F" w:rsidRDefault="008C2A8E" w:rsidP="008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E0F4A" w14:textId="77777777" w:rsidR="008C2A8E" w:rsidRPr="00104E8F" w:rsidRDefault="008C2A8E" w:rsidP="008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DD6E83" w14:textId="77777777" w:rsidR="008C2A8E" w:rsidRPr="00104E8F" w:rsidRDefault="008C2A8E" w:rsidP="008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7A5B" w:rsidRPr="00104E8F" w14:paraId="3C4CF992" w14:textId="77777777" w:rsidTr="002111BA">
        <w:tc>
          <w:tcPr>
            <w:tcW w:w="3889" w:type="dxa"/>
          </w:tcPr>
          <w:p w14:paraId="5F95A94E" w14:textId="38918805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D10D2" w14:textId="4F3D7ECC" w:rsidR="00C77A5B" w:rsidRPr="00104E8F" w:rsidRDefault="008C2A8E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25,165</w:t>
            </w:r>
          </w:p>
        </w:tc>
        <w:tc>
          <w:tcPr>
            <w:tcW w:w="270" w:type="dxa"/>
          </w:tcPr>
          <w:p w14:paraId="3DCB08F4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23491D" w14:textId="421C0374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14:paraId="31B8BA86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86A1E" w14:textId="650EFEBE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24,804</w:t>
            </w:r>
          </w:p>
        </w:tc>
        <w:tc>
          <w:tcPr>
            <w:tcW w:w="270" w:type="dxa"/>
          </w:tcPr>
          <w:p w14:paraId="076BC6A9" w14:textId="77777777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B0F8FE" w14:textId="47BD5899" w:rsidR="00C77A5B" w:rsidRPr="00104E8F" w:rsidRDefault="00C77A5B" w:rsidP="00C7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1,376</w:t>
            </w:r>
          </w:p>
        </w:tc>
      </w:tr>
      <w:bookmarkEnd w:id="4"/>
    </w:tbl>
    <w:p w14:paraId="2B30A21A" w14:textId="77777777" w:rsidR="0065354F" w:rsidRPr="00104E8F" w:rsidRDefault="0065354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65354F" w:rsidRPr="00104E8F" w14:paraId="2BF58EC2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2909B44E" w14:textId="3C446E78" w:rsidR="0065354F" w:rsidRPr="00104E8F" w:rsidRDefault="00700F4E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14:paraId="7456DE1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201D3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535CD8CA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354F" w:rsidRPr="00104E8F" w14:paraId="5F114BCA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67265FF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DBF9FF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6950CC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4DA29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764284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6A951F" w14:textId="13FBF9B9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791D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D3AFB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07DC1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922596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EB8A1D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C249CDA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3A238E7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116DCA5E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BF92076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5F1E11" w14:textId="4A216570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5354F" w:rsidRPr="00104E8F" w14:paraId="4179559F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35956784" w14:textId="20DF942E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FB0F258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4DE713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1A673DC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77BF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1C8B2C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13DDC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630812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DD8595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FE73438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43CB203C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2A07A1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5354F" w:rsidRPr="00104E8F" w14:paraId="180EEC43" w14:textId="77777777" w:rsidTr="001E05E5">
        <w:trPr>
          <w:tblHeader/>
        </w:trPr>
        <w:tc>
          <w:tcPr>
            <w:tcW w:w="2326" w:type="dxa"/>
            <w:shd w:val="clear" w:color="auto" w:fill="auto"/>
          </w:tcPr>
          <w:p w14:paraId="66D6793E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14:paraId="4CF64079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04E8F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E1452F4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0CBF0AD3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354F" w:rsidRPr="00104E8F" w14:paraId="0CEE99E1" w14:textId="77777777" w:rsidTr="001E05E5">
        <w:tc>
          <w:tcPr>
            <w:tcW w:w="2326" w:type="dxa"/>
            <w:shd w:val="clear" w:color="auto" w:fill="auto"/>
          </w:tcPr>
          <w:p w14:paraId="0F8A953E" w14:textId="77777777" w:rsidR="0065354F" w:rsidRPr="00104E8F" w:rsidRDefault="0065354F" w:rsidP="001E05E5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528C2943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17E2F4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D6A8EE5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F8C26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145DF4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0092763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DCCE469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86342E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6309493A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764B20F4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3C21EF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</w:tr>
      <w:tr w:rsidR="0065354F" w:rsidRPr="00104E8F" w14:paraId="22814A0E" w14:textId="77777777" w:rsidTr="001E05E5">
        <w:tc>
          <w:tcPr>
            <w:tcW w:w="2326" w:type="dxa"/>
            <w:shd w:val="clear" w:color="auto" w:fill="auto"/>
          </w:tcPr>
          <w:p w14:paraId="38920E3A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56389778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417AC9C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2B45CA98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79EE9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3C36B6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2AFD1A8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AEE7B8A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A062B35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9B4747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3AE39A8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ACA6A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  <w:tr w:rsidR="0065354F" w:rsidRPr="00104E8F" w14:paraId="1438F6D4" w14:textId="77777777" w:rsidTr="001E05E5">
        <w:tc>
          <w:tcPr>
            <w:tcW w:w="2326" w:type="dxa"/>
            <w:shd w:val="clear" w:color="auto" w:fill="auto"/>
          </w:tcPr>
          <w:p w14:paraId="5502AD36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62BBDE4F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61" w:type="dxa"/>
            <w:shd w:val="clear" w:color="auto" w:fill="auto"/>
          </w:tcPr>
          <w:p w14:paraId="5C4C79E7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CED80C2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E719D9E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B89C14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0487165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3307F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(5,590)</w:t>
            </w:r>
          </w:p>
        </w:tc>
        <w:tc>
          <w:tcPr>
            <w:tcW w:w="242" w:type="dxa"/>
            <w:shd w:val="clear" w:color="auto" w:fill="auto"/>
          </w:tcPr>
          <w:p w14:paraId="14D834E8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57267AC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0FFFE96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07D696D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4E6466A1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C209BF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FCEDB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(5,590)</w:t>
            </w:r>
          </w:p>
        </w:tc>
      </w:tr>
      <w:tr w:rsidR="0065354F" w:rsidRPr="00104E8F" w14:paraId="0F3856FB" w14:textId="77777777" w:rsidTr="001E05E5">
        <w:tc>
          <w:tcPr>
            <w:tcW w:w="2326" w:type="dxa"/>
            <w:shd w:val="clear" w:color="auto" w:fill="auto"/>
          </w:tcPr>
          <w:p w14:paraId="6861D8F6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0CCD4D2E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B16A232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6E5932C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FCE0BD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6AF90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0CA1FBA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52FD227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69DE2C3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7210F5FA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0FB97F4B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5234E" w14:textId="77777777" w:rsidR="0065354F" w:rsidRPr="00104E8F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0F29F3" w14:textId="77777777" w:rsidR="00A92444" w:rsidRPr="00104E8F" w:rsidRDefault="00A92444" w:rsidP="00F82934">
      <w:pPr>
        <w:ind w:firstLine="720"/>
        <w:rPr>
          <w:rFonts w:ascii="Angsana New" w:hAnsi="Angsana New"/>
          <w:sz w:val="30"/>
          <w:szCs w:val="30"/>
        </w:rPr>
      </w:pPr>
    </w:p>
    <w:p w14:paraId="62E7ADCF" w14:textId="77777777" w:rsidR="00A92444" w:rsidRPr="00104E8F" w:rsidRDefault="00A92444" w:rsidP="00F82934">
      <w:pPr>
        <w:ind w:firstLine="720"/>
        <w:rPr>
          <w:rFonts w:ascii="Angsana New" w:hAnsi="Angsana New"/>
          <w:sz w:val="30"/>
          <w:szCs w:val="30"/>
        </w:rPr>
      </w:pPr>
    </w:p>
    <w:p w14:paraId="45D7455A" w14:textId="77777777" w:rsidR="00A92444" w:rsidRPr="00104E8F" w:rsidRDefault="00A92444" w:rsidP="00F82934">
      <w:pPr>
        <w:ind w:firstLine="720"/>
        <w:rPr>
          <w:rFonts w:ascii="Angsana New" w:hAnsi="Angsana New"/>
          <w:sz w:val="30"/>
          <w:szCs w:val="30"/>
        </w:rPr>
      </w:pPr>
    </w:p>
    <w:p w14:paraId="1C24BC2B" w14:textId="77777777" w:rsidR="00A92444" w:rsidRPr="00104E8F" w:rsidRDefault="00A92444" w:rsidP="00F82934">
      <w:pPr>
        <w:ind w:firstLine="720"/>
        <w:rPr>
          <w:rFonts w:ascii="Angsana New" w:hAnsi="Angsana New"/>
          <w:sz w:val="30"/>
          <w:szCs w:val="30"/>
        </w:rPr>
      </w:pPr>
    </w:p>
    <w:p w14:paraId="043DFAC4" w14:textId="6E8C6C54" w:rsidR="00543C5D" w:rsidRPr="00104E8F" w:rsidRDefault="00913C08" w:rsidP="00EE1349">
      <w:pPr>
        <w:ind w:firstLine="540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 w:hint="cs"/>
          <w:sz w:val="30"/>
          <w:szCs w:val="30"/>
          <w:cs/>
        </w:rPr>
        <w:lastRenderedPageBreak/>
        <w:t>เงินให้กู้ยืมระยะสั้นแก่กิจการที่เกี่ยวข้องกันไม่มีดอกเบี้ย</w:t>
      </w:r>
    </w:p>
    <w:p w14:paraId="58C9EAD2" w14:textId="77777777" w:rsidR="00873437" w:rsidRPr="00104E8F" w:rsidRDefault="00873437" w:rsidP="00130319">
      <w:pPr>
        <w:rPr>
          <w:rFonts w:ascii="Angsana New" w:hAnsi="Angsana New"/>
          <w:sz w:val="22"/>
          <w:szCs w:val="22"/>
          <w:cs/>
        </w:rPr>
      </w:pPr>
    </w:p>
    <w:p w14:paraId="55426E47" w14:textId="78C2430B" w:rsidR="00F82934" w:rsidRPr="00104E8F" w:rsidRDefault="00D52F4E" w:rsidP="00EE134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ไม่มีรายการเคลื่อนไหวของเงินให้กู้</w:t>
      </w:r>
      <w:r w:rsidR="00C66AC9" w:rsidRPr="00104E8F">
        <w:rPr>
          <w:rFonts w:ascii="Angsana New" w:hAnsi="Angsana New" w:hint="cs"/>
          <w:sz w:val="30"/>
          <w:szCs w:val="30"/>
          <w:cs/>
        </w:rPr>
        <w:t>ยืม</w:t>
      </w:r>
      <w:r w:rsidRPr="00104E8F">
        <w:rPr>
          <w:rFonts w:ascii="Angsana New" w:hAnsi="Angsana New"/>
          <w:sz w:val="30"/>
          <w:szCs w:val="30"/>
          <w:cs/>
        </w:rPr>
        <w:t>ระยะสั้นแก่กิ</w:t>
      </w:r>
      <w:r w:rsidR="00C66AC9" w:rsidRPr="00104E8F"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 w:rsidRPr="00104E8F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CD754E" w:rsidRPr="00104E8F">
        <w:rPr>
          <w:rFonts w:ascii="Angsana New" w:hAnsi="Angsana New"/>
          <w:sz w:val="30"/>
          <w:szCs w:val="30"/>
        </w:rPr>
        <w:t>31</w:t>
      </w:r>
      <w:r w:rsidRPr="00104E8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D754E" w:rsidRPr="00104E8F">
        <w:rPr>
          <w:rFonts w:ascii="Angsana New" w:hAnsi="Angsana New"/>
          <w:sz w:val="30"/>
          <w:szCs w:val="30"/>
        </w:rPr>
        <w:t>2563</w:t>
      </w:r>
      <w:r w:rsidR="003041E9" w:rsidRPr="00104E8F">
        <w:rPr>
          <w:rFonts w:ascii="Angsana New" w:hAnsi="Angsana New"/>
          <w:sz w:val="30"/>
          <w:szCs w:val="30"/>
          <w:cs/>
        </w:rPr>
        <w:t xml:space="preserve"> </w:t>
      </w:r>
      <w:r w:rsidR="00F82934" w:rsidRPr="00104E8F">
        <w:rPr>
          <w:rFonts w:ascii="Angsana New" w:hAnsi="Angsana New"/>
          <w:sz w:val="30"/>
          <w:szCs w:val="30"/>
        </w:rPr>
        <w:t xml:space="preserve">              </w:t>
      </w:r>
    </w:p>
    <w:p w14:paraId="7EA2539F" w14:textId="0862C4EF" w:rsidR="003D3688" w:rsidRPr="00104E8F" w:rsidRDefault="003041E9" w:rsidP="00EE1349">
      <w:pPr>
        <w:ind w:left="540" w:firstLine="36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และ </w:t>
      </w:r>
      <w:r w:rsidR="00CD754E" w:rsidRPr="00104E8F">
        <w:rPr>
          <w:rFonts w:ascii="Angsana New" w:hAnsi="Angsana New"/>
          <w:sz w:val="30"/>
          <w:szCs w:val="30"/>
        </w:rPr>
        <w:t>2562</w:t>
      </w:r>
    </w:p>
    <w:p w14:paraId="5029C81C" w14:textId="77777777" w:rsidR="00972E32" w:rsidRPr="00104E8F" w:rsidRDefault="00972E32" w:rsidP="00790223">
      <w:pPr>
        <w:ind w:left="540" w:firstLine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2"/>
        <w:gridCol w:w="1078"/>
        <w:gridCol w:w="270"/>
        <w:gridCol w:w="1170"/>
        <w:gridCol w:w="270"/>
        <w:gridCol w:w="1080"/>
      </w:tblGrid>
      <w:tr w:rsidR="00130319" w:rsidRPr="00104E8F" w14:paraId="0EC40038" w14:textId="77777777" w:rsidTr="00EE1349">
        <w:tc>
          <w:tcPr>
            <w:tcW w:w="3870" w:type="dxa"/>
          </w:tcPr>
          <w:p w14:paraId="346EFF29" w14:textId="77777777" w:rsidR="00130319" w:rsidRPr="00104E8F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br w:type="page"/>
            </w:r>
            <w:r w:rsidRPr="00104E8F">
              <w:rPr>
                <w:rFonts w:ascii="Angsana New" w:hAnsi="Angsana New"/>
                <w:sz w:val="30"/>
                <w:szCs w:val="30"/>
              </w:rPr>
              <w:br w:type="page"/>
            </w:r>
            <w:r w:rsidRPr="00104E8F">
              <w:rPr>
                <w:rFonts w:ascii="Angsana New" w:hAnsi="Angsana New"/>
                <w:sz w:val="30"/>
                <w:szCs w:val="30"/>
              </w:rPr>
              <w:br w:type="page"/>
            </w:r>
            <w:r w:rsidRPr="00104E8F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20" w:type="dxa"/>
            <w:gridSpan w:val="3"/>
          </w:tcPr>
          <w:p w14:paraId="213FA03D" w14:textId="77777777" w:rsidR="00130319" w:rsidRPr="00104E8F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F2FD8F" w14:textId="77777777" w:rsidR="00130319" w:rsidRPr="00104E8F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4F60FAC" w14:textId="77777777" w:rsidR="00130319" w:rsidRPr="00104E8F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0AA" w:rsidRPr="00104E8F" w14:paraId="65356A70" w14:textId="77777777" w:rsidTr="00EE1349">
        <w:tc>
          <w:tcPr>
            <w:tcW w:w="3870" w:type="dxa"/>
          </w:tcPr>
          <w:p w14:paraId="104929CE" w14:textId="77777777" w:rsidR="003B40AA" w:rsidRPr="00104E8F" w:rsidRDefault="003B40AA" w:rsidP="003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585EC" w14:textId="68E0F95A" w:rsidR="003B40AA" w:rsidRPr="00104E8F" w:rsidRDefault="003B40AA" w:rsidP="003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577F9084" w14:textId="77777777" w:rsidR="003B40AA" w:rsidRPr="00104E8F" w:rsidRDefault="003B40AA" w:rsidP="003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D7F35D" w14:textId="19A9167D" w:rsidR="003B40AA" w:rsidRPr="00104E8F" w:rsidRDefault="003B40AA" w:rsidP="003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A027B4" w14:textId="77777777" w:rsidR="003B40AA" w:rsidRPr="00104E8F" w:rsidRDefault="003B40AA" w:rsidP="003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FF3F8" w14:textId="061904B1" w:rsidR="003B40AA" w:rsidRPr="00104E8F" w:rsidRDefault="003B40AA" w:rsidP="003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DF20D3" w14:textId="77777777" w:rsidR="003B40AA" w:rsidRPr="00104E8F" w:rsidRDefault="003B40AA" w:rsidP="003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B0D2E" w14:textId="076A4920" w:rsidR="003B40AA" w:rsidRPr="00104E8F" w:rsidRDefault="003B40AA" w:rsidP="003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66899" w:rsidRPr="00104E8F" w14:paraId="79AAE5DE" w14:textId="77777777" w:rsidTr="00EE1349">
        <w:tc>
          <w:tcPr>
            <w:tcW w:w="3870" w:type="dxa"/>
          </w:tcPr>
          <w:p w14:paraId="4D412487" w14:textId="77777777" w:rsidR="00666899" w:rsidRPr="00104E8F" w:rsidRDefault="00666899" w:rsidP="006668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72320B7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</w:tbl>
    <w:p w14:paraId="2C416A3D" w14:textId="77777777" w:rsidR="00CD661D" w:rsidRPr="00104E8F" w:rsidRDefault="00CD661D" w:rsidP="00CD661D">
      <w:pPr>
        <w:rPr>
          <w:vanish/>
        </w:rPr>
      </w:pPr>
    </w:p>
    <w:tbl>
      <w:tblPr>
        <w:tblpPr w:leftFromText="180" w:rightFromText="180" w:vertAnchor="text" w:tblpX="441" w:tblpY="1"/>
        <w:tblOverlap w:val="never"/>
        <w:tblW w:w="9198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3B40AA" w:rsidRPr="00104E8F" w14:paraId="0DDEF601" w14:textId="77777777" w:rsidTr="00A45210">
        <w:tc>
          <w:tcPr>
            <w:tcW w:w="3888" w:type="dxa"/>
          </w:tcPr>
          <w:p w14:paraId="39B3AB4D" w14:textId="1E698AFC" w:rsidR="003B40AA" w:rsidRPr="00104E8F" w:rsidRDefault="00A45210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BF6DD5" w14:textId="6C60E936" w:rsidR="003B40AA" w:rsidRPr="00104E8F" w:rsidRDefault="00456D4E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28,188</w:t>
            </w:r>
          </w:p>
        </w:tc>
        <w:tc>
          <w:tcPr>
            <w:tcW w:w="270" w:type="dxa"/>
          </w:tcPr>
          <w:p w14:paraId="16E55B73" w14:textId="77777777" w:rsidR="003B40AA" w:rsidRPr="00104E8F" w:rsidRDefault="003B40AA" w:rsidP="00EE1349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F200CC" w14:textId="364C97CC" w:rsidR="003B40AA" w:rsidRPr="00104E8F" w:rsidRDefault="003B40AA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1A1590E4" w14:textId="77777777" w:rsidR="003B40AA" w:rsidRPr="00104E8F" w:rsidRDefault="003B40AA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643B31" w14:textId="6E388459" w:rsidR="003B40AA" w:rsidRPr="00104E8F" w:rsidRDefault="00456D4E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28,188</w:t>
            </w:r>
          </w:p>
        </w:tc>
        <w:tc>
          <w:tcPr>
            <w:tcW w:w="270" w:type="dxa"/>
          </w:tcPr>
          <w:p w14:paraId="483FA1C3" w14:textId="77777777" w:rsidR="003B40AA" w:rsidRPr="00104E8F" w:rsidRDefault="003B40AA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2DA34F" w14:textId="3AB5135E" w:rsidR="003B40AA" w:rsidRPr="00104E8F" w:rsidRDefault="003B40AA" w:rsidP="00EE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20,001</w:t>
            </w:r>
          </w:p>
        </w:tc>
      </w:tr>
    </w:tbl>
    <w:p w14:paraId="20D07D3F" w14:textId="77777777" w:rsidR="00790223" w:rsidRPr="00104E8F" w:rsidRDefault="00790223" w:rsidP="00790223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6"/>
        <w:gridCol w:w="1170"/>
        <w:gridCol w:w="272"/>
        <w:gridCol w:w="1064"/>
        <w:gridCol w:w="16"/>
        <w:gridCol w:w="254"/>
        <w:gridCol w:w="16"/>
        <w:gridCol w:w="1170"/>
        <w:gridCol w:w="270"/>
        <w:gridCol w:w="1064"/>
        <w:gridCol w:w="16"/>
      </w:tblGrid>
      <w:tr w:rsidR="00972E32" w:rsidRPr="00104E8F" w14:paraId="2B480264" w14:textId="77777777" w:rsidTr="00EE1349">
        <w:trPr>
          <w:gridAfter w:val="1"/>
          <w:wAfter w:w="16" w:type="dxa"/>
        </w:trPr>
        <w:tc>
          <w:tcPr>
            <w:tcW w:w="3870" w:type="dxa"/>
          </w:tcPr>
          <w:p w14:paraId="66EA8327" w14:textId="0A3291CF" w:rsidR="00972E32" w:rsidRPr="00104E8F" w:rsidRDefault="00972E32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</w:pPr>
            <w:r w:rsidRPr="00104E8F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22" w:type="dxa"/>
            <w:gridSpan w:val="4"/>
          </w:tcPr>
          <w:p w14:paraId="4DB65286" w14:textId="77777777" w:rsidR="00972E32" w:rsidRPr="00104E8F" w:rsidRDefault="00972E32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688B2F9" w14:textId="77777777" w:rsidR="00972E32" w:rsidRPr="00104E8F" w:rsidRDefault="00972E32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2546E18F" w14:textId="77777777" w:rsidR="00972E32" w:rsidRPr="00104E8F" w:rsidRDefault="00972E32" w:rsidP="007D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FFFFFF" w:themeColor="background1"/>
                <w:sz w:val="30"/>
                <w:szCs w:val="30"/>
                <w:cs/>
              </w:rPr>
            </w:pPr>
          </w:p>
        </w:tc>
      </w:tr>
      <w:tr w:rsidR="00B303CF" w:rsidRPr="00104E8F" w14:paraId="55994E8D" w14:textId="77777777" w:rsidTr="00EE1349">
        <w:tc>
          <w:tcPr>
            <w:tcW w:w="3886" w:type="dxa"/>
            <w:gridSpan w:val="2"/>
          </w:tcPr>
          <w:p w14:paraId="6933DC58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9912E2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7625B1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90DCFB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F7A4F51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1B0DD" w14:textId="58888442" w:rsidR="00B303CF" w:rsidRPr="00104E8F" w:rsidRDefault="00BA3ECC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3D2AF157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797564" w14:textId="10F0B302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</w:tr>
      <w:tr w:rsidR="00B303CF" w:rsidRPr="00104E8F" w14:paraId="12451276" w14:textId="77777777" w:rsidTr="00EE1349">
        <w:tc>
          <w:tcPr>
            <w:tcW w:w="3886" w:type="dxa"/>
            <w:gridSpan w:val="2"/>
          </w:tcPr>
          <w:p w14:paraId="75674D2A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7082B36" w14:textId="4EE067D0" w:rsidR="00B303CF" w:rsidRPr="00104E8F" w:rsidRDefault="00E60FD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3,79</w:t>
            </w:r>
            <w:r w:rsidR="003406C8" w:rsidRPr="00104E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2F6E8046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D3BC61C" w14:textId="1336C40A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4,678</w:t>
            </w:r>
          </w:p>
        </w:tc>
        <w:tc>
          <w:tcPr>
            <w:tcW w:w="270" w:type="dxa"/>
            <w:gridSpan w:val="2"/>
          </w:tcPr>
          <w:p w14:paraId="392C015B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CCA16" w14:textId="54237F7E" w:rsidR="00B303CF" w:rsidRPr="00104E8F" w:rsidRDefault="00BA3ECC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3,79</w:t>
            </w:r>
            <w:r w:rsidR="00911CA0" w:rsidRPr="00104E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F219983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0B2988" w14:textId="6BFC7B88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4,678</w:t>
            </w:r>
          </w:p>
        </w:tc>
      </w:tr>
      <w:tr w:rsidR="00B303CF" w:rsidRPr="00104E8F" w14:paraId="7313441D" w14:textId="77777777" w:rsidTr="00911CA0">
        <w:tc>
          <w:tcPr>
            <w:tcW w:w="3886" w:type="dxa"/>
            <w:gridSpan w:val="2"/>
          </w:tcPr>
          <w:p w14:paraId="7EE1FA5A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4E4575" w14:textId="78FC6F97" w:rsidR="00B303CF" w:rsidRPr="00104E8F" w:rsidRDefault="00E60FD4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3,79</w:t>
            </w:r>
            <w:r w:rsidR="003406C8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5BCB6F98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850F1C" w14:textId="4B5450C9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4,678</w:t>
            </w:r>
          </w:p>
        </w:tc>
        <w:tc>
          <w:tcPr>
            <w:tcW w:w="270" w:type="dxa"/>
            <w:gridSpan w:val="2"/>
          </w:tcPr>
          <w:p w14:paraId="59A1666F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E3922F" w14:textId="5390616C" w:rsidR="00B303CF" w:rsidRPr="00104E8F" w:rsidRDefault="00BA3ECC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4,2</w:t>
            </w:r>
            <w:r w:rsidR="00911CA0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786BD117" w14:textId="77777777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414C26" w14:textId="5FB6026B" w:rsidR="00B303CF" w:rsidRPr="00104E8F" w:rsidRDefault="00B303CF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5,818</w:t>
            </w:r>
          </w:p>
        </w:tc>
      </w:tr>
      <w:tr w:rsidR="00911CA0" w:rsidRPr="00104E8F" w14:paraId="268D36E1" w14:textId="77777777" w:rsidTr="00911CA0">
        <w:tc>
          <w:tcPr>
            <w:tcW w:w="3886" w:type="dxa"/>
            <w:gridSpan w:val="2"/>
          </w:tcPr>
          <w:p w14:paraId="464E1638" w14:textId="77777777" w:rsidR="00911CA0" w:rsidRPr="00104E8F" w:rsidRDefault="00911CA0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CB73B95" w14:textId="77777777" w:rsidR="00911CA0" w:rsidRPr="00104E8F" w:rsidRDefault="00911CA0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C75A9C7" w14:textId="77777777" w:rsidR="00911CA0" w:rsidRPr="00104E8F" w:rsidRDefault="00911CA0" w:rsidP="00B303CF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nil"/>
            </w:tcBorders>
          </w:tcPr>
          <w:p w14:paraId="28FF31A7" w14:textId="77777777" w:rsidR="00911CA0" w:rsidRPr="00104E8F" w:rsidRDefault="00911CA0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1209EE5" w14:textId="77777777" w:rsidR="00911CA0" w:rsidRPr="00104E8F" w:rsidRDefault="00911CA0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B7C9F1E" w14:textId="77777777" w:rsidR="00911CA0" w:rsidRPr="00104E8F" w:rsidRDefault="00911CA0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11944" w14:textId="77777777" w:rsidR="00911CA0" w:rsidRPr="00104E8F" w:rsidRDefault="00911CA0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nil"/>
            </w:tcBorders>
          </w:tcPr>
          <w:p w14:paraId="5A631799" w14:textId="77777777" w:rsidR="00911CA0" w:rsidRPr="00104E8F" w:rsidRDefault="00911CA0" w:rsidP="00B30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1C3AD07" w14:textId="77777777" w:rsidR="00F81043" w:rsidRPr="00104E8F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AF683A"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</w:t>
      </w: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104E8F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104E8F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A34B7E"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104E8F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DAFE0CA" w14:textId="77777777" w:rsidR="007B1A61" w:rsidRPr="00104E8F" w:rsidRDefault="00083F2A" w:rsidP="0065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04E8F">
        <w:rPr>
          <w:rFonts w:ascii="Angsana New" w:hAnsi="Angsana New"/>
          <w:sz w:val="30"/>
          <w:szCs w:val="30"/>
        </w:rPr>
        <w:t>1</w:t>
      </w:r>
      <w:r w:rsidRPr="00104E8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104E8F">
        <w:rPr>
          <w:rFonts w:ascii="Angsana New" w:hAnsi="Angsana New"/>
          <w:sz w:val="30"/>
          <w:szCs w:val="30"/>
        </w:rPr>
        <w:t xml:space="preserve">2562 </w:t>
      </w:r>
      <w:r w:rsidRPr="00104E8F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104E8F">
        <w:rPr>
          <w:rFonts w:ascii="Angsana New" w:hAnsi="Angsana New"/>
          <w:sz w:val="30"/>
          <w:szCs w:val="30"/>
        </w:rPr>
        <w:t xml:space="preserve">              </w:t>
      </w:r>
      <w:r w:rsidRPr="00104E8F">
        <w:rPr>
          <w:rFonts w:ascii="Angsana New" w:hAnsi="Angsana New"/>
          <w:sz w:val="30"/>
          <w:szCs w:val="30"/>
          <w:cs/>
        </w:rPr>
        <w:t xml:space="preserve">คอปอเรชั่น เอสดีเอ็น บีเอชดี </w:t>
      </w:r>
      <w:r w:rsidRPr="00104E8F">
        <w:rPr>
          <w:rFonts w:ascii="Angsana New" w:hAnsi="Angsana New"/>
          <w:sz w:val="30"/>
          <w:szCs w:val="30"/>
        </w:rPr>
        <w:t>(TCC)</w:t>
      </w:r>
      <w:r w:rsidRPr="00104E8F">
        <w:rPr>
          <w:rFonts w:ascii="Angsana New" w:hAnsi="Angsana New"/>
          <w:sz w:val="30"/>
          <w:szCs w:val="30"/>
          <w:cs/>
        </w:rPr>
        <w:t xml:space="preserve"> โดยบริษัทตกลงให้ </w:t>
      </w:r>
      <w:r w:rsidRPr="00104E8F">
        <w:rPr>
          <w:rFonts w:ascii="Angsana New" w:hAnsi="Angsana New"/>
          <w:sz w:val="30"/>
          <w:szCs w:val="30"/>
        </w:rPr>
        <w:t xml:space="preserve">TCC </w:t>
      </w:r>
      <w:r w:rsidRPr="00104E8F">
        <w:rPr>
          <w:rFonts w:ascii="Angsana New" w:hAnsi="Angsana New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Pr="00104E8F">
        <w:rPr>
          <w:rFonts w:ascii="Angsana New" w:hAnsi="Angsana New"/>
          <w:sz w:val="30"/>
          <w:szCs w:val="30"/>
        </w:rPr>
        <w:t xml:space="preserve">3 </w:t>
      </w:r>
      <w:r w:rsidRPr="00104E8F">
        <w:rPr>
          <w:rFonts w:ascii="Angsana New" w:hAnsi="Angsana New"/>
          <w:sz w:val="30"/>
          <w:szCs w:val="30"/>
          <w:cs/>
        </w:rPr>
        <w:t xml:space="preserve">ปีโดยเริ่มตั้งแต่เดือนมิถุนายน </w:t>
      </w:r>
      <w:r w:rsidRPr="00104E8F">
        <w:rPr>
          <w:rFonts w:ascii="Angsana New" w:hAnsi="Angsana New"/>
          <w:sz w:val="30"/>
          <w:szCs w:val="30"/>
        </w:rPr>
        <w:t>2562</w:t>
      </w:r>
      <w:r w:rsidRPr="00104E8F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Pr="00104E8F">
        <w:rPr>
          <w:rFonts w:ascii="Angsana New" w:hAnsi="Angsana New"/>
          <w:sz w:val="30"/>
          <w:szCs w:val="30"/>
        </w:rPr>
        <w:t>1</w:t>
      </w:r>
      <w:r w:rsidRPr="00104E8F">
        <w:rPr>
          <w:rFonts w:ascii="Angsana New" w:hAnsi="Angsana New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104E8F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59F586AD" w14:textId="77777777" w:rsidR="00BB53E6" w:rsidRPr="00104E8F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</w:pPr>
      <w:r w:rsidRPr="00104E8F"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  <w:tab/>
      </w:r>
      <w:r w:rsidR="0074228D" w:rsidRPr="00104E8F"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  <w:tab/>
      </w:r>
      <w:r w:rsidR="00BB53E6" w:rsidRPr="00104E8F">
        <w:rPr>
          <w:rFonts w:ascii="Angsana New" w:eastAsia="Times New Roman" w:hAnsi="Angsana New" w:cs="Angsana New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104E8F" w:rsidRDefault="00BB53E6" w:rsidP="00057CF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C0CF651" w14:textId="528D4A06" w:rsidR="00BB53E6" w:rsidRPr="00104E8F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="Angsana New" w:eastAsia="Times New Roman" w:hAnsi="Angsana New" w:cs="Angsana New"/>
          <w:snapToGrid/>
          <w:lang w:val="en-US" w:eastAsia="en-US"/>
        </w:rPr>
      </w:pP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ณ วันที่ </w:t>
      </w:r>
      <w:r w:rsidR="00184F64" w:rsidRPr="00104E8F">
        <w:rPr>
          <w:rFonts w:ascii="Angsana New" w:hAnsi="Angsana New"/>
        </w:rPr>
        <w:t>31</w:t>
      </w:r>
      <w:r w:rsidR="00184F64" w:rsidRPr="00104E8F">
        <w:rPr>
          <w:rFonts w:ascii="Angsana New" w:hAnsi="Angsana New"/>
          <w:cs/>
        </w:rPr>
        <w:t xml:space="preserve"> </w:t>
      </w:r>
      <w:r w:rsidR="00184F64" w:rsidRPr="00104E8F">
        <w:rPr>
          <w:rFonts w:ascii="Angsana New" w:eastAsia="Times New Roman" w:hAnsi="Angsana New" w:cs="Angsana New"/>
          <w:snapToGrid/>
          <w:cs/>
          <w:lang w:val="en-US" w:eastAsia="en-US"/>
        </w:rPr>
        <w:t>ธันวาคม</w:t>
      </w:r>
      <w:r w:rsidR="00184F64" w:rsidRPr="00104E8F">
        <w:rPr>
          <w:rFonts w:ascii="Angsana New" w:hAnsi="Angsana New"/>
          <w:cs/>
        </w:rPr>
        <w:t xml:space="preserve"> </w:t>
      </w:r>
      <w:r w:rsidR="00184F64" w:rsidRPr="00104E8F">
        <w:rPr>
          <w:rFonts w:ascii="Angsana New" w:hAnsi="Angsana New"/>
        </w:rPr>
        <w:t>2563</w:t>
      </w:r>
      <w:r w:rsidR="00184F64" w:rsidRPr="00104E8F">
        <w:rPr>
          <w:rFonts w:ascii="Angsana New" w:hAnsi="Angsana New" w:hint="cs"/>
          <w:cs/>
        </w:rPr>
        <w:t xml:space="preserve"> </w:t>
      </w: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</w:t>
      </w:r>
      <w:r w:rsidR="00A46DF9" w:rsidRPr="00104E8F">
        <w:rPr>
          <w:rFonts w:ascii="Angsana New" w:eastAsia="Times New Roman" w:hAnsi="Angsana New" w:cs="Angsana New"/>
          <w:snapToGrid/>
          <w:cs/>
          <w:lang w:val="en-US" w:eastAsia="en-US"/>
        </w:rPr>
        <w:t>กิจการ</w:t>
      </w: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>ที่เกี่ยวข้องกันเป็นจำนวนเงินรวม</w:t>
      </w:r>
      <w:r w:rsidR="00650EE6" w:rsidRPr="00104E8F">
        <w:rPr>
          <w:rFonts w:ascii="Angsana New" w:eastAsia="Times New Roman" w:hAnsi="Angsana New" w:cs="Angsana New"/>
          <w:snapToGrid/>
          <w:lang w:val="en-US" w:eastAsia="en-US"/>
        </w:rPr>
        <w:t xml:space="preserve"> 1</w:t>
      </w:r>
      <w:r w:rsidR="00897E94" w:rsidRPr="00104E8F">
        <w:rPr>
          <w:rFonts w:ascii="Angsana New" w:eastAsia="Times New Roman" w:hAnsi="Angsana New" w:cs="Angsana New"/>
          <w:snapToGrid/>
          <w:lang w:val="en-US" w:eastAsia="en-US"/>
        </w:rPr>
        <w:t>8</w:t>
      </w:r>
      <w:r w:rsidR="00FA3F00" w:rsidRPr="00104E8F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ล้านบาท </w:t>
      </w:r>
      <w:r w:rsidRPr="00104E8F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(</w:t>
      </w:r>
      <w:r w:rsidR="001F41E7" w:rsidRPr="00104E8F">
        <w:rPr>
          <w:rFonts w:ascii="Angsana New" w:hAnsi="Angsana New" w:cs="Angsana New" w:hint="cs"/>
          <w:i/>
          <w:iCs/>
          <w:cs/>
        </w:rPr>
        <w:t>2562</w:t>
      </w:r>
      <w:r w:rsidR="00E847A7" w:rsidRPr="00104E8F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: </w:t>
      </w:r>
      <w:r w:rsidR="00E847A7" w:rsidRPr="00104E8F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18</w:t>
      </w:r>
      <w:r w:rsidR="00EC474F" w:rsidRPr="00104E8F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 </w:t>
      </w:r>
      <w:r w:rsidRPr="00104E8F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ล้านบาท)</w:t>
      </w:r>
      <w:r w:rsidRPr="00104E8F">
        <w:rPr>
          <w:rFonts w:ascii="Angsana New" w:eastAsia="Times New Roman" w:hAnsi="Angsana New" w:cs="Angsana New"/>
          <w:snapToGrid/>
          <w:cs/>
          <w:lang w:val="en-US" w:eastAsia="en-US"/>
        </w:rPr>
        <w:tab/>
      </w:r>
    </w:p>
    <w:p w14:paraId="3852349A" w14:textId="186C661B" w:rsidR="00C26D06" w:rsidRPr="00104E8F" w:rsidRDefault="00C26D06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195C8B8" w14:textId="56C5CBA7" w:rsidR="004E1047" w:rsidRPr="00104E8F" w:rsidRDefault="004E1047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D22B8D4" w14:textId="77777777" w:rsidR="00877070" w:rsidRPr="00104E8F" w:rsidRDefault="00877070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4B8D41B" w14:textId="77777777" w:rsidR="001E472F" w:rsidRPr="00104E8F" w:rsidRDefault="001E472F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</w:rPr>
        <w:lastRenderedPageBreak/>
        <w:tab/>
      </w:r>
      <w:r w:rsidRPr="00104E8F">
        <w:rPr>
          <w:szCs w:val="30"/>
          <w:cs/>
        </w:rPr>
        <w:t>เงินสดและรายการเทียบเท่าเงินสด</w:t>
      </w:r>
    </w:p>
    <w:p w14:paraId="01ADF9B0" w14:textId="77777777" w:rsidR="001E472F" w:rsidRPr="00104E8F" w:rsidRDefault="001E472F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1E472F" w:rsidRPr="00104E8F" w14:paraId="4DEA34E8" w14:textId="77777777" w:rsidTr="001E0E6E">
        <w:trPr>
          <w:trHeight w:val="288"/>
        </w:trPr>
        <w:tc>
          <w:tcPr>
            <w:tcW w:w="3870" w:type="dxa"/>
          </w:tcPr>
          <w:p w14:paraId="0A507B4E" w14:textId="77777777" w:rsidR="001E472F" w:rsidRPr="00104E8F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9712D0" w14:textId="77777777" w:rsidR="001E472F" w:rsidRPr="00104E8F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B99E3A" w14:textId="77777777" w:rsidR="001E472F" w:rsidRPr="00104E8F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7FE79" w14:textId="77777777" w:rsidR="001E472F" w:rsidRPr="00104E8F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899" w:rsidRPr="00104E8F" w14:paraId="58490AE2" w14:textId="77777777" w:rsidTr="001E0E6E">
        <w:trPr>
          <w:trHeight w:val="288"/>
        </w:trPr>
        <w:tc>
          <w:tcPr>
            <w:tcW w:w="3870" w:type="dxa"/>
          </w:tcPr>
          <w:p w14:paraId="2CFC9707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AACD9" w14:textId="392139D8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10D43"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0601B5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C66C7" w14:textId="17E459B0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10D43"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7FBB07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6FA79" w14:textId="052DB00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10D43"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33C242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030B2" w14:textId="14BA88BC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10D43"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66899" w:rsidRPr="00104E8F" w14:paraId="49970B46" w14:textId="77777777" w:rsidTr="001E0E6E">
        <w:trPr>
          <w:trHeight w:val="288"/>
        </w:trPr>
        <w:tc>
          <w:tcPr>
            <w:tcW w:w="3870" w:type="dxa"/>
          </w:tcPr>
          <w:p w14:paraId="0533615D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F2AD76C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D10D43" w:rsidRPr="00104E8F" w14:paraId="5335D897" w14:textId="77777777" w:rsidTr="001E0E6E">
        <w:trPr>
          <w:trHeight w:val="288"/>
        </w:trPr>
        <w:tc>
          <w:tcPr>
            <w:tcW w:w="3870" w:type="dxa"/>
          </w:tcPr>
          <w:p w14:paraId="42984962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6743FCFB" w14:textId="1167073E" w:rsidR="00D10D43" w:rsidRPr="00104E8F" w:rsidRDefault="00D856A0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64D14DB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5F012" w14:textId="64F3EDD0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3877CC90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F8AF9" w14:textId="3CF251BD" w:rsidR="00D10D43" w:rsidRPr="00104E8F" w:rsidRDefault="00E97C7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0EB36A6C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65D4C" w14:textId="62EC1E6C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D10D43" w:rsidRPr="00104E8F" w14:paraId="68B3A730" w14:textId="77777777" w:rsidTr="001E0E6E">
        <w:trPr>
          <w:trHeight w:val="288"/>
        </w:trPr>
        <w:tc>
          <w:tcPr>
            <w:tcW w:w="3870" w:type="dxa"/>
          </w:tcPr>
          <w:p w14:paraId="53C30A99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C7A5F14" w14:textId="3C90043A" w:rsidR="00D10D43" w:rsidRPr="00104E8F" w:rsidRDefault="00D856A0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7D9E77C0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4F9C2" w14:textId="3058DB74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13CE6ECE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D9AD1" w14:textId="4446F9B3" w:rsidR="00D10D43" w:rsidRPr="00104E8F" w:rsidRDefault="00E97C7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7AA936CA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7CEC1" w14:textId="2816088D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D10D43" w:rsidRPr="00104E8F" w14:paraId="73B02A20" w14:textId="77777777" w:rsidTr="001E0E6E">
        <w:trPr>
          <w:trHeight w:val="288"/>
        </w:trPr>
        <w:tc>
          <w:tcPr>
            <w:tcW w:w="3870" w:type="dxa"/>
          </w:tcPr>
          <w:p w14:paraId="4F21DDEA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B2F0D" w14:textId="1004E7C7" w:rsidR="00D10D43" w:rsidRPr="00104E8F" w:rsidRDefault="00D856A0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156,068</w:t>
            </w:r>
          </w:p>
        </w:tc>
        <w:tc>
          <w:tcPr>
            <w:tcW w:w="270" w:type="dxa"/>
          </w:tcPr>
          <w:p w14:paraId="1C58E5C9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3FE41" w14:textId="627A7DDC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141,144</w:t>
            </w:r>
          </w:p>
        </w:tc>
        <w:tc>
          <w:tcPr>
            <w:tcW w:w="270" w:type="dxa"/>
          </w:tcPr>
          <w:p w14:paraId="11EDB9DD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001A3D" w14:textId="4852D15F" w:rsidR="00D10D43" w:rsidRPr="00104E8F" w:rsidRDefault="00E97C7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114,726</w:t>
            </w:r>
          </w:p>
        </w:tc>
        <w:tc>
          <w:tcPr>
            <w:tcW w:w="270" w:type="dxa"/>
          </w:tcPr>
          <w:p w14:paraId="66FB96E3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85E8D" w14:textId="368D321B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107,729</w:t>
            </w:r>
          </w:p>
        </w:tc>
      </w:tr>
      <w:tr w:rsidR="00D10D43" w:rsidRPr="00104E8F" w14:paraId="44634BF0" w14:textId="77777777" w:rsidTr="001E0E6E">
        <w:trPr>
          <w:trHeight w:val="288"/>
        </w:trPr>
        <w:tc>
          <w:tcPr>
            <w:tcW w:w="3870" w:type="dxa"/>
          </w:tcPr>
          <w:p w14:paraId="484D04D6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BF5F48" w14:textId="7B8A7023" w:rsidR="00D10D43" w:rsidRPr="00104E8F" w:rsidRDefault="00D94571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156,359</w:t>
            </w:r>
          </w:p>
        </w:tc>
        <w:tc>
          <w:tcPr>
            <w:tcW w:w="270" w:type="dxa"/>
          </w:tcPr>
          <w:p w14:paraId="41B72951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B8F24D" w14:textId="4D6C43F0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141,420</w:t>
            </w:r>
          </w:p>
        </w:tc>
        <w:tc>
          <w:tcPr>
            <w:tcW w:w="270" w:type="dxa"/>
          </w:tcPr>
          <w:p w14:paraId="143440B4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2ECDE" w14:textId="39FF9383" w:rsidR="00D10D43" w:rsidRPr="00104E8F" w:rsidRDefault="00E97C7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114,916</w:t>
            </w:r>
          </w:p>
        </w:tc>
        <w:tc>
          <w:tcPr>
            <w:tcW w:w="270" w:type="dxa"/>
          </w:tcPr>
          <w:p w14:paraId="0C65D253" w14:textId="77777777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426D2E" w14:textId="530D24FA" w:rsidR="00D10D43" w:rsidRPr="00104E8F" w:rsidRDefault="00D10D43" w:rsidP="00D1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107,953</w:t>
            </w:r>
          </w:p>
        </w:tc>
      </w:tr>
    </w:tbl>
    <w:p w14:paraId="1DABC7AE" w14:textId="0C0CFC8D" w:rsidR="00B03512" w:rsidRPr="00104E8F" w:rsidRDefault="001E472F" w:rsidP="00A86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104E8F">
        <w:rPr>
          <w:rFonts w:ascii="Angsana New" w:hAnsi="Angsana New"/>
          <w:b/>
          <w:sz w:val="30"/>
          <w:szCs w:val="30"/>
        </w:rPr>
        <w:tab/>
      </w:r>
      <w:r w:rsidR="00C83006" w:rsidRPr="00104E8F">
        <w:rPr>
          <w:rFonts w:ascii="Angsana New" w:hAnsi="Angsana New"/>
          <w:b/>
          <w:sz w:val="30"/>
          <w:szCs w:val="30"/>
          <w:cs/>
        </w:rPr>
        <w:tab/>
      </w:r>
    </w:p>
    <w:p w14:paraId="0A6337D4" w14:textId="02503D60" w:rsidR="00014212" w:rsidRPr="00104E8F" w:rsidRDefault="00057CF3" w:rsidP="00A86618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  <w:cs/>
        </w:rPr>
        <w:tab/>
      </w:r>
      <w:r w:rsidR="00014212" w:rsidRPr="00104E8F">
        <w:rPr>
          <w:szCs w:val="30"/>
          <w:cs/>
        </w:rPr>
        <w:tab/>
        <w:t>สินค้าคงเหลือ</w:t>
      </w:r>
      <w:r w:rsidR="00014212" w:rsidRPr="00104E8F">
        <w:rPr>
          <w:szCs w:val="30"/>
        </w:rPr>
        <w:t xml:space="preserve"> </w:t>
      </w:r>
      <w:r w:rsidR="009F148D" w:rsidRPr="00104E8F">
        <w:rPr>
          <w:szCs w:val="30"/>
          <w:cs/>
        </w:rPr>
        <w:t xml:space="preserve"> </w:t>
      </w:r>
    </w:p>
    <w:p w14:paraId="1B617AD6" w14:textId="77777777" w:rsidR="00B826B4" w:rsidRPr="00104E8F" w:rsidRDefault="00B826B4" w:rsidP="000E69F1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2C459C" w:rsidRPr="00104E8F" w14:paraId="7C2E057B" w14:textId="77777777" w:rsidTr="001E0E6E">
        <w:trPr>
          <w:trHeight w:val="403"/>
        </w:trPr>
        <w:tc>
          <w:tcPr>
            <w:tcW w:w="3870" w:type="dxa"/>
          </w:tcPr>
          <w:p w14:paraId="05B22DC6" w14:textId="77777777" w:rsidR="002C459C" w:rsidRPr="00104E8F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92CA17" w14:textId="77777777" w:rsidR="002C459C" w:rsidRPr="00104E8F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5FA0EE" w14:textId="77777777" w:rsidR="002C459C" w:rsidRPr="00104E8F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8ADBCBA" w14:textId="77777777" w:rsidR="002C459C" w:rsidRPr="00104E8F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9D3" w:rsidRPr="00104E8F" w14:paraId="3DFBCA58" w14:textId="77777777" w:rsidTr="001E0E6E">
        <w:trPr>
          <w:trHeight w:val="403"/>
        </w:trPr>
        <w:tc>
          <w:tcPr>
            <w:tcW w:w="3870" w:type="dxa"/>
          </w:tcPr>
          <w:p w14:paraId="0C953EB1" w14:textId="77777777" w:rsidR="006129D3" w:rsidRPr="00104E8F" w:rsidRDefault="006129D3" w:rsidP="0061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2BB48" w14:textId="10DB41B5" w:rsidR="006129D3" w:rsidRPr="00104E8F" w:rsidRDefault="006129D3" w:rsidP="0061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78EBA" w14:textId="77777777" w:rsidR="006129D3" w:rsidRPr="00104E8F" w:rsidRDefault="006129D3" w:rsidP="0061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B39AE" w14:textId="7D3BAB01" w:rsidR="006129D3" w:rsidRPr="00104E8F" w:rsidRDefault="006129D3" w:rsidP="0061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00A652" w14:textId="77777777" w:rsidR="006129D3" w:rsidRPr="00104E8F" w:rsidRDefault="006129D3" w:rsidP="0061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97706" w14:textId="5A40AB01" w:rsidR="006129D3" w:rsidRPr="00104E8F" w:rsidRDefault="006129D3" w:rsidP="0061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657F5D9" w14:textId="77777777" w:rsidR="006129D3" w:rsidRPr="00104E8F" w:rsidRDefault="006129D3" w:rsidP="0061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F696A" w14:textId="0CC76015" w:rsidR="006129D3" w:rsidRPr="00104E8F" w:rsidRDefault="006129D3" w:rsidP="0061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66899" w:rsidRPr="00104E8F" w14:paraId="47FCFC3D" w14:textId="77777777" w:rsidTr="001E0E6E">
        <w:trPr>
          <w:trHeight w:val="403"/>
        </w:trPr>
        <w:tc>
          <w:tcPr>
            <w:tcW w:w="3870" w:type="dxa"/>
          </w:tcPr>
          <w:p w14:paraId="7F8E6CB4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ED3452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C54" w:rsidRPr="00104E8F" w14:paraId="2C5C3E07" w14:textId="77777777" w:rsidTr="001E0E6E">
        <w:trPr>
          <w:trHeight w:val="403"/>
        </w:trPr>
        <w:tc>
          <w:tcPr>
            <w:tcW w:w="3870" w:type="dxa"/>
          </w:tcPr>
          <w:p w14:paraId="4F6590D1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067187E8" w14:textId="124AFBF1" w:rsidR="000F2C54" w:rsidRPr="00104E8F" w:rsidRDefault="00A85650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389,00</w:t>
            </w:r>
            <w:r w:rsidR="00670FD1" w:rsidRPr="0010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C778AEC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9700E" w14:textId="6FC359D0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225,381</w:t>
            </w:r>
          </w:p>
        </w:tc>
        <w:tc>
          <w:tcPr>
            <w:tcW w:w="270" w:type="dxa"/>
          </w:tcPr>
          <w:p w14:paraId="67EC8746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E7F7D" w14:textId="4677BD4F" w:rsidR="000F2C54" w:rsidRPr="00104E8F" w:rsidRDefault="004D5BFE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385,009</w:t>
            </w:r>
          </w:p>
        </w:tc>
        <w:tc>
          <w:tcPr>
            <w:tcW w:w="270" w:type="dxa"/>
          </w:tcPr>
          <w:p w14:paraId="5F3DD04D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6CF768" w14:textId="335ED4F2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221,793</w:t>
            </w:r>
          </w:p>
        </w:tc>
      </w:tr>
      <w:tr w:rsidR="000F2C54" w:rsidRPr="00104E8F" w14:paraId="0AE26B73" w14:textId="77777777" w:rsidTr="001E0E6E">
        <w:trPr>
          <w:trHeight w:val="403"/>
        </w:trPr>
        <w:tc>
          <w:tcPr>
            <w:tcW w:w="3870" w:type="dxa"/>
          </w:tcPr>
          <w:p w14:paraId="69C465F0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2E878866" w14:textId="09BBE13A" w:rsidR="000F2C54" w:rsidRPr="00104E8F" w:rsidRDefault="00A85650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530,976</w:t>
            </w:r>
          </w:p>
        </w:tc>
        <w:tc>
          <w:tcPr>
            <w:tcW w:w="270" w:type="dxa"/>
          </w:tcPr>
          <w:p w14:paraId="20886D39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2F814" w14:textId="67B39C20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574,802</w:t>
            </w:r>
          </w:p>
        </w:tc>
        <w:tc>
          <w:tcPr>
            <w:tcW w:w="270" w:type="dxa"/>
          </w:tcPr>
          <w:p w14:paraId="3483DEF9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DC9C7" w14:textId="5FEED97C" w:rsidR="000F2C54" w:rsidRPr="00104E8F" w:rsidRDefault="004D5BFE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530,976</w:t>
            </w:r>
          </w:p>
        </w:tc>
        <w:tc>
          <w:tcPr>
            <w:tcW w:w="270" w:type="dxa"/>
          </w:tcPr>
          <w:p w14:paraId="2602B089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B380F" w14:textId="49872373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574,802</w:t>
            </w:r>
          </w:p>
        </w:tc>
      </w:tr>
      <w:tr w:rsidR="000F2C54" w:rsidRPr="00104E8F" w14:paraId="53BC386E" w14:textId="77777777" w:rsidTr="001E0E6E">
        <w:trPr>
          <w:trHeight w:val="403"/>
        </w:trPr>
        <w:tc>
          <w:tcPr>
            <w:tcW w:w="3870" w:type="dxa"/>
          </w:tcPr>
          <w:p w14:paraId="2B40BFA5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วัสดุหีบห่อและอื่น ๆ</w:t>
            </w:r>
          </w:p>
        </w:tc>
        <w:tc>
          <w:tcPr>
            <w:tcW w:w="1170" w:type="dxa"/>
          </w:tcPr>
          <w:p w14:paraId="6E04DE80" w14:textId="49416D6F" w:rsidR="000F2C54" w:rsidRPr="00104E8F" w:rsidRDefault="00A85650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18,126</w:t>
            </w:r>
          </w:p>
        </w:tc>
        <w:tc>
          <w:tcPr>
            <w:tcW w:w="270" w:type="dxa"/>
          </w:tcPr>
          <w:p w14:paraId="4BD8D23B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05F37B" w14:textId="7B229DC9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16,238</w:t>
            </w:r>
          </w:p>
        </w:tc>
        <w:tc>
          <w:tcPr>
            <w:tcW w:w="270" w:type="dxa"/>
          </w:tcPr>
          <w:p w14:paraId="775A8B8C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88034" w14:textId="01639F1C" w:rsidR="000F2C54" w:rsidRPr="00104E8F" w:rsidRDefault="004D5BFE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18,126</w:t>
            </w:r>
          </w:p>
        </w:tc>
        <w:tc>
          <w:tcPr>
            <w:tcW w:w="270" w:type="dxa"/>
          </w:tcPr>
          <w:p w14:paraId="464B3EF4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AFE57" w14:textId="0A32AECA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16,238</w:t>
            </w:r>
          </w:p>
        </w:tc>
      </w:tr>
      <w:tr w:rsidR="000F2C54" w:rsidRPr="00104E8F" w14:paraId="0B1910DC" w14:textId="77777777" w:rsidTr="001E0E6E">
        <w:trPr>
          <w:trHeight w:val="403"/>
        </w:trPr>
        <w:tc>
          <w:tcPr>
            <w:tcW w:w="3870" w:type="dxa"/>
          </w:tcPr>
          <w:p w14:paraId="76CDB238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AFB84" w14:textId="1221EE04" w:rsidR="000F2C54" w:rsidRPr="00104E8F" w:rsidRDefault="00A85650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142,219</w:t>
            </w:r>
          </w:p>
        </w:tc>
        <w:tc>
          <w:tcPr>
            <w:tcW w:w="270" w:type="dxa"/>
          </w:tcPr>
          <w:p w14:paraId="0DCFC375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8A246F" w14:textId="3D423D8B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99,603</w:t>
            </w:r>
          </w:p>
        </w:tc>
        <w:tc>
          <w:tcPr>
            <w:tcW w:w="270" w:type="dxa"/>
          </w:tcPr>
          <w:p w14:paraId="2CA4BAB9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9C238C" w14:textId="267D7398" w:rsidR="000F2C54" w:rsidRPr="00104E8F" w:rsidRDefault="004D5BFE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142,219</w:t>
            </w:r>
          </w:p>
        </w:tc>
        <w:tc>
          <w:tcPr>
            <w:tcW w:w="270" w:type="dxa"/>
          </w:tcPr>
          <w:p w14:paraId="6F0C919D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3B397B" w14:textId="179B6DF4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99,603</w:t>
            </w:r>
          </w:p>
        </w:tc>
      </w:tr>
      <w:tr w:rsidR="000F2C54" w:rsidRPr="00104E8F" w14:paraId="729FC1C2" w14:textId="77777777" w:rsidTr="001E0E6E">
        <w:trPr>
          <w:trHeight w:val="403"/>
        </w:trPr>
        <w:tc>
          <w:tcPr>
            <w:tcW w:w="3870" w:type="dxa"/>
          </w:tcPr>
          <w:p w14:paraId="5BA86DFC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040E0" w14:textId="3B453874" w:rsidR="000F2C54" w:rsidRPr="00104E8F" w:rsidRDefault="00A85650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1,080,32</w:t>
            </w:r>
            <w:r w:rsidR="00670FD1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15B388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95404B" w14:textId="79460F23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916,024</w:t>
            </w:r>
          </w:p>
        </w:tc>
        <w:tc>
          <w:tcPr>
            <w:tcW w:w="270" w:type="dxa"/>
          </w:tcPr>
          <w:p w14:paraId="4BD07FEC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8522F" w14:textId="20B8F31A" w:rsidR="000F2C54" w:rsidRPr="00104E8F" w:rsidRDefault="004D5BFE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1,076,330</w:t>
            </w:r>
          </w:p>
        </w:tc>
        <w:tc>
          <w:tcPr>
            <w:tcW w:w="270" w:type="dxa"/>
          </w:tcPr>
          <w:p w14:paraId="5805998F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E0DD89" w14:textId="670F3F63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912,436</w:t>
            </w:r>
          </w:p>
        </w:tc>
      </w:tr>
      <w:tr w:rsidR="000F2C54" w:rsidRPr="00104E8F" w14:paraId="07877ED5" w14:textId="77777777" w:rsidTr="001E0E6E">
        <w:trPr>
          <w:trHeight w:val="403"/>
        </w:trPr>
        <w:tc>
          <w:tcPr>
            <w:tcW w:w="3870" w:type="dxa"/>
          </w:tcPr>
          <w:p w14:paraId="75D92C61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887DA6" w14:textId="22A9638A" w:rsidR="000F2C54" w:rsidRPr="00104E8F" w:rsidRDefault="00A85650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(77,836)</w:t>
            </w:r>
          </w:p>
        </w:tc>
        <w:tc>
          <w:tcPr>
            <w:tcW w:w="270" w:type="dxa"/>
          </w:tcPr>
          <w:p w14:paraId="3A491F40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09AD7" w14:textId="44538192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(113,854)</w:t>
            </w:r>
          </w:p>
        </w:tc>
        <w:tc>
          <w:tcPr>
            <w:tcW w:w="270" w:type="dxa"/>
          </w:tcPr>
          <w:p w14:paraId="2380F39D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E88C8" w14:textId="7DAE7345" w:rsidR="000F2C54" w:rsidRPr="00104E8F" w:rsidRDefault="004D5BFE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(77,836)</w:t>
            </w:r>
          </w:p>
        </w:tc>
        <w:tc>
          <w:tcPr>
            <w:tcW w:w="270" w:type="dxa"/>
          </w:tcPr>
          <w:p w14:paraId="39A223B8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411320" w14:textId="4269E410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(113,854)</w:t>
            </w:r>
          </w:p>
        </w:tc>
      </w:tr>
      <w:tr w:rsidR="000F2C54" w:rsidRPr="00104E8F" w14:paraId="34E2F469" w14:textId="77777777" w:rsidTr="001E0E6E">
        <w:trPr>
          <w:trHeight w:val="403"/>
        </w:trPr>
        <w:tc>
          <w:tcPr>
            <w:tcW w:w="3870" w:type="dxa"/>
          </w:tcPr>
          <w:p w14:paraId="74195A70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AF6936" w14:textId="5B732EF1" w:rsidR="000F2C54" w:rsidRPr="00104E8F" w:rsidRDefault="00A85650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1,002,49</w:t>
            </w:r>
            <w:r w:rsidR="00670FD1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363ED18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B9F91" w14:textId="2AB972F4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802,170</w:t>
            </w:r>
          </w:p>
        </w:tc>
        <w:tc>
          <w:tcPr>
            <w:tcW w:w="270" w:type="dxa"/>
          </w:tcPr>
          <w:p w14:paraId="06753C18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8F23F5" w14:textId="534FA1F2" w:rsidR="000F2C54" w:rsidRPr="00104E8F" w:rsidRDefault="004D5BFE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998,494</w:t>
            </w:r>
          </w:p>
        </w:tc>
        <w:tc>
          <w:tcPr>
            <w:tcW w:w="270" w:type="dxa"/>
          </w:tcPr>
          <w:p w14:paraId="40635388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866F7" w14:textId="2025EEFE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798,582</w:t>
            </w:r>
          </w:p>
        </w:tc>
      </w:tr>
      <w:tr w:rsidR="0030118C" w:rsidRPr="00104E8F" w14:paraId="65828757" w14:textId="77777777" w:rsidTr="001E0E6E">
        <w:trPr>
          <w:trHeight w:val="403"/>
        </w:trPr>
        <w:tc>
          <w:tcPr>
            <w:tcW w:w="3870" w:type="dxa"/>
          </w:tcPr>
          <w:p w14:paraId="01C74274" w14:textId="77777777" w:rsidR="0030118C" w:rsidRPr="00104E8F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D1B9B" w14:textId="77777777" w:rsidR="0030118C" w:rsidRPr="00104E8F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8DD62" w14:textId="77777777" w:rsidR="0030118C" w:rsidRPr="00104E8F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C1BB71" w14:textId="77777777" w:rsidR="0030118C" w:rsidRPr="00104E8F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0926E" w14:textId="77777777" w:rsidR="0030118C" w:rsidRPr="00104E8F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3E3829" w14:textId="77777777" w:rsidR="0030118C" w:rsidRPr="00104E8F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D718E" w14:textId="77777777" w:rsidR="0030118C" w:rsidRPr="00104E8F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A4DAB" w14:textId="77777777" w:rsidR="0030118C" w:rsidRPr="00104E8F" w:rsidRDefault="0030118C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899" w:rsidRPr="00104E8F" w14:paraId="42466883" w14:textId="77777777" w:rsidTr="001E0E6E">
        <w:trPr>
          <w:trHeight w:val="403"/>
        </w:trPr>
        <w:tc>
          <w:tcPr>
            <w:tcW w:w="3870" w:type="dxa"/>
          </w:tcPr>
          <w:p w14:paraId="5B8EF5DC" w14:textId="7AF644FA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</w:t>
            </w:r>
            <w:r w:rsidR="00804E95" w:rsidRPr="00104E8F">
              <w:rPr>
                <w:rFonts w:ascii="Angsana New" w:hAnsi="Angsana New"/>
                <w:sz w:val="30"/>
                <w:szCs w:val="30"/>
                <w:cs/>
              </w:rPr>
              <w:t>ได้รวมใน</w:t>
            </w:r>
          </w:p>
        </w:tc>
        <w:tc>
          <w:tcPr>
            <w:tcW w:w="1170" w:type="dxa"/>
          </w:tcPr>
          <w:p w14:paraId="167AF049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0E190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9F7E6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8214D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24C6F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006A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B9DED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899" w:rsidRPr="00104E8F" w14:paraId="5C412E0C" w14:textId="77777777" w:rsidTr="001E0E6E">
        <w:trPr>
          <w:trHeight w:val="403"/>
        </w:trPr>
        <w:tc>
          <w:tcPr>
            <w:tcW w:w="3870" w:type="dxa"/>
          </w:tcPr>
          <w:p w14:paraId="22243425" w14:textId="5C03057C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  บัญชีต้นทุนขาย</w:t>
            </w:r>
          </w:p>
        </w:tc>
        <w:tc>
          <w:tcPr>
            <w:tcW w:w="1170" w:type="dxa"/>
          </w:tcPr>
          <w:p w14:paraId="61F13F03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B528B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A9362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4FE3A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B9D901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6BE5A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14502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C54" w:rsidRPr="00104E8F" w14:paraId="2875EBF4" w14:textId="77777777" w:rsidTr="001E0E6E">
        <w:trPr>
          <w:trHeight w:val="403"/>
        </w:trPr>
        <w:tc>
          <w:tcPr>
            <w:tcW w:w="3870" w:type="dxa"/>
          </w:tcPr>
          <w:p w14:paraId="4B9077C6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  <w:r w:rsidRPr="00104E8F">
              <w:rPr>
                <w:rFonts w:ascii="Angsana New" w:hAnsi="Angsana New"/>
                <w:sz w:val="30"/>
                <w:szCs w:val="30"/>
              </w:rPr>
              <w:tab/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04FB29D" w14:textId="1D81A9F5" w:rsidR="000F2C54" w:rsidRPr="00104E8F" w:rsidRDefault="003C7CE6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4,4</w:t>
            </w:r>
            <w:r w:rsidR="00BD140A" w:rsidRPr="00104E8F">
              <w:rPr>
                <w:rFonts w:ascii="Angsana New" w:hAnsi="Angsana New"/>
                <w:sz w:val="30"/>
                <w:szCs w:val="30"/>
              </w:rPr>
              <w:t>88,808</w:t>
            </w:r>
          </w:p>
        </w:tc>
        <w:tc>
          <w:tcPr>
            <w:tcW w:w="270" w:type="dxa"/>
          </w:tcPr>
          <w:p w14:paraId="0C83CFAF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32B37" w14:textId="442B0E42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4,537,543</w:t>
            </w:r>
          </w:p>
        </w:tc>
        <w:tc>
          <w:tcPr>
            <w:tcW w:w="270" w:type="dxa"/>
          </w:tcPr>
          <w:p w14:paraId="555DBF80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87CF3" w14:textId="0368B16F" w:rsidR="000F2C54" w:rsidRPr="00104E8F" w:rsidRDefault="00B76991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4,48</w:t>
            </w:r>
            <w:r w:rsidR="00BD140A" w:rsidRPr="00104E8F">
              <w:rPr>
                <w:rFonts w:ascii="Angsana New" w:hAnsi="Angsana New"/>
                <w:sz w:val="30"/>
                <w:szCs w:val="30"/>
              </w:rPr>
              <w:t>2,555</w:t>
            </w:r>
          </w:p>
        </w:tc>
        <w:tc>
          <w:tcPr>
            <w:tcW w:w="270" w:type="dxa"/>
          </w:tcPr>
          <w:p w14:paraId="772E3BE2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C437D" w14:textId="01980F68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4,528,652</w:t>
            </w:r>
          </w:p>
        </w:tc>
      </w:tr>
      <w:tr w:rsidR="000F2C54" w:rsidRPr="00104E8F" w14:paraId="4ADD9960" w14:textId="77777777" w:rsidTr="001E0E6E">
        <w:trPr>
          <w:trHeight w:val="403"/>
        </w:trPr>
        <w:tc>
          <w:tcPr>
            <w:tcW w:w="3870" w:type="dxa"/>
          </w:tcPr>
          <w:p w14:paraId="4EE9A570" w14:textId="048CBF17" w:rsidR="000F2C54" w:rsidRPr="00104E8F" w:rsidRDefault="00AB20DA" w:rsidP="000F2C54">
            <w:pPr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num" w:pos="342"/>
              </w:tabs>
              <w:spacing w:line="240" w:lineRule="auto"/>
              <w:ind w:left="342" w:right="-43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0F2C54" w:rsidRPr="00104E8F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</w:t>
            </w:r>
          </w:p>
          <w:p w14:paraId="747CA38F" w14:textId="02DF774C" w:rsidR="000F2C54" w:rsidRPr="00104E8F" w:rsidRDefault="00AB20DA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0F2C54" w:rsidRPr="00104E8F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</w:tcPr>
          <w:p w14:paraId="1A97285B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8249179" w14:textId="30540F53" w:rsidR="003C7CE6" w:rsidRPr="00104E8F" w:rsidRDefault="003C7CE6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(36,018)</w:t>
            </w:r>
          </w:p>
        </w:tc>
        <w:tc>
          <w:tcPr>
            <w:tcW w:w="270" w:type="dxa"/>
          </w:tcPr>
          <w:p w14:paraId="1DEDA0B5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DAA6A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18C04DB" w14:textId="22DF67DF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16,312</w:t>
            </w:r>
          </w:p>
        </w:tc>
        <w:tc>
          <w:tcPr>
            <w:tcW w:w="270" w:type="dxa"/>
          </w:tcPr>
          <w:p w14:paraId="63A311AF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096AB6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5DACFF9" w14:textId="3A2C7ABC" w:rsidR="00B76991" w:rsidRPr="00104E8F" w:rsidRDefault="00B76991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(36,018)</w:t>
            </w:r>
          </w:p>
        </w:tc>
        <w:tc>
          <w:tcPr>
            <w:tcW w:w="270" w:type="dxa"/>
          </w:tcPr>
          <w:p w14:paraId="0669337E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4C470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61B92DA" w14:textId="4410DD92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16,312</w:t>
            </w:r>
          </w:p>
        </w:tc>
      </w:tr>
      <w:tr w:rsidR="000F2C54" w:rsidRPr="00104E8F" w14:paraId="117A950D" w14:textId="77777777" w:rsidTr="001E0E6E">
        <w:trPr>
          <w:trHeight w:val="403"/>
        </w:trPr>
        <w:tc>
          <w:tcPr>
            <w:tcW w:w="3870" w:type="dxa"/>
          </w:tcPr>
          <w:p w14:paraId="3251CC18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0F94DB" w14:textId="777310BA" w:rsidR="000F2C54" w:rsidRPr="00104E8F" w:rsidRDefault="003C7CE6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4,45</w:t>
            </w:r>
            <w:r w:rsidR="00BD140A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D140A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70" w:type="dxa"/>
          </w:tcPr>
          <w:p w14:paraId="7BCE4AC1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6CCF8" w14:textId="7E795E8D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4,553,855</w:t>
            </w:r>
          </w:p>
        </w:tc>
        <w:tc>
          <w:tcPr>
            <w:tcW w:w="270" w:type="dxa"/>
          </w:tcPr>
          <w:p w14:paraId="69C20D80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8CC54F" w14:textId="73B9A454" w:rsidR="000F2C54" w:rsidRPr="00104E8F" w:rsidRDefault="00B76991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4,44</w:t>
            </w:r>
            <w:r w:rsidR="00BD140A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D140A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377A516D" w14:textId="7777777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28163" w14:textId="65028997" w:rsidR="000F2C54" w:rsidRPr="00104E8F" w:rsidRDefault="000F2C54" w:rsidP="000F2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4,544,964</w:t>
            </w:r>
          </w:p>
        </w:tc>
      </w:tr>
    </w:tbl>
    <w:p w14:paraId="26B4BE49" w14:textId="77777777" w:rsidR="00A22ABD" w:rsidRPr="00104E8F" w:rsidRDefault="00A22AB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EF4B096" w14:textId="77777777" w:rsidR="008460C8" w:rsidRPr="00104E8F" w:rsidRDefault="008460C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932172B" w14:textId="77777777" w:rsidR="00283B78" w:rsidRPr="00104E8F" w:rsidRDefault="00283B7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  <w:sectPr w:rsidR="00283B78" w:rsidRPr="00104E8F" w:rsidSect="007B5068">
          <w:headerReference w:type="default" r:id="rId8"/>
          <w:footerReference w:type="default" r:id="rId9"/>
          <w:type w:val="nextColumn"/>
          <w:pgSz w:w="11909" w:h="16834" w:code="9"/>
          <w:pgMar w:top="691" w:right="1109" w:bottom="576" w:left="1152" w:header="720" w:footer="720" w:gutter="0"/>
          <w:pgNumType w:start="17"/>
          <w:cols w:space="720"/>
        </w:sectPr>
      </w:pPr>
    </w:p>
    <w:p w14:paraId="01AF8D23" w14:textId="77777777" w:rsidR="008460C8" w:rsidRPr="00104E8F" w:rsidRDefault="008460C8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  <w:cs/>
        </w:rPr>
      </w:pPr>
      <w:r w:rsidRPr="00104E8F">
        <w:rPr>
          <w:szCs w:val="30"/>
          <w:cs/>
        </w:rPr>
        <w:lastRenderedPageBreak/>
        <w:tab/>
      </w:r>
      <w:r w:rsidRPr="00104E8F">
        <w:rPr>
          <w:szCs w:val="30"/>
          <w:cs/>
        </w:rPr>
        <w:tab/>
      </w:r>
      <w:r w:rsidRPr="00104E8F">
        <w:rPr>
          <w:szCs w:val="30"/>
          <w:cs/>
        </w:rPr>
        <w:tab/>
      </w:r>
      <w:r w:rsidRPr="00104E8F">
        <w:rPr>
          <w:szCs w:val="30"/>
          <w:cs/>
        </w:rPr>
        <w:tab/>
        <w:t>เงินลงทุนในบริษัทร่วม</w:t>
      </w:r>
    </w:p>
    <w:p w14:paraId="46C63A40" w14:textId="77777777" w:rsidR="00D601F6" w:rsidRPr="00104E8F" w:rsidRDefault="00D601F6" w:rsidP="00505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horzAnchor="page" w:tblpX="1608" w:tblpY="116"/>
        <w:tblW w:w="14615" w:type="dxa"/>
        <w:tblLayout w:type="fixed"/>
        <w:tblLook w:val="01E0" w:firstRow="1" w:lastRow="1" w:firstColumn="1" w:lastColumn="1" w:noHBand="0" w:noVBand="0"/>
      </w:tblPr>
      <w:tblGrid>
        <w:gridCol w:w="2520"/>
        <w:gridCol w:w="1060"/>
        <w:gridCol w:w="972"/>
        <w:gridCol w:w="784"/>
        <w:gridCol w:w="725"/>
        <w:gridCol w:w="830"/>
        <w:gridCol w:w="262"/>
        <w:gridCol w:w="17"/>
        <w:gridCol w:w="882"/>
        <w:gridCol w:w="14"/>
        <w:gridCol w:w="255"/>
        <w:gridCol w:w="859"/>
        <w:gridCol w:w="16"/>
        <w:gridCol w:w="253"/>
        <w:gridCol w:w="16"/>
        <w:gridCol w:w="902"/>
        <w:gridCol w:w="236"/>
        <w:gridCol w:w="892"/>
        <w:gridCol w:w="269"/>
        <w:gridCol w:w="817"/>
        <w:gridCol w:w="269"/>
        <w:gridCol w:w="770"/>
        <w:gridCol w:w="270"/>
        <w:gridCol w:w="725"/>
      </w:tblGrid>
      <w:tr w:rsidR="005537D8" w:rsidRPr="00104E8F" w14:paraId="03A6A3D1" w14:textId="77777777" w:rsidTr="00541157">
        <w:trPr>
          <w:trHeight w:hRule="exact" w:val="361"/>
        </w:trPr>
        <w:tc>
          <w:tcPr>
            <w:tcW w:w="2520" w:type="dxa"/>
          </w:tcPr>
          <w:p w14:paraId="3DB58E7B" w14:textId="77777777" w:rsidR="005537D8" w:rsidRPr="00104E8F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927DE5F" w14:textId="77777777" w:rsidR="005537D8" w:rsidRPr="00104E8F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98ACC9D" w14:textId="77777777" w:rsidR="005537D8" w:rsidRPr="00104E8F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63" w:type="dxa"/>
            <w:gridSpan w:val="21"/>
          </w:tcPr>
          <w:p w14:paraId="2CD85E4E" w14:textId="77777777" w:rsidR="005537D8" w:rsidRPr="00104E8F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64D0" w:rsidRPr="00104E8F" w14:paraId="45198420" w14:textId="77777777" w:rsidTr="00541157">
        <w:trPr>
          <w:trHeight w:hRule="exact" w:val="361"/>
        </w:trPr>
        <w:tc>
          <w:tcPr>
            <w:tcW w:w="2520" w:type="dxa"/>
          </w:tcPr>
          <w:p w14:paraId="2AE7355C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2F6D940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2F92306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509" w:type="dxa"/>
            <w:gridSpan w:val="2"/>
          </w:tcPr>
          <w:p w14:paraId="3AC16E8E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ab/>
              <w:t>สัดส่วนความ</w:t>
            </w:r>
          </w:p>
        </w:tc>
        <w:tc>
          <w:tcPr>
            <w:tcW w:w="830" w:type="dxa"/>
          </w:tcPr>
          <w:p w14:paraId="29BB121B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08B26B75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3FD10C38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51CE9A55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E038E7C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697E228E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27009700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ADA6AD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0CE02639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69" w:type="dxa"/>
          </w:tcPr>
          <w:p w14:paraId="0E27175A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</w:tcPr>
          <w:p w14:paraId="0CB7857B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8727B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489CDEBB" w14:textId="77777777" w:rsidR="004E3174" w:rsidRPr="00104E8F" w:rsidRDefault="004E3174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489A" w:rsidRPr="00104E8F" w14:paraId="15C17615" w14:textId="77777777" w:rsidTr="00541157">
        <w:trPr>
          <w:trHeight w:hRule="exact" w:val="361"/>
        </w:trPr>
        <w:tc>
          <w:tcPr>
            <w:tcW w:w="2520" w:type="dxa"/>
          </w:tcPr>
          <w:p w14:paraId="7EEE9171" w14:textId="77777777" w:rsidR="0029489A" w:rsidRPr="00104E8F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0" w:type="dxa"/>
          </w:tcPr>
          <w:p w14:paraId="214EA9BE" w14:textId="77777777" w:rsidR="0029489A" w:rsidRPr="00104E8F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72" w:type="dxa"/>
          </w:tcPr>
          <w:p w14:paraId="61D2A414" w14:textId="77777777" w:rsidR="0029489A" w:rsidRPr="00104E8F" w:rsidRDefault="008460C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509" w:type="dxa"/>
            <w:gridSpan w:val="2"/>
          </w:tcPr>
          <w:p w14:paraId="68ED8D19" w14:textId="77777777" w:rsidR="0029489A" w:rsidRPr="00104E8F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991" w:type="dxa"/>
            <w:gridSpan w:val="4"/>
          </w:tcPr>
          <w:p w14:paraId="7C4ADF41" w14:textId="77777777" w:rsidR="0029489A" w:rsidRPr="00104E8F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69" w:type="dxa"/>
            <w:gridSpan w:val="2"/>
          </w:tcPr>
          <w:p w14:paraId="5F63C562" w14:textId="77777777" w:rsidR="0029489A" w:rsidRPr="00104E8F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6" w:type="dxa"/>
            <w:gridSpan w:val="5"/>
          </w:tcPr>
          <w:p w14:paraId="11983BB6" w14:textId="77777777" w:rsidR="0029489A" w:rsidRPr="00104E8F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1837794E" w14:textId="77777777" w:rsidR="0029489A" w:rsidRPr="00104E8F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335640E" w14:textId="77777777" w:rsidR="0029489A" w:rsidRPr="00104E8F" w:rsidDel="00685444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69" w:type="dxa"/>
          </w:tcPr>
          <w:p w14:paraId="524C21D6" w14:textId="77777777" w:rsidR="0029489A" w:rsidRPr="00104E8F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4DBAE3C9" w14:textId="77777777" w:rsidR="0029489A" w:rsidRPr="00104E8F" w:rsidDel="00685444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="0050513C" w:rsidRPr="00104E8F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5861B6" w:rsidRPr="00104E8F" w14:paraId="10C506F7" w14:textId="77777777" w:rsidTr="00541157">
        <w:trPr>
          <w:trHeight w:hRule="exact" w:val="361"/>
        </w:trPr>
        <w:tc>
          <w:tcPr>
            <w:tcW w:w="2520" w:type="dxa"/>
          </w:tcPr>
          <w:p w14:paraId="39DBB1DC" w14:textId="77777777" w:rsidR="005861B6" w:rsidRPr="00104E8F" w:rsidRDefault="005861B6" w:rsidP="005861B6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3C432189" w14:textId="7777777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66A4BB9" w14:textId="7777777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6E7F8EF" w14:textId="7CE453D1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6C45C50F" w14:textId="1BAFFB11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30" w:type="dxa"/>
          </w:tcPr>
          <w:p w14:paraId="4BA5C14A" w14:textId="1522EA26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62" w:type="dxa"/>
          </w:tcPr>
          <w:p w14:paraId="30F52301" w14:textId="7777777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474C9F26" w14:textId="24F7F86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69" w:type="dxa"/>
            <w:gridSpan w:val="2"/>
          </w:tcPr>
          <w:p w14:paraId="61826113" w14:textId="7777777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61D301CC" w14:textId="2CC07CF9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69" w:type="dxa"/>
            <w:gridSpan w:val="2"/>
          </w:tcPr>
          <w:p w14:paraId="76F8DE86" w14:textId="7777777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447DBEB4" w14:textId="300FE0BB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2709DB54" w14:textId="7777777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2" w:type="dxa"/>
          </w:tcPr>
          <w:p w14:paraId="402FFA7C" w14:textId="43360D35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391775"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69" w:type="dxa"/>
          </w:tcPr>
          <w:p w14:paraId="0BA94024" w14:textId="7777777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70E576D" w14:textId="69A688EC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391775"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C3CF332" w14:textId="7777777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dxa"/>
          </w:tcPr>
          <w:p w14:paraId="494AB615" w14:textId="02DF91BB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391775"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2381347" w14:textId="77777777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4C4867DA" w14:textId="053841B3" w:rsidR="005861B6" w:rsidRPr="00104E8F" w:rsidRDefault="005861B6" w:rsidP="0058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391775"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666899" w:rsidRPr="00104E8F" w14:paraId="4323327B" w14:textId="77777777" w:rsidTr="00541157">
        <w:trPr>
          <w:trHeight w:hRule="exact" w:val="361"/>
        </w:trPr>
        <w:tc>
          <w:tcPr>
            <w:tcW w:w="2520" w:type="dxa"/>
          </w:tcPr>
          <w:p w14:paraId="71A8F35D" w14:textId="77777777" w:rsidR="00666899" w:rsidRPr="00104E8F" w:rsidRDefault="00666899" w:rsidP="004A769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798D3B7B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A2FD1E6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09" w:type="dxa"/>
            <w:gridSpan w:val="2"/>
          </w:tcPr>
          <w:p w14:paraId="579433E7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54" w:type="dxa"/>
            <w:gridSpan w:val="19"/>
          </w:tcPr>
          <w:p w14:paraId="6B980C77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7692" w:rsidRPr="00104E8F" w14:paraId="78A492A3" w14:textId="77777777" w:rsidTr="00541157">
        <w:trPr>
          <w:trHeight w:hRule="exact" w:val="361"/>
        </w:trPr>
        <w:tc>
          <w:tcPr>
            <w:tcW w:w="2520" w:type="dxa"/>
          </w:tcPr>
          <w:p w14:paraId="38547F43" w14:textId="77777777" w:rsidR="00666899" w:rsidRPr="00104E8F" w:rsidRDefault="00666899" w:rsidP="004A769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104E8F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60" w:type="dxa"/>
          </w:tcPr>
          <w:p w14:paraId="1CA2FA5E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2" w:type="dxa"/>
          </w:tcPr>
          <w:p w14:paraId="336BB780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4" w:type="dxa"/>
          </w:tcPr>
          <w:p w14:paraId="466B6AB0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" w:type="dxa"/>
          </w:tcPr>
          <w:p w14:paraId="21E8BCD4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14:paraId="78A0D127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2" w:type="dxa"/>
          </w:tcPr>
          <w:p w14:paraId="4C84B197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99DC167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54115433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5" w:type="dxa"/>
            <w:gridSpan w:val="2"/>
          </w:tcPr>
          <w:p w14:paraId="37D802D1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74F0E10B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</w:tcPr>
          <w:p w14:paraId="57F64A05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E8298BB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2" w:type="dxa"/>
          </w:tcPr>
          <w:p w14:paraId="1329FB87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</w:tcPr>
          <w:p w14:paraId="4CA3295B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7" w:type="dxa"/>
          </w:tcPr>
          <w:p w14:paraId="2A76748E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</w:tcPr>
          <w:p w14:paraId="1D624607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70" w:type="dxa"/>
          </w:tcPr>
          <w:p w14:paraId="5E25373C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C4D795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" w:type="dxa"/>
          </w:tcPr>
          <w:p w14:paraId="1E8F405B" w14:textId="77777777" w:rsidR="00666899" w:rsidRPr="00104E8F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734AD" w:rsidRPr="00104E8F" w14:paraId="4E27D7AA" w14:textId="77777777" w:rsidTr="00541157">
        <w:trPr>
          <w:trHeight w:hRule="exact" w:val="361"/>
        </w:trPr>
        <w:tc>
          <w:tcPr>
            <w:tcW w:w="2520" w:type="dxa"/>
          </w:tcPr>
          <w:p w14:paraId="5C9A5E2A" w14:textId="77777777" w:rsidR="001734AD" w:rsidRPr="00104E8F" w:rsidRDefault="001734AD" w:rsidP="001734AD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04E8F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ทรอปิคอล</w:t>
            </w:r>
            <w:r w:rsidRPr="00104E8F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Pr="00104E8F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104E8F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060" w:type="dxa"/>
          </w:tcPr>
          <w:p w14:paraId="291B6147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</w:p>
        </w:tc>
        <w:tc>
          <w:tcPr>
            <w:tcW w:w="972" w:type="dxa"/>
          </w:tcPr>
          <w:p w14:paraId="1A6FA97A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84" w:type="dxa"/>
          </w:tcPr>
          <w:p w14:paraId="48C56824" w14:textId="608DD0AC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25" w:type="dxa"/>
          </w:tcPr>
          <w:p w14:paraId="5838F71B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30" w:type="dxa"/>
          </w:tcPr>
          <w:p w14:paraId="1C6CB255" w14:textId="0D7DBABE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2" w:type="dxa"/>
          </w:tcPr>
          <w:p w14:paraId="11023375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C7CDB69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69" w:type="dxa"/>
            <w:gridSpan w:val="2"/>
          </w:tcPr>
          <w:p w14:paraId="7CF9FEB1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</w:tcPr>
          <w:p w14:paraId="1DACCB4F" w14:textId="25F2ABE0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8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  <w:gridSpan w:val="2"/>
          </w:tcPr>
          <w:p w14:paraId="090044AF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A579CC7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36" w:type="dxa"/>
          </w:tcPr>
          <w:p w14:paraId="3E2668C4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628E0550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7D6EAD4B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9FB1148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4FD2B486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61644973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F62B9A3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9787B87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1734AD" w:rsidRPr="00104E8F" w14:paraId="46D3F560" w14:textId="77777777" w:rsidTr="00541157">
        <w:trPr>
          <w:trHeight w:hRule="exact" w:val="361"/>
        </w:trPr>
        <w:tc>
          <w:tcPr>
            <w:tcW w:w="2520" w:type="dxa"/>
          </w:tcPr>
          <w:p w14:paraId="698964A1" w14:textId="77777777" w:rsidR="001734AD" w:rsidRPr="00104E8F" w:rsidRDefault="001734AD" w:rsidP="001734AD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104E8F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060" w:type="dxa"/>
          </w:tcPr>
          <w:p w14:paraId="56E66674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72" w:type="dxa"/>
          </w:tcPr>
          <w:p w14:paraId="5FF5548B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84" w:type="dxa"/>
          </w:tcPr>
          <w:p w14:paraId="61B9419E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</w:tcPr>
          <w:p w14:paraId="1B174489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</w:tcPr>
          <w:p w14:paraId="66ACF217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2" w:type="dxa"/>
          </w:tcPr>
          <w:p w14:paraId="13D050A6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39B2A02F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" w:type="dxa"/>
            <w:gridSpan w:val="2"/>
          </w:tcPr>
          <w:p w14:paraId="14B8078A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5F227" w14:textId="47045CDC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  <w:gridSpan w:val="2"/>
          </w:tcPr>
          <w:p w14:paraId="4627A4C6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9E91B44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36" w:type="dxa"/>
          </w:tcPr>
          <w:p w14:paraId="7EC7E9A6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B7F83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F37A853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541228F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ED7C0D0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060C9E85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D29F536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DB0E87E" w14:textId="77777777" w:rsidR="001734AD" w:rsidRPr="00104E8F" w:rsidRDefault="001734AD" w:rsidP="00173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14:paraId="4C794847" w14:textId="77777777" w:rsidR="00DA07F4" w:rsidRPr="00104E8F" w:rsidRDefault="00DA07F4"/>
    <w:tbl>
      <w:tblPr>
        <w:tblpPr w:leftFromText="180" w:rightFromText="180" w:vertAnchor="text" w:horzAnchor="margin" w:tblpX="450" w:tblpY="125"/>
        <w:tblW w:w="14580" w:type="dxa"/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900"/>
        <w:gridCol w:w="630"/>
        <w:gridCol w:w="630"/>
        <w:gridCol w:w="720"/>
        <w:gridCol w:w="243"/>
        <w:gridCol w:w="649"/>
        <w:gridCol w:w="8"/>
        <w:gridCol w:w="263"/>
        <w:gridCol w:w="8"/>
        <w:gridCol w:w="724"/>
        <w:gridCol w:w="271"/>
        <w:gridCol w:w="719"/>
        <w:gridCol w:w="8"/>
        <w:gridCol w:w="263"/>
        <w:gridCol w:w="8"/>
        <w:gridCol w:w="724"/>
        <w:gridCol w:w="271"/>
        <w:gridCol w:w="611"/>
        <w:gridCol w:w="271"/>
        <w:gridCol w:w="634"/>
        <w:gridCol w:w="271"/>
        <w:gridCol w:w="624"/>
        <w:gridCol w:w="270"/>
        <w:gridCol w:w="674"/>
        <w:gridCol w:w="270"/>
        <w:gridCol w:w="676"/>
      </w:tblGrid>
      <w:tr w:rsidR="004A7692" w:rsidRPr="00104E8F" w14:paraId="7CA1553A" w14:textId="77777777" w:rsidTr="00145502">
        <w:trPr>
          <w:trHeight w:hRule="exact" w:val="349"/>
        </w:trPr>
        <w:tc>
          <w:tcPr>
            <w:tcW w:w="2520" w:type="dxa"/>
          </w:tcPr>
          <w:p w14:paraId="63D6B4E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EE76F24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F9F94C4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0" w:type="dxa"/>
            <w:gridSpan w:val="25"/>
          </w:tcPr>
          <w:p w14:paraId="381AF121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7692" w:rsidRPr="00104E8F" w14:paraId="5AA737CA" w14:textId="77777777" w:rsidTr="00145502">
        <w:trPr>
          <w:trHeight w:hRule="exact" w:val="362"/>
        </w:trPr>
        <w:tc>
          <w:tcPr>
            <w:tcW w:w="2520" w:type="dxa"/>
          </w:tcPr>
          <w:p w14:paraId="544F94E5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C0FF4B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0" w:type="dxa"/>
          </w:tcPr>
          <w:p w14:paraId="5B2C4DBF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4DAF91D8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720" w:type="dxa"/>
          </w:tcPr>
          <w:p w14:paraId="637AF62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F429C45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3971FC4D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64E8EBE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56AF56F5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1FA7E4E0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gridSpan w:val="2"/>
          </w:tcPr>
          <w:p w14:paraId="0704201F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44510853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3B9216E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20446B87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1" w:type="dxa"/>
          </w:tcPr>
          <w:p w14:paraId="7BDDE98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0B5548A0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dxa"/>
          </w:tcPr>
          <w:p w14:paraId="61CFCE68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7C2E5307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dxa"/>
          </w:tcPr>
          <w:p w14:paraId="18343F49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CA438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0DE4C3E0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3B1F73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6" w:type="dxa"/>
          </w:tcPr>
          <w:p w14:paraId="233245A9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7692" w:rsidRPr="00104E8F" w:rsidDel="00685444" w14:paraId="63DD7CBE" w14:textId="77777777" w:rsidTr="00145502">
        <w:trPr>
          <w:trHeight w:hRule="exact" w:val="349"/>
        </w:trPr>
        <w:tc>
          <w:tcPr>
            <w:tcW w:w="2520" w:type="dxa"/>
          </w:tcPr>
          <w:p w14:paraId="5C142097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0B332364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900" w:type="dxa"/>
          </w:tcPr>
          <w:p w14:paraId="43E16156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260" w:type="dxa"/>
            <w:gridSpan w:val="2"/>
          </w:tcPr>
          <w:p w14:paraId="385FE7F3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612" w:type="dxa"/>
            <w:gridSpan w:val="3"/>
          </w:tcPr>
          <w:p w14:paraId="52522899" w14:textId="77777777" w:rsidR="004A7692" w:rsidRPr="00104E8F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1" w:type="dxa"/>
            <w:gridSpan w:val="2"/>
          </w:tcPr>
          <w:p w14:paraId="34EC4ED3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2" w:type="dxa"/>
            <w:gridSpan w:val="4"/>
          </w:tcPr>
          <w:p w14:paraId="6898B4F0" w14:textId="77777777" w:rsidR="004A7692" w:rsidRPr="00104E8F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71" w:type="dxa"/>
            <w:gridSpan w:val="2"/>
          </w:tcPr>
          <w:p w14:paraId="4562558C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4" w:type="dxa"/>
            <w:gridSpan w:val="4"/>
          </w:tcPr>
          <w:p w14:paraId="6878A716" w14:textId="77777777" w:rsidR="004A7692" w:rsidRPr="00104E8F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1" w:type="dxa"/>
          </w:tcPr>
          <w:p w14:paraId="77AEDEE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9" w:type="dxa"/>
            <w:gridSpan w:val="3"/>
          </w:tcPr>
          <w:p w14:paraId="0AAAB4BE" w14:textId="77777777" w:rsidR="004A7692" w:rsidRPr="00104E8F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104E8F">
              <w:rPr>
                <w:rFonts w:ascii="Angsana New" w:hAnsi="Angsana New"/>
                <w:sz w:val="24"/>
                <w:szCs w:val="24"/>
              </w:rPr>
              <w:t>–</w:t>
            </w:r>
            <w:r w:rsidRPr="00104E8F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51E488B5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475D5D9F" w14:textId="77777777" w:rsidR="004A7692" w:rsidRPr="00104E8F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4A7692" w:rsidRPr="00104E8F" w14:paraId="475B8014" w14:textId="77777777" w:rsidTr="00145502">
        <w:trPr>
          <w:trHeight w:hRule="exact" w:val="349"/>
        </w:trPr>
        <w:tc>
          <w:tcPr>
            <w:tcW w:w="2520" w:type="dxa"/>
          </w:tcPr>
          <w:p w14:paraId="43077903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0BA48D3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888D3C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29F14AE" w14:textId="0DFF6E4B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5BE947E7" w14:textId="239FFFFE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1F7849F4" w14:textId="63960A0F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14:paraId="64B9D1BB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47AFE6B3" w14:textId="1D650A6C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1" w:type="dxa"/>
            <w:gridSpan w:val="2"/>
          </w:tcPr>
          <w:p w14:paraId="42322CDB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19EFA082" w14:textId="63C60ACF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1" w:type="dxa"/>
          </w:tcPr>
          <w:p w14:paraId="18ED51A1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63613C04" w14:textId="0264E6DD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1" w:type="dxa"/>
            <w:gridSpan w:val="2"/>
          </w:tcPr>
          <w:p w14:paraId="24485DF1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07489D07" w14:textId="42261EA4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1" w:type="dxa"/>
          </w:tcPr>
          <w:p w14:paraId="07BCCB0C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70C632FE" w14:textId="7D4FF205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1" w:type="dxa"/>
          </w:tcPr>
          <w:p w14:paraId="7E9F3DD8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dxa"/>
          </w:tcPr>
          <w:p w14:paraId="3E14862C" w14:textId="718B0D18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1" w:type="dxa"/>
          </w:tcPr>
          <w:p w14:paraId="346C25D2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33F3A8FB" w14:textId="676869AC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5A667CC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7BE8C2F0" w14:textId="7BC19B9A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B8B7C7B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213347F0" w14:textId="0F2A967D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E8F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5861B6" w:rsidRPr="00104E8F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145502" w:rsidRPr="00104E8F" w14:paraId="60F7BB0E" w14:textId="77777777" w:rsidTr="007D0E0F">
        <w:trPr>
          <w:trHeight w:hRule="exact" w:val="349"/>
        </w:trPr>
        <w:tc>
          <w:tcPr>
            <w:tcW w:w="2520" w:type="dxa"/>
          </w:tcPr>
          <w:p w14:paraId="1C4D5A75" w14:textId="77777777" w:rsidR="00145502" w:rsidRPr="00104E8F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E93F027" w14:textId="77777777" w:rsidR="00145502" w:rsidRPr="00104E8F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70E41A" w14:textId="77777777" w:rsidR="00145502" w:rsidRPr="00104E8F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41EBB4C7" w14:textId="77777777" w:rsidR="00145502" w:rsidRPr="00104E8F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04E8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0" w:type="dxa"/>
            <w:gridSpan w:val="23"/>
          </w:tcPr>
          <w:p w14:paraId="0A830F89" w14:textId="77777777" w:rsidR="00145502" w:rsidRPr="00104E8F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7692" w:rsidRPr="00104E8F" w14:paraId="3FEB095E" w14:textId="77777777" w:rsidTr="00145502">
        <w:trPr>
          <w:trHeight w:hRule="exact" w:val="349"/>
        </w:trPr>
        <w:tc>
          <w:tcPr>
            <w:tcW w:w="2520" w:type="dxa"/>
          </w:tcPr>
          <w:p w14:paraId="1AD00272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38FA9AA5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010B6D82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2E74C53B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50BF3A55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532DA250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" w:type="dxa"/>
          </w:tcPr>
          <w:p w14:paraId="18B8A78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7F000FC1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406948E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4" w:type="dxa"/>
          </w:tcPr>
          <w:p w14:paraId="221EFEC5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</w:tcPr>
          <w:p w14:paraId="1A20832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7" w:type="dxa"/>
            <w:gridSpan w:val="2"/>
          </w:tcPr>
          <w:p w14:paraId="6C54B38D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08792B80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4" w:type="dxa"/>
          </w:tcPr>
          <w:p w14:paraId="2B8689F8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</w:tcPr>
          <w:p w14:paraId="6367B8F9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1" w:type="dxa"/>
          </w:tcPr>
          <w:p w14:paraId="1D30060B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</w:tcPr>
          <w:p w14:paraId="5664A8D0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4" w:type="dxa"/>
          </w:tcPr>
          <w:p w14:paraId="6EAD2514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1" w:type="dxa"/>
          </w:tcPr>
          <w:p w14:paraId="0374513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4" w:type="dxa"/>
          </w:tcPr>
          <w:p w14:paraId="205CD359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24B66E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4" w:type="dxa"/>
          </w:tcPr>
          <w:p w14:paraId="2F775D2C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3E3834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6" w:type="dxa"/>
          </w:tcPr>
          <w:p w14:paraId="1AFEE6DA" w14:textId="77777777" w:rsidR="004A7692" w:rsidRPr="00104E8F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A2502" w:rsidRPr="00104E8F" w14:paraId="7E60B91C" w14:textId="77777777" w:rsidTr="00145502">
        <w:trPr>
          <w:trHeight w:hRule="exact" w:val="349"/>
        </w:trPr>
        <w:tc>
          <w:tcPr>
            <w:tcW w:w="2520" w:type="dxa"/>
          </w:tcPr>
          <w:p w14:paraId="36D342A0" w14:textId="77777777" w:rsidR="008A2502" w:rsidRPr="00104E8F" w:rsidRDefault="008A2502" w:rsidP="008A2502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04E8F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ทรอปิคอล  </w:t>
            </w:r>
            <w:r w:rsidRPr="00104E8F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104E8F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720" w:type="dxa"/>
          </w:tcPr>
          <w:p w14:paraId="61AFC80B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</w:p>
        </w:tc>
        <w:tc>
          <w:tcPr>
            <w:tcW w:w="900" w:type="dxa"/>
          </w:tcPr>
          <w:p w14:paraId="2F9A389F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4A7AF172" w14:textId="5051FAF3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30" w:type="dxa"/>
          </w:tcPr>
          <w:p w14:paraId="698D7967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720" w:type="dxa"/>
          </w:tcPr>
          <w:p w14:paraId="73776032" w14:textId="7A5BA6CA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" w:type="dxa"/>
          </w:tcPr>
          <w:p w14:paraId="45B26110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6742893D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1" w:type="dxa"/>
            <w:gridSpan w:val="2"/>
          </w:tcPr>
          <w:p w14:paraId="7E97CE9C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0DE34A1" w14:textId="092AF5A8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1" w:type="dxa"/>
          </w:tcPr>
          <w:p w14:paraId="0795C501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</w:tcPr>
          <w:p w14:paraId="17B379E7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1" w:type="dxa"/>
            <w:gridSpan w:val="2"/>
          </w:tcPr>
          <w:p w14:paraId="5B5851C8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6464EB4" w14:textId="568B3445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1" w:type="dxa"/>
          </w:tcPr>
          <w:p w14:paraId="3246428E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C742265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1E584A3F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C25064A" w14:textId="43408BB2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1" w:type="dxa"/>
          </w:tcPr>
          <w:p w14:paraId="736F0F95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6B5CB02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0739B338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4B9D1441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41EE232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0FD8772D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104E8F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A2502" w:rsidRPr="00104E8F" w14:paraId="3A78421A" w14:textId="77777777" w:rsidTr="00145502">
        <w:trPr>
          <w:trHeight w:hRule="exact" w:val="349"/>
        </w:trPr>
        <w:tc>
          <w:tcPr>
            <w:tcW w:w="2520" w:type="dxa"/>
          </w:tcPr>
          <w:p w14:paraId="5FAA571D" w14:textId="77777777" w:rsidR="008A2502" w:rsidRPr="00104E8F" w:rsidRDefault="008A2502" w:rsidP="008A2502">
            <w:pPr>
              <w:pStyle w:val="10"/>
              <w:tabs>
                <w:tab w:val="clear" w:pos="1080"/>
              </w:tabs>
              <w:ind w:right="-55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104E8F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24DCDBC3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47E794B7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1A411842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4E4C6568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14:paraId="63DB20EB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3" w:type="dxa"/>
          </w:tcPr>
          <w:p w14:paraId="688AC4EA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2EB13447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1" w:type="dxa"/>
            <w:gridSpan w:val="2"/>
          </w:tcPr>
          <w:p w14:paraId="5F2F5784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363D46FC" w14:textId="4B5C4E4C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1" w:type="dxa"/>
          </w:tcPr>
          <w:p w14:paraId="67D8F7D4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86865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1" w:type="dxa"/>
            <w:gridSpan w:val="2"/>
          </w:tcPr>
          <w:p w14:paraId="1CB99F25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181B079D" w14:textId="6B853642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1" w:type="dxa"/>
          </w:tcPr>
          <w:p w14:paraId="5FFFDC36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5AFFD13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7B8CAC99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EC65C98" w14:textId="7CFCF671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1" w:type="dxa"/>
          </w:tcPr>
          <w:p w14:paraId="7ADB2C86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454813CE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792C9AE0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3F3E89CC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D392BDA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</w:tcPr>
          <w:p w14:paraId="755434BE" w14:textId="77777777" w:rsidR="008A2502" w:rsidRPr="00104E8F" w:rsidRDefault="008A2502" w:rsidP="008A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04E8F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14:paraId="328CBAA2" w14:textId="77777777" w:rsidR="00AC354F" w:rsidRPr="00104E8F" w:rsidRDefault="00AC354F" w:rsidP="000E69F1">
      <w:pPr>
        <w:spacing w:line="240" w:lineRule="auto"/>
        <w:ind w:left="-270"/>
        <w:rPr>
          <w:rFonts w:ascii="Angsana New" w:hAnsi="Angsana New"/>
          <w:sz w:val="20"/>
          <w:szCs w:val="20"/>
        </w:rPr>
      </w:pPr>
    </w:p>
    <w:p w14:paraId="5BE0B4DD" w14:textId="3E27F1AE" w:rsidR="00DE54EB" w:rsidRPr="00104E8F" w:rsidRDefault="00DE54EB" w:rsidP="009E1261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04E8F">
        <w:rPr>
          <w:rFonts w:ascii="Angsana New" w:hAnsi="Angsana New"/>
          <w:spacing w:val="-4"/>
          <w:sz w:val="30"/>
          <w:szCs w:val="30"/>
          <w:cs/>
        </w:rPr>
        <w:t>กลุ่มบริษัทไม่มีเงินลงทุนใน</w:t>
      </w:r>
      <w:r w:rsidR="00453719" w:rsidRPr="00104E8F">
        <w:rPr>
          <w:rFonts w:ascii="Angsana New" w:hAnsi="Angsana New"/>
          <w:spacing w:val="-4"/>
          <w:sz w:val="30"/>
          <w:szCs w:val="30"/>
          <w:cs/>
        </w:rPr>
        <w:t>บริษัทร่วม</w:t>
      </w:r>
      <w:r w:rsidRPr="00104E8F">
        <w:rPr>
          <w:rFonts w:ascii="Angsana New" w:hAnsi="Angsana New"/>
          <w:spacing w:val="-4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  <w:r w:rsidR="006B467B" w:rsidRPr="00104E8F">
        <w:rPr>
          <w:rFonts w:ascii="Angsana New" w:hAnsi="Angsana New"/>
          <w:spacing w:val="-4"/>
          <w:sz w:val="30"/>
          <w:szCs w:val="30"/>
        </w:rPr>
        <w:t xml:space="preserve"> </w:t>
      </w:r>
      <w:r w:rsidR="009E1261" w:rsidRPr="00104E8F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9E1261" w:rsidRPr="00104E8F">
        <w:rPr>
          <w:rFonts w:ascii="Angsana New" w:hAnsi="Angsana New"/>
          <w:spacing w:val="-4"/>
          <w:sz w:val="30"/>
          <w:szCs w:val="30"/>
        </w:rPr>
        <w:t xml:space="preserve">24 </w:t>
      </w:r>
      <w:r w:rsidR="009E1261" w:rsidRPr="00104E8F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9E1261" w:rsidRPr="00104E8F">
        <w:rPr>
          <w:rFonts w:ascii="Angsana New" w:hAnsi="Angsana New"/>
          <w:spacing w:val="-4"/>
          <w:sz w:val="30"/>
          <w:szCs w:val="30"/>
        </w:rPr>
        <w:t xml:space="preserve"> 2563 </w:t>
      </w:r>
      <w:r w:rsidR="006B467B" w:rsidRPr="00104E8F">
        <w:rPr>
          <w:rFonts w:ascii="Angsana New" w:hAnsi="Angsana New"/>
          <w:spacing w:val="-4"/>
          <w:sz w:val="30"/>
          <w:szCs w:val="30"/>
          <w:cs/>
        </w:rPr>
        <w:t>บริษัท ทรอปิคอล  แพคเกจจิ้ง จำกัด</w:t>
      </w:r>
      <w:r w:rsidR="006B467B"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="00F742CB" w:rsidRPr="00104E8F">
        <w:rPr>
          <w:rFonts w:ascii="Angsana New" w:hAnsi="Angsana New" w:hint="cs"/>
          <w:sz w:val="30"/>
          <w:szCs w:val="30"/>
          <w:cs/>
        </w:rPr>
        <w:t xml:space="preserve">           </w:t>
      </w:r>
      <w:r w:rsidR="00A66833" w:rsidRPr="00104E8F">
        <w:rPr>
          <w:rFonts w:ascii="Angsana New" w:hAnsi="Angsana New"/>
          <w:sz w:val="30"/>
          <w:szCs w:val="30"/>
        </w:rPr>
        <w:t xml:space="preserve">       </w:t>
      </w:r>
      <w:r w:rsidR="006B467B" w:rsidRPr="00104E8F">
        <w:rPr>
          <w:rFonts w:ascii="Angsana New" w:hAnsi="Angsana New" w:hint="cs"/>
          <w:spacing w:val="-4"/>
          <w:sz w:val="30"/>
          <w:szCs w:val="30"/>
          <w:cs/>
        </w:rPr>
        <w:t>ได้จดทะเบียนเลิกกิจการกับกระทรวงพาณิชย์แล้ว</w:t>
      </w:r>
      <w:r w:rsidR="00F673AD" w:rsidRPr="00104E8F">
        <w:rPr>
          <w:rFonts w:ascii="Angsana New" w:hAnsi="Angsana New" w:hint="cs"/>
          <w:spacing w:val="-4"/>
          <w:sz w:val="30"/>
          <w:szCs w:val="30"/>
          <w:cs/>
        </w:rPr>
        <w:t xml:space="preserve">และชำระบัญชีเสร็จสิ้นเมื่อวันที่ </w:t>
      </w:r>
      <w:r w:rsidR="00F673AD" w:rsidRPr="00104E8F">
        <w:rPr>
          <w:rFonts w:ascii="Angsana New" w:hAnsi="Angsana New"/>
          <w:spacing w:val="-4"/>
          <w:sz w:val="30"/>
          <w:szCs w:val="30"/>
        </w:rPr>
        <w:t xml:space="preserve">11 </w:t>
      </w:r>
      <w:r w:rsidR="00F673AD" w:rsidRPr="00104E8F"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 w:rsidR="00F673AD" w:rsidRPr="00104E8F">
        <w:rPr>
          <w:rFonts w:ascii="Angsana New" w:hAnsi="Angsana New"/>
          <w:spacing w:val="-4"/>
          <w:sz w:val="30"/>
          <w:szCs w:val="30"/>
        </w:rPr>
        <w:t>2563</w:t>
      </w:r>
    </w:p>
    <w:p w14:paraId="56875E39" w14:textId="77777777" w:rsidR="00014212" w:rsidRPr="00104E8F" w:rsidRDefault="00014212" w:rsidP="000E69F1">
      <w:pPr>
        <w:framePr w:w="14925" w:wrap="auto" w:hAnchor="text" w:x="900"/>
        <w:spacing w:line="240" w:lineRule="auto"/>
        <w:rPr>
          <w:rFonts w:ascii="Angsana New" w:hAnsi="Angsana New"/>
          <w:sz w:val="30"/>
          <w:szCs w:val="30"/>
          <w:cs/>
        </w:rPr>
        <w:sectPr w:rsidR="00014212" w:rsidRPr="00104E8F" w:rsidSect="002C3C78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pgNumType w:start="52"/>
          <w:cols w:space="720"/>
        </w:sectPr>
      </w:pPr>
    </w:p>
    <w:p w14:paraId="223685AE" w14:textId="29C77F14" w:rsidR="00640404" w:rsidRPr="00104E8F" w:rsidRDefault="00640404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</w:rPr>
        <w:lastRenderedPageBreak/>
        <w:tab/>
      </w:r>
      <w:r w:rsidRPr="00104E8F">
        <w:rPr>
          <w:szCs w:val="30"/>
          <w:cs/>
        </w:rPr>
        <w:t>เงินลงทุนในบริษัทย่อย</w:t>
      </w:r>
    </w:p>
    <w:p w14:paraId="1B44912F" w14:textId="77777777" w:rsidR="00863C03" w:rsidRPr="00104E8F" w:rsidRDefault="00863C03" w:rsidP="00863C03"/>
    <w:p w14:paraId="1183CDE8" w14:textId="77777777" w:rsidR="00640404" w:rsidRPr="00104E8F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12"/>
          <w:szCs w:val="12"/>
        </w:rPr>
      </w:pPr>
    </w:p>
    <w:tbl>
      <w:tblPr>
        <w:tblW w:w="14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34"/>
        <w:gridCol w:w="927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11"/>
      </w:tblGrid>
      <w:tr w:rsidR="003F51E8" w:rsidRPr="00104E8F" w14:paraId="1E2F85E1" w14:textId="77777777" w:rsidTr="000E7D58">
        <w:trPr>
          <w:trHeight w:val="377"/>
        </w:trPr>
        <w:tc>
          <w:tcPr>
            <w:tcW w:w="2134" w:type="dxa"/>
          </w:tcPr>
          <w:p w14:paraId="087EF329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09431003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9" w:type="dxa"/>
            <w:gridSpan w:val="22"/>
          </w:tcPr>
          <w:p w14:paraId="6CCA0BB1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D58" w:rsidRPr="00104E8F" w14:paraId="71DC79E8" w14:textId="77777777" w:rsidTr="000E7D58">
        <w:trPr>
          <w:trHeight w:val="362"/>
        </w:trPr>
        <w:tc>
          <w:tcPr>
            <w:tcW w:w="2134" w:type="dxa"/>
          </w:tcPr>
          <w:p w14:paraId="202FD6E4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6653AD9C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33383022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0D9B68DD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1E1297F7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4A5CA29D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5ED7509A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053C0F8C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6C2D1B0A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9733CC8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74EF78BA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F780FE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2F1C48D8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B2365A0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7FE9F30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E2DDC37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1065F36A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237DD49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43100B4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6F4C24D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76CEAD54" w14:textId="77777777" w:rsidR="003F51E8" w:rsidRPr="00104E8F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D58" w:rsidRPr="00104E8F" w14:paraId="0100CFCB" w14:textId="77777777" w:rsidTr="000E7D58">
        <w:trPr>
          <w:trHeight w:val="710"/>
        </w:trPr>
        <w:tc>
          <w:tcPr>
            <w:tcW w:w="2134" w:type="dxa"/>
          </w:tcPr>
          <w:p w14:paraId="323DA601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27" w:type="dxa"/>
          </w:tcPr>
          <w:p w14:paraId="02163D6C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2A3F0F88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</w:tcPr>
          <w:p w14:paraId="5043B032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</w:tcPr>
          <w:p w14:paraId="4FCB4C3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53718CB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6DBEFC8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52EAF6F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1B119B2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0D7AFCB2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423CE8F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35C3382F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1D4F29BC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 w:rsidR="00150740" w:rsidRPr="00104E8F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446620" w:rsidRPr="00104E8F" w14:paraId="1E9F0A46" w14:textId="77777777" w:rsidTr="000E7D58">
        <w:trPr>
          <w:trHeight w:val="362"/>
        </w:trPr>
        <w:tc>
          <w:tcPr>
            <w:tcW w:w="2134" w:type="dxa"/>
          </w:tcPr>
          <w:p w14:paraId="17303E98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30DE0844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0EFDCC6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CF585BD" w14:textId="5EC96CF4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32" w:type="dxa"/>
          </w:tcPr>
          <w:p w14:paraId="121871BD" w14:textId="077CA52D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77" w:type="dxa"/>
          </w:tcPr>
          <w:p w14:paraId="4ED01D7A" w14:textId="76F1DDB2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8" w:type="dxa"/>
          </w:tcPr>
          <w:p w14:paraId="2107A58B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667F44" w14:textId="2F15E6AD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7" w:type="dxa"/>
          </w:tcPr>
          <w:p w14:paraId="202D2F45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007B1C33" w14:textId="01CB6F5E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8" w:type="dxa"/>
          </w:tcPr>
          <w:p w14:paraId="0DF57180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1C0FEBFB" w14:textId="58183B29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8" w:type="dxa"/>
          </w:tcPr>
          <w:p w14:paraId="29DCCF2B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0471B0" w14:textId="2064D5B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8" w:type="dxa"/>
          </w:tcPr>
          <w:p w14:paraId="208A2C97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6FDD6F29" w14:textId="3D2096C2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8" w:type="dxa"/>
          </w:tcPr>
          <w:p w14:paraId="1CFE7956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698196A8" w14:textId="5B5C18D2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8" w:type="dxa"/>
          </w:tcPr>
          <w:p w14:paraId="2B7D90A3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0B227C62" w14:textId="30EB13D0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1" w:type="dxa"/>
          </w:tcPr>
          <w:p w14:paraId="450A73CC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3D093BCA" w14:textId="13096881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8" w:type="dxa"/>
          </w:tcPr>
          <w:p w14:paraId="264796B1" w14:textId="77777777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236CC3C4" w14:textId="34BB1866" w:rsidR="00446620" w:rsidRPr="00104E8F" w:rsidRDefault="00446620" w:rsidP="004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104E8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F51E8" w:rsidRPr="00104E8F" w14:paraId="7AE37D2A" w14:textId="77777777" w:rsidTr="000E7D58">
        <w:trPr>
          <w:trHeight w:val="377"/>
        </w:trPr>
        <w:tc>
          <w:tcPr>
            <w:tcW w:w="2134" w:type="dxa"/>
          </w:tcPr>
          <w:p w14:paraId="5659F1A0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53976AE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2EE043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30240D44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4E8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220" w:type="dxa"/>
            <w:gridSpan w:val="19"/>
          </w:tcPr>
          <w:p w14:paraId="721DC38A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4E8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50740" w:rsidRPr="00104E8F" w14:paraId="153D8263" w14:textId="77777777" w:rsidTr="000E7D58">
        <w:trPr>
          <w:trHeight w:val="362"/>
        </w:trPr>
        <w:tc>
          <w:tcPr>
            <w:tcW w:w="2134" w:type="dxa"/>
          </w:tcPr>
          <w:p w14:paraId="0445B42A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927" w:type="dxa"/>
          </w:tcPr>
          <w:p w14:paraId="011D652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FBD93D4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</w:tcPr>
          <w:p w14:paraId="06DD1AFD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6B611B3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7" w:type="dxa"/>
          </w:tcPr>
          <w:p w14:paraId="075E4635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6B81354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1ECA609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E79FD3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54EB32E0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5E0B9151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7CD2B760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AD1CDB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1DCED335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2289624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0B8C4FAF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D992CA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55E11B49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7E0996F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3E6B0FF7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2C504C00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1F806A9A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C865E2E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69D7C215" w14:textId="77777777" w:rsidR="003F51E8" w:rsidRPr="00104E8F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0740" w:rsidRPr="00104E8F" w14:paraId="0A5CD36A" w14:textId="77777777" w:rsidTr="000E7D58">
        <w:trPr>
          <w:trHeight w:val="710"/>
        </w:trPr>
        <w:tc>
          <w:tcPr>
            <w:tcW w:w="2134" w:type="dxa"/>
          </w:tcPr>
          <w:p w14:paraId="73BFD2D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927" w:type="dxa"/>
          </w:tcPr>
          <w:p w14:paraId="2109BD15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0DA7A314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E8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7327DE93" w14:textId="77777777" w:rsidR="00503D9B" w:rsidRPr="00104E8F" w:rsidRDefault="00503D9B" w:rsidP="00503D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5B92A2F7" w14:textId="77777777" w:rsidR="00503D9B" w:rsidRPr="00104E8F" w:rsidRDefault="00503D9B" w:rsidP="00503D9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2382B76C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8C36DF8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</w:tcPr>
          <w:p w14:paraId="2C5EA4BA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45E2410C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</w:tcPr>
          <w:p w14:paraId="13E63C28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29E995C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</w:tcPr>
          <w:p w14:paraId="196E1532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F2FF08A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</w:tcPr>
          <w:p w14:paraId="5D2BB2A7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071864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</w:tcPr>
          <w:p w14:paraId="4E3A7624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3D31D38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</w:tcPr>
          <w:p w14:paraId="4514B487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65E67F3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</w:tcPr>
          <w:p w14:paraId="2EC6A501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15B4D508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</w:tcPr>
          <w:p w14:paraId="555D5A30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959CBC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</w:tcPr>
          <w:p w14:paraId="04ECC561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50740" w:rsidRPr="00104E8F" w14:paraId="3BE2CFFC" w14:textId="77777777" w:rsidTr="000E7D58">
        <w:trPr>
          <w:trHeight w:val="362"/>
        </w:trPr>
        <w:tc>
          <w:tcPr>
            <w:tcW w:w="2134" w:type="dxa"/>
          </w:tcPr>
          <w:p w14:paraId="26272D53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</w:tcPr>
          <w:p w14:paraId="48029C3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7310796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</w:tcPr>
          <w:p w14:paraId="1EFCD225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6416A84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5443DADB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A2FDC93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92DC527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5BF12329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4CDECC5D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A52D7EA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731F476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27C4582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8362C6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70F18A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0A08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F60B902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CA67557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8F06EEF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4ADCA90E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0E4E5CF3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6F50881A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8245A0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3B618D1" w14:textId="77777777" w:rsidR="00503D9B" w:rsidRPr="00104E8F" w:rsidRDefault="00503D9B" w:rsidP="0050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4E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0751CA05" w14:textId="77777777" w:rsidR="00150740" w:rsidRPr="00104E8F" w:rsidRDefault="00150740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67BFE2A1" w14:textId="77777777" w:rsidR="00640404" w:rsidRPr="00104E8F" w:rsidRDefault="000E7D58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  <w:sectPr w:rsidR="00640404" w:rsidRPr="00104E8F" w:rsidSect="002111BA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  <w:r w:rsidRPr="00104E8F">
        <w:rPr>
          <w:rFonts w:ascii="Angsana New" w:hAnsi="Angsana New"/>
          <w:sz w:val="30"/>
          <w:szCs w:val="30"/>
          <w:cs/>
        </w:rPr>
        <w:tab/>
      </w:r>
      <w:r w:rsidRPr="00104E8F">
        <w:rPr>
          <w:rFonts w:ascii="Angsana New" w:hAnsi="Angsana New"/>
          <w:sz w:val="30"/>
          <w:szCs w:val="30"/>
          <w:cs/>
        </w:rPr>
        <w:tab/>
      </w:r>
      <w:r w:rsidR="007113E9" w:rsidRPr="00104E8F">
        <w:rPr>
          <w:rFonts w:ascii="Angsana New" w:hAnsi="Angsana New"/>
          <w:sz w:val="30"/>
          <w:szCs w:val="30"/>
          <w:cs/>
        </w:rPr>
        <w:t>บริษัทย่อยดำเนินธุรกิจในประเทศไท</w:t>
      </w:r>
      <w:r w:rsidR="000D086C" w:rsidRPr="00104E8F">
        <w:rPr>
          <w:rFonts w:ascii="Angsana New" w:hAnsi="Angsana New" w:hint="cs"/>
          <w:sz w:val="30"/>
          <w:szCs w:val="30"/>
          <w:cs/>
        </w:rPr>
        <w:t>ย</w:t>
      </w:r>
    </w:p>
    <w:p w14:paraId="476618E6" w14:textId="3322E2D3" w:rsidR="00AF6DB8" w:rsidRPr="00104E8F" w:rsidRDefault="001E0E6E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rFonts w:hint="cs"/>
          <w:szCs w:val="30"/>
          <w:cs/>
        </w:rPr>
        <w:lastRenderedPageBreak/>
        <w:t xml:space="preserve">  </w:t>
      </w:r>
      <w:r w:rsidR="00615456" w:rsidRPr="00104E8F">
        <w:rPr>
          <w:szCs w:val="30"/>
          <w:cs/>
        </w:rPr>
        <w:t xml:space="preserve">เงินลงทุนในตราสารทุนที่ไม่อยู่ในความต้องการของตลาด  </w:t>
      </w:r>
    </w:p>
    <w:p w14:paraId="32D6044D" w14:textId="77777777" w:rsidR="00EF4566" w:rsidRPr="00104E8F" w:rsidRDefault="00EF456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88"/>
        <w:gridCol w:w="900"/>
        <w:gridCol w:w="1188"/>
        <w:gridCol w:w="954"/>
        <w:gridCol w:w="63"/>
        <w:gridCol w:w="990"/>
        <w:gridCol w:w="270"/>
        <w:gridCol w:w="808"/>
        <w:gridCol w:w="236"/>
        <w:gridCol w:w="846"/>
      </w:tblGrid>
      <w:tr w:rsidR="005920AA" w:rsidRPr="00104E8F" w14:paraId="68E50DDE" w14:textId="77777777" w:rsidTr="001E0E6E">
        <w:trPr>
          <w:cantSplit/>
        </w:trPr>
        <w:tc>
          <w:tcPr>
            <w:tcW w:w="2988" w:type="dxa"/>
          </w:tcPr>
          <w:p w14:paraId="576FC228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785D9B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5AC04C9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67" w:type="dxa"/>
            <w:gridSpan w:val="7"/>
          </w:tcPr>
          <w:p w14:paraId="53406810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งบการเงินรวม/งบการเงินเฉพาะ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920AA" w:rsidRPr="00104E8F" w14:paraId="3B5842B6" w14:textId="77777777" w:rsidTr="001E0E6E">
        <w:tc>
          <w:tcPr>
            <w:tcW w:w="2988" w:type="dxa"/>
          </w:tcPr>
          <w:p w14:paraId="3651F89B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BB2EED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03DAB2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3"/>
          </w:tcPr>
          <w:p w14:paraId="7FE992AA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3EAC76D7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7957E0CE" w14:textId="77777777" w:rsidR="005920AA" w:rsidRPr="00104E8F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104E8F" w14:paraId="7AB8F712" w14:textId="77777777" w:rsidTr="001E0E6E">
        <w:tc>
          <w:tcPr>
            <w:tcW w:w="2988" w:type="dxa"/>
          </w:tcPr>
          <w:p w14:paraId="44040DF8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98B25E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EFFA0BA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017" w:type="dxa"/>
            <w:gridSpan w:val="2"/>
          </w:tcPr>
          <w:p w14:paraId="2FC604F2" w14:textId="79DDFFC5" w:rsidR="00E43782" w:rsidRPr="00104E8F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53D96"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5AB877AD" w14:textId="1ED9A017" w:rsidR="00E43782" w:rsidRPr="00104E8F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53D96"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D417CA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70A18875" w14:textId="1E357820" w:rsidR="00E43782" w:rsidRPr="00104E8F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</w:t>
            </w:r>
            <w:r w:rsidR="00653D96" w:rsidRPr="00104E8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36" w:type="dxa"/>
          </w:tcPr>
          <w:p w14:paraId="7FFCD5E1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21A60FCD" w14:textId="76B1032E" w:rsidR="00E43782" w:rsidRPr="00104E8F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53D96"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3782" w:rsidRPr="00104E8F" w14:paraId="3AFDFFE0" w14:textId="77777777" w:rsidTr="001E0E6E">
        <w:tc>
          <w:tcPr>
            <w:tcW w:w="2988" w:type="dxa"/>
          </w:tcPr>
          <w:p w14:paraId="24EB784F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733175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63D4FA2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7" w:type="dxa"/>
            <w:gridSpan w:val="3"/>
          </w:tcPr>
          <w:p w14:paraId="2924FD0D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0B0CB7AA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01EEA35E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782" w:rsidRPr="00104E8F" w14:paraId="12E4467E" w14:textId="77777777" w:rsidTr="001E0E6E">
        <w:tc>
          <w:tcPr>
            <w:tcW w:w="2988" w:type="dxa"/>
          </w:tcPr>
          <w:p w14:paraId="3D4E0D18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6591E98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F794FE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C1BC424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30407A30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C4680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6A4965C7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275DC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51004858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104E8F" w14:paraId="06C72B96" w14:textId="77777777" w:rsidTr="001E0E6E">
        <w:tc>
          <w:tcPr>
            <w:tcW w:w="2988" w:type="dxa"/>
          </w:tcPr>
          <w:p w14:paraId="5A71002D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 โรงพยาบาลราษฎร์ยินดี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C20A53A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6F649B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B73738A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672437D1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E4016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4D6D932A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37FCE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243B01F7" w14:textId="77777777" w:rsidR="00E43782" w:rsidRPr="00104E8F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97F" w:rsidRPr="00104E8F" w14:paraId="52C70C3A" w14:textId="77777777" w:rsidTr="001E0E6E">
        <w:tc>
          <w:tcPr>
            <w:tcW w:w="2988" w:type="dxa"/>
          </w:tcPr>
          <w:p w14:paraId="21DFDE94" w14:textId="77777777" w:rsidR="003B397F" w:rsidRPr="00104E8F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ab/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900" w:type="dxa"/>
          </w:tcPr>
          <w:p w14:paraId="246A9960" w14:textId="77777777" w:rsidR="003B397F" w:rsidRPr="00104E8F" w:rsidRDefault="003B397F" w:rsidP="003B397F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45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288AC7E6" w14:textId="77777777" w:rsidR="003B397F" w:rsidRPr="00104E8F" w:rsidRDefault="003B397F" w:rsidP="003B397F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45" w:right="-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โรงพยาบาล</w:t>
            </w:r>
          </w:p>
        </w:tc>
        <w:tc>
          <w:tcPr>
            <w:tcW w:w="954" w:type="dxa"/>
          </w:tcPr>
          <w:p w14:paraId="6F239C17" w14:textId="77777777" w:rsidR="003B397F" w:rsidRPr="00104E8F" w:rsidRDefault="00114315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2.49</w:t>
            </w:r>
          </w:p>
        </w:tc>
        <w:tc>
          <w:tcPr>
            <w:tcW w:w="1053" w:type="dxa"/>
            <w:gridSpan w:val="2"/>
          </w:tcPr>
          <w:p w14:paraId="442820E1" w14:textId="77777777" w:rsidR="003B397F" w:rsidRPr="00104E8F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2.49</w:t>
            </w:r>
          </w:p>
        </w:tc>
        <w:tc>
          <w:tcPr>
            <w:tcW w:w="270" w:type="dxa"/>
          </w:tcPr>
          <w:p w14:paraId="528241C3" w14:textId="77777777" w:rsidR="003B397F" w:rsidRPr="00104E8F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6A21B080" w14:textId="77777777" w:rsidR="003B397F" w:rsidRPr="00104E8F" w:rsidRDefault="00114315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7,383</w:t>
            </w:r>
          </w:p>
        </w:tc>
        <w:tc>
          <w:tcPr>
            <w:tcW w:w="236" w:type="dxa"/>
          </w:tcPr>
          <w:p w14:paraId="297D1676" w14:textId="77777777" w:rsidR="003B397F" w:rsidRPr="00104E8F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90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3ED37F4A" w14:textId="77777777" w:rsidR="003B397F" w:rsidRPr="00104E8F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7,383</w:t>
            </w:r>
          </w:p>
        </w:tc>
      </w:tr>
    </w:tbl>
    <w:p w14:paraId="392CFED0" w14:textId="77777777" w:rsidR="0076038E" w:rsidRPr="00104E8F" w:rsidRDefault="0076038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p w14:paraId="0E384111" w14:textId="3847D8D0" w:rsidR="0076038E" w:rsidRPr="00104E8F" w:rsidRDefault="00615456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เงินลงทุนในตราสารทุนที่ไม่อยู่ในความต้องการของตลาด </w:t>
      </w:r>
      <w:r w:rsidR="0076038E" w:rsidRPr="00104E8F">
        <w:rPr>
          <w:rFonts w:ascii="Angsana New" w:hAnsi="Angsana New"/>
          <w:sz w:val="30"/>
          <w:szCs w:val="30"/>
          <w:cs/>
        </w:rPr>
        <w:t>ได้แก่เงินลงทุนในหุ้นสามัญในบริษัท เงินลงทุนดังกล่าวบันทึกในราคาทุนหักค่าเผื่อขาดทุนจากการด้อยค่า</w:t>
      </w:r>
    </w:p>
    <w:p w14:paraId="1F24D1F0" w14:textId="77777777" w:rsidR="00984DFB" w:rsidRPr="00104E8F" w:rsidRDefault="00984DFB" w:rsidP="00617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"/>
        <w:jc w:val="thaiDistribute"/>
        <w:rPr>
          <w:rFonts w:ascii="Angsana New" w:hAnsi="Angsana New"/>
          <w:sz w:val="24"/>
          <w:szCs w:val="24"/>
        </w:rPr>
      </w:pPr>
    </w:p>
    <w:p w14:paraId="6296B6D5" w14:textId="54303610" w:rsidR="0076038E" w:rsidRPr="00104E8F" w:rsidRDefault="001E0E6E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rFonts w:hint="cs"/>
          <w:szCs w:val="30"/>
          <w:cs/>
        </w:rPr>
        <w:t xml:space="preserve">  </w:t>
      </w:r>
      <w:r w:rsidR="0076038E" w:rsidRPr="00104E8F">
        <w:rPr>
          <w:szCs w:val="30"/>
          <w:cs/>
        </w:rPr>
        <w:t xml:space="preserve">อสังหาริมทรัพย์เพื่อการลงทุน </w:t>
      </w:r>
    </w:p>
    <w:p w14:paraId="4AF0F0A1" w14:textId="77777777" w:rsidR="0076038E" w:rsidRPr="00104E8F" w:rsidRDefault="0076038E" w:rsidP="000E69F1">
      <w:pPr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268" w:type="dxa"/>
        <w:tblInd w:w="360" w:type="dxa"/>
        <w:tblLook w:val="01E0" w:firstRow="1" w:lastRow="1" w:firstColumn="1" w:lastColumn="1" w:noHBand="0" w:noVBand="0"/>
      </w:tblPr>
      <w:tblGrid>
        <w:gridCol w:w="4077"/>
        <w:gridCol w:w="1083"/>
        <w:gridCol w:w="303"/>
        <w:gridCol w:w="1100"/>
        <w:gridCol w:w="268"/>
        <w:gridCol w:w="1083"/>
        <w:gridCol w:w="271"/>
        <w:gridCol w:w="1083"/>
      </w:tblGrid>
      <w:tr w:rsidR="00B13482" w:rsidRPr="00104E8F" w14:paraId="6CCC3819" w14:textId="77777777" w:rsidTr="001E0E6E">
        <w:trPr>
          <w:tblHeader/>
        </w:trPr>
        <w:tc>
          <w:tcPr>
            <w:tcW w:w="4077" w:type="dxa"/>
          </w:tcPr>
          <w:p w14:paraId="184C35DE" w14:textId="77777777" w:rsidR="00B13482" w:rsidRPr="00104E8F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3EBB5646" w14:textId="77777777" w:rsidR="00B13482" w:rsidRPr="00104E8F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3E97FFD" w14:textId="77777777" w:rsidR="00B13482" w:rsidRPr="00104E8F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1FDFEE78" w14:textId="77777777" w:rsidR="00B13482" w:rsidRPr="00104E8F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04E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E7025" w:rsidRPr="00104E8F" w14:paraId="7A3EBF5F" w14:textId="77777777" w:rsidTr="001E0E6E">
        <w:trPr>
          <w:tblHeader/>
        </w:trPr>
        <w:tc>
          <w:tcPr>
            <w:tcW w:w="4077" w:type="dxa"/>
          </w:tcPr>
          <w:p w14:paraId="7191145C" w14:textId="77777777" w:rsidR="00DE7025" w:rsidRPr="00104E8F" w:rsidRDefault="00DE7025" w:rsidP="008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C7023C" w14:textId="79BC595E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2563</w:t>
            </w:r>
          </w:p>
        </w:tc>
        <w:tc>
          <w:tcPr>
            <w:tcW w:w="303" w:type="dxa"/>
          </w:tcPr>
          <w:p w14:paraId="1EAD9888" w14:textId="77777777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4C15FFE" w14:textId="7F1A7810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098C4ACD" w14:textId="77777777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61E3E70" w14:textId="6437E9F1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2563</w:t>
            </w:r>
          </w:p>
        </w:tc>
        <w:tc>
          <w:tcPr>
            <w:tcW w:w="271" w:type="dxa"/>
          </w:tcPr>
          <w:p w14:paraId="314E2FB9" w14:textId="77777777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89884D" w14:textId="1293AACD" w:rsidR="00DE7025" w:rsidRPr="00104E8F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66899" w:rsidRPr="00104E8F" w14:paraId="6195B500" w14:textId="77777777" w:rsidTr="001E0E6E">
        <w:trPr>
          <w:tblHeader/>
        </w:trPr>
        <w:tc>
          <w:tcPr>
            <w:tcW w:w="4077" w:type="dxa"/>
          </w:tcPr>
          <w:p w14:paraId="544091B4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7"/>
          </w:tcPr>
          <w:p w14:paraId="4C227956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899" w:rsidRPr="00104E8F" w14:paraId="1D579636" w14:textId="77777777" w:rsidTr="001E0E6E">
        <w:tc>
          <w:tcPr>
            <w:tcW w:w="4077" w:type="dxa"/>
          </w:tcPr>
          <w:p w14:paraId="474DBC42" w14:textId="77777777" w:rsidR="00666899" w:rsidRPr="00104E8F" w:rsidRDefault="00666899" w:rsidP="0066689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3" w:type="dxa"/>
          </w:tcPr>
          <w:p w14:paraId="0C3C021A" w14:textId="77777777" w:rsidR="00666899" w:rsidRPr="00104E8F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2955EA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4DD1F43C" w14:textId="77777777" w:rsidR="00666899" w:rsidRPr="00104E8F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A936FF3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3A8210" w14:textId="77777777" w:rsidR="00666899" w:rsidRPr="00104E8F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9C6FE9" w14:textId="77777777" w:rsidR="00666899" w:rsidRPr="00104E8F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4C7E1E27" w14:textId="77777777" w:rsidR="00666899" w:rsidRPr="00104E8F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4475" w:rsidRPr="00104E8F" w14:paraId="231F923F" w14:textId="77777777" w:rsidTr="001E0E6E">
        <w:tc>
          <w:tcPr>
            <w:tcW w:w="4077" w:type="dxa"/>
          </w:tcPr>
          <w:p w14:paraId="442A5981" w14:textId="77777777" w:rsidR="00184475" w:rsidRPr="00104E8F" w:rsidRDefault="00184475" w:rsidP="001844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3" w:type="dxa"/>
            <w:vAlign w:val="bottom"/>
          </w:tcPr>
          <w:p w14:paraId="27B87312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3" w:type="dxa"/>
            <w:vAlign w:val="bottom"/>
          </w:tcPr>
          <w:p w14:paraId="6A233EC5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652C0579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8" w:type="dxa"/>
            <w:vAlign w:val="bottom"/>
          </w:tcPr>
          <w:p w14:paraId="64DAE11A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BFA7CBC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1" w:type="dxa"/>
            <w:vAlign w:val="bottom"/>
          </w:tcPr>
          <w:p w14:paraId="13900D6B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85F8289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159,494</w:t>
            </w:r>
          </w:p>
        </w:tc>
      </w:tr>
      <w:tr w:rsidR="00184475" w:rsidRPr="00104E8F" w14:paraId="3753186C" w14:textId="77777777" w:rsidTr="001E0E6E">
        <w:tc>
          <w:tcPr>
            <w:tcW w:w="4077" w:type="dxa"/>
          </w:tcPr>
          <w:p w14:paraId="0D3A3183" w14:textId="77777777" w:rsidR="00184475" w:rsidRPr="00104E8F" w:rsidRDefault="00184475" w:rsidP="001844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3207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3" w:type="dxa"/>
            <w:vAlign w:val="bottom"/>
          </w:tcPr>
          <w:p w14:paraId="2CADFC4D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4F3EF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8" w:type="dxa"/>
            <w:vAlign w:val="bottom"/>
          </w:tcPr>
          <w:p w14:paraId="1DFEE920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2272C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1" w:type="dxa"/>
            <w:vAlign w:val="bottom"/>
          </w:tcPr>
          <w:p w14:paraId="1FE5A5D1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70CCE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</w:tr>
      <w:tr w:rsidR="00184475" w:rsidRPr="00104E8F" w14:paraId="01DF9ABC" w14:textId="77777777" w:rsidTr="001E0E6E">
        <w:tc>
          <w:tcPr>
            <w:tcW w:w="4077" w:type="dxa"/>
          </w:tcPr>
          <w:p w14:paraId="09DCBC0F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7427303C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3" w:type="dxa"/>
          </w:tcPr>
          <w:p w14:paraId="1E72751F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00" w:type="dxa"/>
          </w:tcPr>
          <w:p w14:paraId="2803DB8A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3709F63B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3" w:type="dxa"/>
          </w:tcPr>
          <w:p w14:paraId="1437F8A6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1" w:type="dxa"/>
          </w:tcPr>
          <w:p w14:paraId="424AA928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3" w:type="dxa"/>
          </w:tcPr>
          <w:p w14:paraId="45484DDB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184475" w:rsidRPr="00104E8F" w14:paraId="406B93A2" w14:textId="77777777" w:rsidTr="001E0E6E">
        <w:tc>
          <w:tcPr>
            <w:tcW w:w="4077" w:type="dxa"/>
          </w:tcPr>
          <w:p w14:paraId="7A3FDF68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3" w:type="dxa"/>
          </w:tcPr>
          <w:p w14:paraId="7F6A9310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3698CE84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1F37619E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AA89EB3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DD0AA0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37ED6E8C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AB6C335" w14:textId="77777777" w:rsidR="00184475" w:rsidRPr="00104E8F" w:rsidRDefault="00184475" w:rsidP="0018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82A7C" w:rsidRPr="00104E8F" w14:paraId="7082213F" w14:textId="77777777" w:rsidTr="001E0E6E">
        <w:tc>
          <w:tcPr>
            <w:tcW w:w="4077" w:type="dxa"/>
          </w:tcPr>
          <w:p w14:paraId="7A0B7D59" w14:textId="77777777" w:rsidR="00982A7C" w:rsidRPr="00104E8F" w:rsidRDefault="00982A7C" w:rsidP="00982A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3" w:type="dxa"/>
            <w:vAlign w:val="bottom"/>
          </w:tcPr>
          <w:p w14:paraId="25D4B4D2" w14:textId="253BEB0C" w:rsidR="00982A7C" w:rsidRPr="00104E8F" w:rsidRDefault="00982A7C" w:rsidP="00982A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27,018</w:t>
            </w:r>
          </w:p>
        </w:tc>
        <w:tc>
          <w:tcPr>
            <w:tcW w:w="303" w:type="dxa"/>
            <w:vAlign w:val="bottom"/>
          </w:tcPr>
          <w:p w14:paraId="6C29AEEF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628EE14" w14:textId="43345A02" w:rsidR="00982A7C" w:rsidRPr="00104E8F" w:rsidRDefault="00982A7C" w:rsidP="00982A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26,754</w:t>
            </w:r>
          </w:p>
        </w:tc>
        <w:tc>
          <w:tcPr>
            <w:tcW w:w="268" w:type="dxa"/>
            <w:vAlign w:val="bottom"/>
          </w:tcPr>
          <w:p w14:paraId="3B42346E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5E23E84" w14:textId="7CFD21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23,393</w:t>
            </w:r>
          </w:p>
        </w:tc>
        <w:tc>
          <w:tcPr>
            <w:tcW w:w="271" w:type="dxa"/>
            <w:vAlign w:val="bottom"/>
          </w:tcPr>
          <w:p w14:paraId="03855700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D675705" w14:textId="583C947F" w:rsidR="00982A7C" w:rsidRPr="00104E8F" w:rsidRDefault="00982A7C" w:rsidP="00982A7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23,129</w:t>
            </w:r>
          </w:p>
        </w:tc>
      </w:tr>
      <w:tr w:rsidR="00982A7C" w:rsidRPr="00104E8F" w14:paraId="19DD9880" w14:textId="77777777" w:rsidTr="001E0E6E">
        <w:tc>
          <w:tcPr>
            <w:tcW w:w="4077" w:type="dxa"/>
          </w:tcPr>
          <w:p w14:paraId="4B426433" w14:textId="77777777" w:rsidR="00982A7C" w:rsidRPr="00104E8F" w:rsidRDefault="00982A7C" w:rsidP="00982A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vAlign w:val="bottom"/>
          </w:tcPr>
          <w:p w14:paraId="4D0ACB2C" w14:textId="1701E9B7" w:rsidR="00982A7C" w:rsidRPr="00104E8F" w:rsidRDefault="00AC0015" w:rsidP="00982A7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303" w:type="dxa"/>
            <w:vAlign w:val="bottom"/>
          </w:tcPr>
          <w:p w14:paraId="32213E3D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05D692D" w14:textId="71E39250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268" w:type="dxa"/>
            <w:vAlign w:val="bottom"/>
          </w:tcPr>
          <w:p w14:paraId="5A98B3F8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F3D1C05" w14:textId="6B68C47F" w:rsidR="00982A7C" w:rsidRPr="00104E8F" w:rsidRDefault="00DA42C4" w:rsidP="00982A7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A66196" w:rsidRPr="00104E8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vAlign w:val="bottom"/>
          </w:tcPr>
          <w:p w14:paraId="5668A702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7DBE49A" w14:textId="1E93D2E6" w:rsidR="00982A7C" w:rsidRPr="00104E8F" w:rsidRDefault="00982A7C" w:rsidP="00982A7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</w:tr>
      <w:tr w:rsidR="00982A7C" w:rsidRPr="00104E8F" w14:paraId="37C331DF" w14:textId="77777777" w:rsidTr="001E0E6E">
        <w:tc>
          <w:tcPr>
            <w:tcW w:w="4077" w:type="dxa"/>
          </w:tcPr>
          <w:p w14:paraId="653034F3" w14:textId="77777777" w:rsidR="00982A7C" w:rsidRPr="00104E8F" w:rsidRDefault="00982A7C" w:rsidP="00982A7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2EF0" w14:textId="3819CC42" w:rsidR="00982A7C" w:rsidRPr="00104E8F" w:rsidRDefault="00AC0015" w:rsidP="00982A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27,2</w:t>
            </w:r>
            <w:r w:rsidR="00A35A00"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303" w:type="dxa"/>
            <w:vAlign w:val="bottom"/>
          </w:tcPr>
          <w:p w14:paraId="22516CCE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7D67B" w14:textId="02D4E89D" w:rsidR="00982A7C" w:rsidRPr="00104E8F" w:rsidRDefault="00982A7C" w:rsidP="00982A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27,018</w:t>
            </w:r>
          </w:p>
        </w:tc>
        <w:tc>
          <w:tcPr>
            <w:tcW w:w="268" w:type="dxa"/>
            <w:vAlign w:val="bottom"/>
          </w:tcPr>
          <w:p w14:paraId="157BF6A4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1AFC5" w14:textId="1BE0AC93" w:rsidR="00982A7C" w:rsidRPr="00104E8F" w:rsidRDefault="00DA42C4" w:rsidP="00982A7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23,65</w:t>
            </w:r>
            <w:r w:rsidR="00A66196"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  <w:vAlign w:val="bottom"/>
          </w:tcPr>
          <w:p w14:paraId="6EB0E943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A13C" w14:textId="509AC3D3" w:rsidR="00982A7C" w:rsidRPr="00104E8F" w:rsidRDefault="00982A7C" w:rsidP="00982A7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23,393</w:t>
            </w:r>
          </w:p>
        </w:tc>
      </w:tr>
      <w:tr w:rsidR="00C66D43" w:rsidRPr="00104E8F" w14:paraId="533EAB0C" w14:textId="77777777" w:rsidTr="001E0E6E">
        <w:tc>
          <w:tcPr>
            <w:tcW w:w="4077" w:type="dxa"/>
          </w:tcPr>
          <w:p w14:paraId="565CFEE5" w14:textId="77777777" w:rsidR="00C66D43" w:rsidRPr="00104E8F" w:rsidRDefault="00C66D43" w:rsidP="001844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8AB6A96" w14:textId="77777777" w:rsidR="00C66D43" w:rsidRPr="00104E8F" w:rsidRDefault="00C66D43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3" w:type="dxa"/>
            <w:vAlign w:val="bottom"/>
          </w:tcPr>
          <w:p w14:paraId="7324DCB3" w14:textId="77777777" w:rsidR="00C66D43" w:rsidRPr="00104E8F" w:rsidRDefault="00C66D43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6833A18E" w14:textId="77777777" w:rsidR="00C66D43" w:rsidRPr="00104E8F" w:rsidRDefault="00C66D43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FC9BF65" w14:textId="77777777" w:rsidR="00C66D43" w:rsidRPr="00104E8F" w:rsidRDefault="00C66D43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9C0545E" w14:textId="77777777" w:rsidR="00C66D43" w:rsidRPr="00104E8F" w:rsidRDefault="00C66D43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271695A" w14:textId="77777777" w:rsidR="00C66D43" w:rsidRPr="00104E8F" w:rsidRDefault="00C66D43" w:rsidP="0018447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3E354F2" w14:textId="77777777" w:rsidR="00C66D43" w:rsidRPr="00104E8F" w:rsidRDefault="00C66D43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4475" w:rsidRPr="00104E8F" w14:paraId="56AA66AB" w14:textId="77777777" w:rsidTr="001E0E6E">
        <w:tc>
          <w:tcPr>
            <w:tcW w:w="4077" w:type="dxa"/>
          </w:tcPr>
          <w:p w14:paraId="2634C1C1" w14:textId="77777777" w:rsidR="00184475" w:rsidRPr="00104E8F" w:rsidRDefault="00184475" w:rsidP="0018447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3" w:type="dxa"/>
            <w:vAlign w:val="bottom"/>
          </w:tcPr>
          <w:p w14:paraId="50F9CD26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  <w:vAlign w:val="bottom"/>
          </w:tcPr>
          <w:p w14:paraId="1A4001F3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24978445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3BA1F5C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651F385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0F8331F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CCE0534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A7C" w:rsidRPr="00104E8F" w14:paraId="0BF64D95" w14:textId="77777777" w:rsidTr="001E0E6E">
        <w:tc>
          <w:tcPr>
            <w:tcW w:w="4077" w:type="dxa"/>
          </w:tcPr>
          <w:p w14:paraId="62319299" w14:textId="77777777" w:rsidR="00982A7C" w:rsidRPr="00104E8F" w:rsidRDefault="00982A7C" w:rsidP="00982A7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2D1E7AD" w14:textId="65107540" w:rsidR="00982A7C" w:rsidRPr="00104E8F" w:rsidRDefault="00982A7C" w:rsidP="00982A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134,013</w:t>
            </w:r>
          </w:p>
        </w:tc>
        <w:tc>
          <w:tcPr>
            <w:tcW w:w="303" w:type="dxa"/>
            <w:vAlign w:val="bottom"/>
          </w:tcPr>
          <w:p w14:paraId="69B1A77F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5F739032" w14:textId="1307E57F" w:rsidR="00982A7C" w:rsidRPr="00104E8F" w:rsidRDefault="00982A7C" w:rsidP="00982A7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134,277</w:t>
            </w:r>
          </w:p>
        </w:tc>
        <w:tc>
          <w:tcPr>
            <w:tcW w:w="268" w:type="dxa"/>
            <w:vAlign w:val="bottom"/>
          </w:tcPr>
          <w:p w14:paraId="6F6FBEEE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CFC9877" w14:textId="4B1B9B6E" w:rsidR="00982A7C" w:rsidRPr="00104E8F" w:rsidRDefault="00982A7C" w:rsidP="00982A7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136,101</w:t>
            </w:r>
          </w:p>
        </w:tc>
        <w:tc>
          <w:tcPr>
            <w:tcW w:w="271" w:type="dxa"/>
            <w:vAlign w:val="bottom"/>
          </w:tcPr>
          <w:p w14:paraId="7171C533" w14:textId="77777777" w:rsidR="00982A7C" w:rsidRPr="00104E8F" w:rsidRDefault="00982A7C" w:rsidP="00982A7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4A729AB" w14:textId="51DA381F" w:rsidR="00982A7C" w:rsidRPr="00104E8F" w:rsidRDefault="00982A7C" w:rsidP="00982A7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136,365</w:t>
            </w:r>
          </w:p>
        </w:tc>
      </w:tr>
      <w:tr w:rsidR="00184475" w:rsidRPr="00104E8F" w14:paraId="379C00FB" w14:textId="77777777" w:rsidTr="001E0E6E">
        <w:tc>
          <w:tcPr>
            <w:tcW w:w="4077" w:type="dxa"/>
          </w:tcPr>
          <w:p w14:paraId="030AF30C" w14:textId="77777777" w:rsidR="00184475" w:rsidRPr="00104E8F" w:rsidRDefault="00184475" w:rsidP="0018447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AC363" w14:textId="7A1DD225" w:rsidR="00184475" w:rsidRPr="00104E8F" w:rsidRDefault="00AC0015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133,750</w:t>
            </w:r>
          </w:p>
        </w:tc>
        <w:tc>
          <w:tcPr>
            <w:tcW w:w="303" w:type="dxa"/>
            <w:vAlign w:val="bottom"/>
          </w:tcPr>
          <w:p w14:paraId="5BC6975D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A9B8ED" w14:textId="6C4A8EED" w:rsidR="00184475" w:rsidRPr="00104E8F" w:rsidRDefault="00DA42C4" w:rsidP="001844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134,013</w:t>
            </w:r>
          </w:p>
        </w:tc>
        <w:tc>
          <w:tcPr>
            <w:tcW w:w="268" w:type="dxa"/>
            <w:vAlign w:val="bottom"/>
          </w:tcPr>
          <w:p w14:paraId="46285CC0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7B06F2" w14:textId="236BFD3A" w:rsidR="00184475" w:rsidRPr="00104E8F" w:rsidRDefault="00DA42C4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135,83</w:t>
            </w:r>
            <w:r w:rsidR="00A66196"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1" w:type="dxa"/>
            <w:vAlign w:val="bottom"/>
          </w:tcPr>
          <w:p w14:paraId="2BC6398C" w14:textId="77777777" w:rsidR="00184475" w:rsidRPr="00104E8F" w:rsidRDefault="00184475" w:rsidP="0018447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9A7C35" w14:textId="56FC36DB" w:rsidR="00184475" w:rsidRPr="00104E8F" w:rsidRDefault="00DA42C4" w:rsidP="0018447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136,101</w:t>
            </w:r>
          </w:p>
        </w:tc>
      </w:tr>
    </w:tbl>
    <w:p w14:paraId="76DE5D3F" w14:textId="77777777" w:rsidR="005E7BFF" w:rsidRPr="00104E8F" w:rsidRDefault="005E7BFF" w:rsidP="00F028CB">
      <w:pPr>
        <w:pStyle w:val="NoSpacing"/>
      </w:pPr>
    </w:p>
    <w:p w14:paraId="4BAC1F57" w14:textId="77777777" w:rsidR="000E3A36" w:rsidRPr="00104E8F" w:rsidRDefault="000E3A36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3B2459" w14:textId="7B1C6964" w:rsidR="00F028CB" w:rsidRPr="00104E8F" w:rsidRDefault="00F028CB" w:rsidP="00F02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 w:hint="cs"/>
          <w:sz w:val="30"/>
          <w:szCs w:val="30"/>
          <w:cs/>
        </w:rPr>
        <w:lastRenderedPageBreak/>
        <w:t xml:space="preserve">อสังหาริมทรัพย์เพื่อการลงทุนประกอบด้วยอสังหาริมทรัพย์จำนวนหนึ่งที่ให้เช่าแก่บุคคลที่สาม สัญญาแต่ละสัญญานี้ไม่สามารถยกเลิกได้เป็นระยะเวลา </w:t>
      </w:r>
      <w:r w:rsidR="00AB49B4" w:rsidRPr="00104E8F">
        <w:rPr>
          <w:rFonts w:ascii="Angsana New" w:hAnsi="Angsana New"/>
          <w:sz w:val="30"/>
          <w:szCs w:val="30"/>
        </w:rPr>
        <w:t>1</w:t>
      </w:r>
      <w:r w:rsidRPr="00104E8F">
        <w:rPr>
          <w:rFonts w:ascii="Angsana New" w:hAnsi="Angsana New" w:hint="cs"/>
          <w:sz w:val="30"/>
          <w:szCs w:val="30"/>
        </w:rPr>
        <w:t xml:space="preserve"> </w:t>
      </w:r>
      <w:r w:rsidRPr="00104E8F">
        <w:rPr>
          <w:rFonts w:ascii="Angsana New" w:hAnsi="Angsana New" w:hint="cs"/>
          <w:sz w:val="30"/>
          <w:szCs w:val="30"/>
          <w:cs/>
        </w:rPr>
        <w:t xml:space="preserve">ปี การต่ออายุสัญญาจะเป็นไปตามการต่อรองกับผู้เช่า </w:t>
      </w:r>
      <w:r w:rsidR="000E3A36" w:rsidRPr="00104E8F">
        <w:rPr>
          <w:rFonts w:ascii="Angsana New" w:hAnsi="Angsana New"/>
          <w:sz w:val="30"/>
          <w:szCs w:val="30"/>
          <w:cs/>
        </w:rPr>
        <w:t>ทั้งนี้ไม่มีค่าเช่าที่</w:t>
      </w:r>
      <w:r w:rsidR="001140B2" w:rsidRPr="00104E8F">
        <w:rPr>
          <w:rFonts w:ascii="Angsana New" w:hAnsi="Angsana New"/>
          <w:sz w:val="30"/>
          <w:szCs w:val="30"/>
        </w:rPr>
        <w:t xml:space="preserve">        </w:t>
      </w:r>
      <w:r w:rsidR="000E3A36" w:rsidRPr="00104E8F">
        <w:rPr>
          <w:rFonts w:ascii="Angsana New" w:hAnsi="Angsana New"/>
          <w:sz w:val="30"/>
          <w:szCs w:val="30"/>
          <w:cs/>
        </w:rPr>
        <w:t>อาจเกิดขึ้น</w:t>
      </w:r>
    </w:p>
    <w:p w14:paraId="68EE38B4" w14:textId="77777777" w:rsidR="00690171" w:rsidRPr="00104E8F" w:rsidRDefault="00690171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3A82BADC" w14:textId="2B2C4454" w:rsidR="005B4745" w:rsidRPr="00104E8F" w:rsidRDefault="00E25429" w:rsidP="005B4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104E8F">
        <w:rPr>
          <w:rFonts w:ascii="Angsana New" w:hAnsi="Angsana New"/>
          <w:spacing w:val="-2"/>
          <w:sz w:val="30"/>
          <w:szCs w:val="30"/>
        </w:rPr>
        <w:t>31</w:t>
      </w:r>
      <w:r w:rsidRPr="00104E8F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104E8F">
        <w:rPr>
          <w:rFonts w:ascii="Angsana New" w:hAnsi="Angsana New"/>
          <w:spacing w:val="-2"/>
          <w:sz w:val="30"/>
          <w:szCs w:val="30"/>
        </w:rPr>
        <w:t>256</w:t>
      </w:r>
      <w:r w:rsidR="00E44115" w:rsidRPr="00104E8F">
        <w:rPr>
          <w:rFonts w:ascii="Angsana New" w:hAnsi="Angsana New"/>
          <w:spacing w:val="-2"/>
          <w:sz w:val="30"/>
          <w:szCs w:val="30"/>
        </w:rPr>
        <w:t>3</w:t>
      </w:r>
      <w:r w:rsidRPr="00104E8F">
        <w:rPr>
          <w:rFonts w:ascii="Angsana New" w:hAnsi="Angsana New"/>
          <w:spacing w:val="-2"/>
          <w:sz w:val="30"/>
          <w:szCs w:val="30"/>
        </w:rPr>
        <w:t xml:space="preserve"> </w:t>
      </w:r>
      <w:r w:rsidRPr="00104E8F">
        <w:rPr>
          <w:rFonts w:ascii="Angsana New" w:hAnsi="Angsana New" w:hint="cs"/>
          <w:spacing w:val="-2"/>
          <w:sz w:val="30"/>
          <w:szCs w:val="30"/>
          <w:cs/>
        </w:rPr>
        <w:t>จำนวนเงิน</w:t>
      </w:r>
      <w:r w:rsidRPr="00104E8F">
        <w:rPr>
          <w:rFonts w:ascii="Angsana New" w:hAnsi="Angsana New"/>
          <w:spacing w:val="-2"/>
          <w:sz w:val="30"/>
          <w:szCs w:val="30"/>
        </w:rPr>
        <w:t xml:space="preserve"> </w:t>
      </w:r>
      <w:r w:rsidR="008F62CE" w:rsidRPr="00104E8F">
        <w:rPr>
          <w:rFonts w:ascii="Angsana New" w:hAnsi="Angsana New"/>
          <w:spacing w:val="-2"/>
          <w:sz w:val="30"/>
          <w:szCs w:val="30"/>
        </w:rPr>
        <w:t xml:space="preserve">230.73  </w:t>
      </w:r>
      <w:r w:rsidRPr="00104E8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104E8F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104E8F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E44115" w:rsidRPr="00104E8F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104E8F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E44115" w:rsidRPr="00104E8F">
        <w:rPr>
          <w:rFonts w:ascii="Angsana New" w:hAnsi="Angsana New"/>
          <w:i/>
          <w:iCs/>
          <w:spacing w:val="-2"/>
          <w:sz w:val="30"/>
          <w:szCs w:val="30"/>
        </w:rPr>
        <w:t>230.73</w:t>
      </w:r>
      <w:r w:rsidR="00E44115" w:rsidRPr="00104E8F">
        <w:rPr>
          <w:rFonts w:ascii="Angsana New" w:hAnsi="Angsana New"/>
          <w:spacing w:val="-2"/>
          <w:sz w:val="30"/>
          <w:szCs w:val="30"/>
        </w:rPr>
        <w:t xml:space="preserve">  </w:t>
      </w:r>
      <w:r w:rsidRPr="00104E8F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Pr="00104E8F">
        <w:rPr>
          <w:rFonts w:ascii="Angsana New" w:hAnsi="Angsana New" w:hint="cs"/>
          <w:spacing w:val="-2"/>
          <w:sz w:val="30"/>
          <w:szCs w:val="30"/>
          <w:cs/>
        </w:rPr>
        <w:t xml:space="preserve"> ประเมินราคาโดย</w:t>
      </w:r>
      <w:r w:rsidRPr="00104E8F">
        <w:rPr>
          <w:rFonts w:ascii="Angsana New" w:hAnsi="Angsana New"/>
          <w:spacing w:val="-2"/>
          <w:sz w:val="30"/>
          <w:szCs w:val="30"/>
          <w:cs/>
        </w:rPr>
        <w:t>ผู้ประเมินราคาอิสระ</w:t>
      </w:r>
      <w:r w:rsidR="005B4745" w:rsidRPr="00104E8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531B7" w:rsidRPr="00104E8F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5B4745" w:rsidRPr="00104E8F">
        <w:rPr>
          <w:rFonts w:ascii="Angsana New" w:hAnsi="Angsana New"/>
          <w:sz w:val="30"/>
          <w:szCs w:val="30"/>
          <w:cs/>
        </w:rPr>
        <w:t xml:space="preserve">ใช้วิธีเปรียบเทียบราคาตลาด </w:t>
      </w:r>
      <w:r w:rsidR="005B4745" w:rsidRPr="00104E8F">
        <w:rPr>
          <w:rFonts w:ascii="Angsana New" w:hAnsi="Angsana New"/>
          <w:sz w:val="30"/>
          <w:szCs w:val="30"/>
        </w:rPr>
        <w:t xml:space="preserve">(Market Comparison Approach) </w:t>
      </w:r>
      <w:r w:rsidR="005B4745" w:rsidRPr="00104E8F">
        <w:rPr>
          <w:rFonts w:ascii="Angsana New" w:hAnsi="Angsana New"/>
          <w:sz w:val="30"/>
          <w:szCs w:val="30"/>
          <w:cs/>
        </w:rPr>
        <w:t xml:space="preserve">ในกรณีที่ดินว่างเปล่า และใช้วิธีต้นทุน </w:t>
      </w:r>
      <w:r w:rsidR="005B4745" w:rsidRPr="00104E8F">
        <w:rPr>
          <w:rFonts w:ascii="Angsana New" w:hAnsi="Angsana New"/>
          <w:sz w:val="30"/>
          <w:szCs w:val="30"/>
        </w:rPr>
        <w:t xml:space="preserve">(Cost Approach) </w:t>
      </w:r>
      <w:r w:rsidR="005B4745" w:rsidRPr="00104E8F">
        <w:rPr>
          <w:rFonts w:ascii="Angsana New" w:hAnsi="Angsana New"/>
          <w:sz w:val="30"/>
          <w:szCs w:val="30"/>
          <w:cs/>
        </w:rPr>
        <w:t>ในกรณีที่ดินพร้อมอาคารในการวัดมูลค่ายุติธรรมของอสังหาริมทรัพย์เพื่อการลงทุน</w:t>
      </w:r>
      <w:r w:rsidR="005B4745" w:rsidRPr="00104E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4251E42" w14:textId="77777777" w:rsidR="005B4745" w:rsidRPr="00104E8F" w:rsidRDefault="005B4745" w:rsidP="005B4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07E9AA4" w14:textId="03FF4C77" w:rsidR="005B4745" w:rsidRPr="00104E8F" w:rsidRDefault="005B4745" w:rsidP="005B4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04E8F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ราคาเสนอขาย และราคาซื้อขายจริงของอสังหาริมทรัพย์เพื่อการลงทุนที่คล้าย</w:t>
      </w:r>
      <w:r w:rsidRPr="00104E8F">
        <w:rPr>
          <w:rFonts w:ascii="Angsana New" w:hAnsi="Angsana New"/>
          <w:sz w:val="30"/>
          <w:szCs w:val="30"/>
          <w:cs/>
        </w:rPr>
        <w:tab/>
        <w:t>คลึงกันปรับด้วยปัจจัยความต่างอื่นๆ</w:t>
      </w:r>
    </w:p>
    <w:p w14:paraId="71FB4626" w14:textId="77777777" w:rsidR="00240889" w:rsidRPr="00104E8F" w:rsidRDefault="00240889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F0170" w14:textId="77777777" w:rsidR="00240889" w:rsidRPr="00104E8F" w:rsidRDefault="00240889" w:rsidP="00240889">
      <w:pPr>
        <w:ind w:left="540" w:right="-72"/>
        <w:jc w:val="both"/>
        <w:rPr>
          <w:rFonts w:ascii="Angsana New" w:hAnsi="Angsana New"/>
          <w:b/>
          <w:bCs/>
          <w:sz w:val="30"/>
          <w:szCs w:val="30"/>
        </w:rPr>
      </w:pPr>
      <w:r w:rsidRPr="00104E8F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6DA6F33C" w14:textId="77777777" w:rsidR="00DB3897" w:rsidRPr="00104E8F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38CE44ED" w14:textId="77777777" w:rsidR="00240889" w:rsidRPr="00104E8F" w:rsidRDefault="00240889" w:rsidP="00240889">
      <w:pPr>
        <w:ind w:left="540" w:right="-72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104E8F">
        <w:rPr>
          <w:rFonts w:ascii="Angsana New" w:hAnsi="Angsana New"/>
          <w:sz w:val="30"/>
          <w:szCs w:val="30"/>
          <w:cs/>
        </w:rPr>
        <w:t xml:space="preserve"> </w:t>
      </w:r>
    </w:p>
    <w:p w14:paraId="5C3702F3" w14:textId="77777777" w:rsidR="00DB3897" w:rsidRPr="00104E8F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45790FB9" w14:textId="77777777" w:rsidR="00240889" w:rsidRPr="00104E8F" w:rsidRDefault="00240889" w:rsidP="00240889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</w:t>
      </w:r>
      <w:r w:rsidRPr="00104E8F">
        <w:rPr>
          <w:rFonts w:ascii="Angsana New" w:hAnsi="Angsana New"/>
          <w:sz w:val="30"/>
          <w:szCs w:val="30"/>
        </w:rPr>
        <w:br/>
      </w:r>
      <w:r w:rsidRPr="00104E8F">
        <w:rPr>
          <w:rFonts w:ascii="Angsana New" w:hAnsi="Angsana New"/>
          <w:sz w:val="30"/>
          <w:szCs w:val="30"/>
          <w:cs/>
        </w:rPr>
        <w:t>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14:paraId="505D182E" w14:textId="77777777" w:rsidR="00DB3897" w:rsidRPr="00104E8F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1E756CBD" w14:textId="77777777" w:rsidR="00240889" w:rsidRPr="00104E8F" w:rsidRDefault="00240889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 อยู่ในระดับที่ </w:t>
      </w:r>
      <w:r w:rsidRPr="00104E8F">
        <w:rPr>
          <w:rFonts w:ascii="Angsana New" w:hAnsi="Angsana New"/>
          <w:sz w:val="30"/>
          <w:szCs w:val="30"/>
        </w:rPr>
        <w:t xml:space="preserve">2 </w:t>
      </w:r>
      <w:r w:rsidRPr="00104E8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04E8F">
        <w:rPr>
          <w:rFonts w:ascii="Angsana New" w:hAnsi="Angsana New"/>
          <w:sz w:val="30"/>
          <w:szCs w:val="30"/>
        </w:rPr>
        <w:t>3</w:t>
      </w:r>
      <w:r w:rsidRPr="00104E8F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27AC04CC" w14:textId="77777777" w:rsidR="00DB3897" w:rsidRPr="00104E8F" w:rsidRDefault="00DB3897" w:rsidP="00DB38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0BA2ED0D" w14:textId="77777777" w:rsidR="00240889" w:rsidRPr="00104E8F" w:rsidRDefault="00240889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46CB397" w14:textId="77777777" w:rsidR="007F42AA" w:rsidRPr="00104E8F" w:rsidRDefault="007F42AA" w:rsidP="0098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</w:pPr>
    </w:p>
    <w:p w14:paraId="59324D3E" w14:textId="77777777" w:rsidR="00240889" w:rsidRPr="00104E8F" w:rsidRDefault="00240889" w:rsidP="0098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  <w:sectPr w:rsidR="00240889" w:rsidRPr="00104E8F" w:rsidSect="002111BA">
          <w:footerReference w:type="default" r:id="rId18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79CA35DC" w14:textId="77777777" w:rsidR="00014212" w:rsidRPr="00104E8F" w:rsidRDefault="008E5D3E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</w:rPr>
        <w:lastRenderedPageBreak/>
        <w:tab/>
      </w:r>
      <w:r w:rsidR="00014212" w:rsidRPr="00104E8F">
        <w:rPr>
          <w:szCs w:val="30"/>
          <w:cs/>
        </w:rPr>
        <w:t xml:space="preserve">ที่ดิน อาคารและอุปกรณ์ </w:t>
      </w:r>
      <w:r w:rsidR="00690807" w:rsidRPr="00104E8F">
        <w:rPr>
          <w:szCs w:val="30"/>
          <w:cs/>
        </w:rPr>
        <w:t xml:space="preserve"> </w:t>
      </w:r>
    </w:p>
    <w:p w14:paraId="5D81402A" w14:textId="77777777" w:rsidR="00EF4566" w:rsidRPr="00104E8F" w:rsidRDefault="00EF4566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14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1"/>
        <w:gridCol w:w="1087"/>
        <w:gridCol w:w="11"/>
        <w:gridCol w:w="259"/>
        <w:gridCol w:w="11"/>
        <w:gridCol w:w="1159"/>
        <w:gridCol w:w="11"/>
      </w:tblGrid>
      <w:tr w:rsidR="00014212" w:rsidRPr="00104E8F" w14:paraId="5800362D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42878637" w14:textId="77777777" w:rsidR="00014212" w:rsidRPr="00104E8F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9"/>
          </w:tcPr>
          <w:p w14:paraId="6434C897" w14:textId="77777777" w:rsidR="00014212" w:rsidRPr="00104E8F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104E8F" w14:paraId="0624EF9F" w14:textId="77777777" w:rsidTr="001E6411">
        <w:trPr>
          <w:trHeight w:hRule="exact" w:val="360"/>
        </w:trPr>
        <w:tc>
          <w:tcPr>
            <w:tcW w:w="3330" w:type="dxa"/>
          </w:tcPr>
          <w:p w14:paraId="1B2B36B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DEC03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806DC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100FBF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DCEBF8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9713A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D9FDE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2EE7A0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CB789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5DD245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FC843B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0DADE6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3794141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D30F3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  <w:gridSpan w:val="2"/>
          </w:tcPr>
          <w:p w14:paraId="29FC9E6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55D04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1C8D614A" w14:textId="77777777" w:rsidTr="001E6411">
        <w:trPr>
          <w:trHeight w:hRule="exact" w:val="360"/>
        </w:trPr>
        <w:tc>
          <w:tcPr>
            <w:tcW w:w="3330" w:type="dxa"/>
          </w:tcPr>
          <w:p w14:paraId="52094B7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1614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1EF34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168EED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19FC9C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0DCF0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CD498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8A295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0C70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2BFF18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8A23C8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2F921D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2A943FC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460574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  <w:gridSpan w:val="2"/>
          </w:tcPr>
          <w:p w14:paraId="4F00BA9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A0352D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5A62D111" w14:textId="77777777" w:rsidTr="001E6411">
        <w:trPr>
          <w:trHeight w:hRule="exact" w:val="360"/>
        </w:trPr>
        <w:tc>
          <w:tcPr>
            <w:tcW w:w="3330" w:type="dxa"/>
          </w:tcPr>
          <w:p w14:paraId="76DA184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2C8D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40BB6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8620E3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4C8763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96B660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836232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FEED49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85DE39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4F1100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F0136F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CA6415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1125E63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5FCF78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04B127C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4FAB1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79E2EE9B" w14:textId="77777777" w:rsidTr="001E6411">
        <w:trPr>
          <w:trHeight w:hRule="exact" w:val="360"/>
        </w:trPr>
        <w:tc>
          <w:tcPr>
            <w:tcW w:w="3330" w:type="dxa"/>
          </w:tcPr>
          <w:p w14:paraId="1BFB58D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CC80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7E2F27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87D6A7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E6B4FE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E4E22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C4C37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F8B892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7190CE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711108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4B3C24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F307F8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1" w:type="dxa"/>
            <w:gridSpan w:val="2"/>
          </w:tcPr>
          <w:p w14:paraId="729902D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30E865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14:paraId="0F446CE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F11D34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2166C" w:rsidRPr="00104E8F" w14:paraId="2BD68071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11E8A9C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8" w:type="dxa"/>
            <w:gridSpan w:val="19"/>
          </w:tcPr>
          <w:p w14:paraId="25C5AEF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104E8F" w14:paraId="66D392C5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F0A3DC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26F1B7A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EE41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16206A0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910A3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B4231E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24FC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633C4B4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21D56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C041FF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4A266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8AF628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63C89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E12D96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42B96D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745AB9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0843" w:rsidRPr="00104E8F" w14:paraId="3B166FD4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DB27924" w14:textId="2DDBB7D0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28"/>
                <w:szCs w:val="28"/>
              </w:rPr>
              <w:t>1</w:t>
            </w: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22DE314C" w14:textId="48372F82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4115F492" w14:textId="77777777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2545537" w14:textId="44EBE06A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7855E017" w14:textId="77777777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182CCA5" w14:textId="1CC2B473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453,798</w:t>
            </w:r>
          </w:p>
        </w:tc>
        <w:tc>
          <w:tcPr>
            <w:tcW w:w="270" w:type="dxa"/>
          </w:tcPr>
          <w:p w14:paraId="61F18AEA" w14:textId="77777777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A6B1CF6" w14:textId="0AABC2D1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844,558</w:t>
            </w:r>
          </w:p>
        </w:tc>
        <w:tc>
          <w:tcPr>
            <w:tcW w:w="270" w:type="dxa"/>
          </w:tcPr>
          <w:p w14:paraId="4A42B6B3" w14:textId="77777777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C67C6BE" w14:textId="71465491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28,306</w:t>
            </w:r>
          </w:p>
        </w:tc>
        <w:tc>
          <w:tcPr>
            <w:tcW w:w="270" w:type="dxa"/>
          </w:tcPr>
          <w:p w14:paraId="34405F6F" w14:textId="77777777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499FB45" w14:textId="273988C3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32,609</w:t>
            </w:r>
          </w:p>
        </w:tc>
        <w:tc>
          <w:tcPr>
            <w:tcW w:w="270" w:type="dxa"/>
          </w:tcPr>
          <w:p w14:paraId="424946A8" w14:textId="77777777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028648A" w14:textId="734AF26D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98,535</w:t>
            </w:r>
          </w:p>
        </w:tc>
        <w:tc>
          <w:tcPr>
            <w:tcW w:w="270" w:type="dxa"/>
            <w:gridSpan w:val="2"/>
          </w:tcPr>
          <w:p w14:paraId="78A5BCE0" w14:textId="77777777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4BC6CE" w14:textId="3732D5CF" w:rsidR="007C0843" w:rsidRPr="00104E8F" w:rsidRDefault="007C0843" w:rsidP="007C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1,496,634</w:t>
            </w:r>
          </w:p>
        </w:tc>
      </w:tr>
      <w:tr w:rsidR="004C3677" w:rsidRPr="00104E8F" w14:paraId="2BD4251D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66CCEB2F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E675BBD" w14:textId="036A83FF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37508E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B1A2AD4" w14:textId="1A8FBC9B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E9FFA6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016E3A" w14:textId="01D8ED0D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EE88A1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FC4EFF" w14:textId="0B3BA359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23,837</w:t>
            </w:r>
          </w:p>
        </w:tc>
        <w:tc>
          <w:tcPr>
            <w:tcW w:w="270" w:type="dxa"/>
          </w:tcPr>
          <w:p w14:paraId="296F638E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14B0D09" w14:textId="499F3A29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  <w:tc>
          <w:tcPr>
            <w:tcW w:w="270" w:type="dxa"/>
          </w:tcPr>
          <w:p w14:paraId="273FF2EE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B575413" w14:textId="6568C4A8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5,054</w:t>
            </w:r>
          </w:p>
        </w:tc>
        <w:tc>
          <w:tcPr>
            <w:tcW w:w="270" w:type="dxa"/>
          </w:tcPr>
          <w:p w14:paraId="40413EE9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2173A9A" w14:textId="5253BD9D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47,715</w:t>
            </w:r>
          </w:p>
        </w:tc>
        <w:tc>
          <w:tcPr>
            <w:tcW w:w="270" w:type="dxa"/>
            <w:gridSpan w:val="2"/>
          </w:tcPr>
          <w:p w14:paraId="702FE422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84FE369" w14:textId="55D9B476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78,620</w:t>
            </w:r>
          </w:p>
        </w:tc>
      </w:tr>
      <w:tr w:rsidR="004C3677" w:rsidRPr="00104E8F" w14:paraId="3BDE3E70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04A087A8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1D80DB66" w14:textId="3398A6E5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6DA7B3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50C78173" w14:textId="08F590DC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BE09B3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586C13C" w14:textId="6D021940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10,011</w:t>
            </w:r>
          </w:p>
        </w:tc>
        <w:tc>
          <w:tcPr>
            <w:tcW w:w="270" w:type="dxa"/>
          </w:tcPr>
          <w:p w14:paraId="7DB01740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78E723" w14:textId="126B22D8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15,810</w:t>
            </w:r>
          </w:p>
        </w:tc>
        <w:tc>
          <w:tcPr>
            <w:tcW w:w="270" w:type="dxa"/>
          </w:tcPr>
          <w:p w14:paraId="24481158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BCE1875" w14:textId="1A2533DE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2,106</w:t>
            </w:r>
          </w:p>
        </w:tc>
        <w:tc>
          <w:tcPr>
            <w:tcW w:w="270" w:type="dxa"/>
          </w:tcPr>
          <w:p w14:paraId="2C8D4940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33FE2C2" w14:textId="5D19AAA0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EB0366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EE0824" w14:textId="52E5BB5F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(27,927)</w:t>
            </w:r>
          </w:p>
        </w:tc>
        <w:tc>
          <w:tcPr>
            <w:tcW w:w="270" w:type="dxa"/>
            <w:gridSpan w:val="2"/>
          </w:tcPr>
          <w:p w14:paraId="34BB2DBD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D66B47" w14:textId="32BA9BCE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677" w:rsidRPr="00104E8F" w14:paraId="7F78C9EF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80E18A4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43022" w14:textId="754027DC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47590C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E301341" w14:textId="4F547BB0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5F5BB0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4D35D2" w14:textId="321DCE1F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168CAE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B1FF5C9" w14:textId="123EE099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(6,619)</w:t>
            </w:r>
          </w:p>
        </w:tc>
        <w:tc>
          <w:tcPr>
            <w:tcW w:w="270" w:type="dxa"/>
          </w:tcPr>
          <w:p w14:paraId="0424DC31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51FF1CF" w14:textId="232825A5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(1,303)</w:t>
            </w:r>
          </w:p>
        </w:tc>
        <w:tc>
          <w:tcPr>
            <w:tcW w:w="270" w:type="dxa"/>
          </w:tcPr>
          <w:p w14:paraId="058C59E9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461EC99" w14:textId="60D3085B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(1,808)</w:t>
            </w:r>
          </w:p>
        </w:tc>
        <w:tc>
          <w:tcPr>
            <w:tcW w:w="270" w:type="dxa"/>
          </w:tcPr>
          <w:p w14:paraId="6BBEA92F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6D56CE" w14:textId="31FCC19C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9A7D182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1D5CAB" w14:textId="2DC55192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(9,730)</w:t>
            </w:r>
          </w:p>
        </w:tc>
      </w:tr>
      <w:tr w:rsidR="00511A83" w:rsidRPr="00104E8F" w14:paraId="50183FD6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7E7D068" w14:textId="69F518F8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486C"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3305E9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6BD93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715362AD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D827B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683776E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9B37E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9B7BE45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0B1A36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9F9457D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B84E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856907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143C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61C2109E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D0469BE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D5990E3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7DE1" w:rsidRPr="00104E8F" w14:paraId="3573A47C" w14:textId="77777777" w:rsidTr="00CD297C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4D55D9BF" w14:textId="7A28759D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18F4887" w14:textId="39DFB74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20DE6293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E785AE0" w14:textId="1392A9CD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3A430311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D965CA" w14:textId="2A14F14F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463,809</w:t>
            </w:r>
          </w:p>
        </w:tc>
        <w:tc>
          <w:tcPr>
            <w:tcW w:w="270" w:type="dxa"/>
          </w:tcPr>
          <w:p w14:paraId="2A22BC38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119B6EE9" w14:textId="6BC8B21D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877,586</w:t>
            </w:r>
          </w:p>
        </w:tc>
        <w:tc>
          <w:tcPr>
            <w:tcW w:w="270" w:type="dxa"/>
          </w:tcPr>
          <w:p w14:paraId="12FAADD3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35EB2E93" w14:textId="1BEBBC50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31,123</w:t>
            </w:r>
          </w:p>
        </w:tc>
        <w:tc>
          <w:tcPr>
            <w:tcW w:w="270" w:type="dxa"/>
          </w:tcPr>
          <w:p w14:paraId="1A669CB7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6D96CDC1" w14:textId="5963918D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35,855</w:t>
            </w:r>
          </w:p>
        </w:tc>
        <w:tc>
          <w:tcPr>
            <w:tcW w:w="270" w:type="dxa"/>
          </w:tcPr>
          <w:p w14:paraId="4D604492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1337EC4" w14:textId="62EE9375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118,323</w:t>
            </w:r>
          </w:p>
        </w:tc>
        <w:tc>
          <w:tcPr>
            <w:tcW w:w="270" w:type="dxa"/>
            <w:gridSpan w:val="2"/>
          </w:tcPr>
          <w:p w14:paraId="2F92E3FF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41695B" w14:textId="748526C4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1,565,524</w:t>
            </w:r>
          </w:p>
        </w:tc>
      </w:tr>
      <w:tr w:rsidR="004C3677" w:rsidRPr="00104E8F" w14:paraId="47AE44B4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3079F1C4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13CBDB9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475406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256F40A6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0FEB4F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C308B8" w14:textId="642019DF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325E93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562FE2D" w14:textId="2BE0A8CB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70,482</w:t>
            </w:r>
          </w:p>
        </w:tc>
        <w:tc>
          <w:tcPr>
            <w:tcW w:w="270" w:type="dxa"/>
          </w:tcPr>
          <w:p w14:paraId="01BDD6D9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AE7F5C8" w14:textId="6762551D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</w:t>
            </w:r>
            <w:r w:rsidR="009C7DE1" w:rsidRPr="00104E8F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270" w:type="dxa"/>
          </w:tcPr>
          <w:p w14:paraId="5FCCE747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2D175AB" w14:textId="574C8E8C" w:rsidR="004C3677" w:rsidRPr="00104E8F" w:rsidRDefault="009C7DE1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270" w:type="dxa"/>
          </w:tcPr>
          <w:p w14:paraId="489C0A05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0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539470C" w14:textId="19ED91B5" w:rsidR="004C3677" w:rsidRPr="00104E8F" w:rsidRDefault="009C7DE1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91,027</w:t>
            </w:r>
          </w:p>
        </w:tc>
        <w:tc>
          <w:tcPr>
            <w:tcW w:w="270" w:type="dxa"/>
            <w:gridSpan w:val="2"/>
          </w:tcPr>
          <w:p w14:paraId="21675A0C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F64B2A" w14:textId="6C80A527" w:rsidR="004C3677" w:rsidRPr="00104E8F" w:rsidRDefault="009C7DE1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164,826</w:t>
            </w:r>
          </w:p>
        </w:tc>
      </w:tr>
      <w:tr w:rsidR="004C3677" w:rsidRPr="00104E8F" w14:paraId="1F9F5B01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038E7AF2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0C0F4952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7C7321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5E59967F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EF7A5A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7359DF8" w14:textId="1E47CBDA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19,754</w:t>
            </w:r>
          </w:p>
        </w:tc>
        <w:tc>
          <w:tcPr>
            <w:tcW w:w="270" w:type="dxa"/>
          </w:tcPr>
          <w:p w14:paraId="3EFA13AD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1AD1B2DC" w14:textId="0F208D1A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103,411</w:t>
            </w:r>
          </w:p>
        </w:tc>
        <w:tc>
          <w:tcPr>
            <w:tcW w:w="270" w:type="dxa"/>
          </w:tcPr>
          <w:p w14:paraId="79C761AF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0FB6684" w14:textId="0B99EBC2" w:rsidR="004C3677" w:rsidRPr="00104E8F" w:rsidRDefault="009C7DE1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70" w:type="dxa"/>
          </w:tcPr>
          <w:p w14:paraId="7798BE2D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39C4B7AA" w14:textId="2A059D8C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C6BD37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555B342" w14:textId="2658694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</w:t>
            </w:r>
            <w:r w:rsidR="009C7DE1" w:rsidRPr="00104E8F">
              <w:rPr>
                <w:rFonts w:ascii="Angsana New" w:hAnsi="Angsana New"/>
                <w:sz w:val="28"/>
                <w:szCs w:val="28"/>
              </w:rPr>
              <w:t>123,724</w:t>
            </w:r>
            <w:r w:rsidRPr="00104E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3CAC15F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691D8D" w14:textId="3D3047C4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677" w:rsidRPr="00104E8F" w14:paraId="14A3FAF0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3F72F25B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7C8615B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4BA0CD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7964898C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FDBF17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1989951" w14:textId="003E0C83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3E889A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80B3D0E" w14:textId="4351690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(6,854)</w:t>
            </w:r>
          </w:p>
        </w:tc>
        <w:tc>
          <w:tcPr>
            <w:tcW w:w="270" w:type="dxa"/>
          </w:tcPr>
          <w:p w14:paraId="62323C5E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3C42CCC6" w14:textId="2A0E0864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</w:t>
            </w:r>
            <w:r w:rsidR="009C7DE1" w:rsidRPr="00104E8F">
              <w:rPr>
                <w:rFonts w:ascii="Angsana New" w:hAnsi="Angsana New"/>
                <w:sz w:val="28"/>
                <w:szCs w:val="28"/>
              </w:rPr>
              <w:t>539</w:t>
            </w:r>
            <w:r w:rsidRPr="00104E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B68D9C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1B639708" w14:textId="7DD13770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</w:t>
            </w:r>
            <w:r w:rsidR="009C7DE1" w:rsidRPr="00104E8F">
              <w:rPr>
                <w:rFonts w:ascii="Angsana New" w:hAnsi="Angsana New"/>
                <w:sz w:val="28"/>
                <w:szCs w:val="28"/>
              </w:rPr>
              <w:t>65</w:t>
            </w:r>
            <w:r w:rsidRPr="00104E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A5BCF6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F4F05E8" w14:textId="449D008B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5A25546" w14:textId="77777777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AE168D" w14:textId="7C219AE3" w:rsidR="004C3677" w:rsidRPr="00104E8F" w:rsidRDefault="004C3677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</w:t>
            </w:r>
            <w:r w:rsidR="009C7DE1" w:rsidRPr="00104E8F">
              <w:rPr>
                <w:rFonts w:ascii="Angsana New" w:hAnsi="Angsana New"/>
                <w:sz w:val="28"/>
                <w:szCs w:val="28"/>
              </w:rPr>
              <w:t>7,558</w:t>
            </w:r>
            <w:r w:rsidRPr="00104E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7DE1" w:rsidRPr="00104E8F" w14:paraId="069C0E18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71DE8940" w14:textId="77FF8D1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441B5" w14:textId="05319943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32996E22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2DCBA" w14:textId="5AD146FA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2B7AB0C3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CDBFB43" w14:textId="26632B88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483,563</w:t>
            </w:r>
          </w:p>
        </w:tc>
        <w:tc>
          <w:tcPr>
            <w:tcW w:w="270" w:type="dxa"/>
          </w:tcPr>
          <w:p w14:paraId="3E430BB0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D242A51" w14:textId="600508F4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1,044,625</w:t>
            </w:r>
          </w:p>
        </w:tc>
        <w:tc>
          <w:tcPr>
            <w:tcW w:w="270" w:type="dxa"/>
          </w:tcPr>
          <w:p w14:paraId="5F7834EC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1933739" w14:textId="43D5EA3F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33,367</w:t>
            </w:r>
          </w:p>
        </w:tc>
        <w:tc>
          <w:tcPr>
            <w:tcW w:w="270" w:type="dxa"/>
          </w:tcPr>
          <w:p w14:paraId="27BA585B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2DC5BF3" w14:textId="0B21274B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36,783</w:t>
            </w:r>
          </w:p>
        </w:tc>
        <w:tc>
          <w:tcPr>
            <w:tcW w:w="270" w:type="dxa"/>
          </w:tcPr>
          <w:p w14:paraId="4AC0384B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C65DE" w14:textId="3A877AF4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85,626</w:t>
            </w:r>
          </w:p>
        </w:tc>
        <w:tc>
          <w:tcPr>
            <w:tcW w:w="270" w:type="dxa"/>
            <w:gridSpan w:val="2"/>
          </w:tcPr>
          <w:p w14:paraId="671CE092" w14:textId="77777777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02298" w14:textId="6DAF3E79" w:rsidR="009C7DE1" w:rsidRPr="00104E8F" w:rsidRDefault="009C7DE1" w:rsidP="009C7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1,722,792</w:t>
            </w:r>
          </w:p>
        </w:tc>
      </w:tr>
    </w:tbl>
    <w:p w14:paraId="3A716E65" w14:textId="53638086" w:rsidR="00BB2623" w:rsidRPr="00104E8F" w:rsidRDefault="00BB2623" w:rsidP="00BB2623">
      <w:pPr>
        <w:spacing w:line="240" w:lineRule="auto"/>
        <w:rPr>
          <w:sz w:val="2"/>
          <w:szCs w:val="2"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098"/>
        <w:gridCol w:w="270"/>
        <w:gridCol w:w="1170"/>
      </w:tblGrid>
      <w:tr w:rsidR="0042166C" w:rsidRPr="00104E8F" w14:paraId="0E6C63F2" w14:textId="77777777" w:rsidTr="001E6411">
        <w:trPr>
          <w:trHeight w:hRule="exact" w:val="360"/>
        </w:trPr>
        <w:tc>
          <w:tcPr>
            <w:tcW w:w="3330" w:type="dxa"/>
          </w:tcPr>
          <w:p w14:paraId="2CA4FEA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50CAC820" w14:textId="11144990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043CB" w:rsidRPr="00104E8F" w14:paraId="32E5B1B8" w14:textId="77777777" w:rsidTr="001E6411">
        <w:trPr>
          <w:trHeight w:hRule="exact" w:val="360"/>
        </w:trPr>
        <w:tc>
          <w:tcPr>
            <w:tcW w:w="3330" w:type="dxa"/>
          </w:tcPr>
          <w:p w14:paraId="5948676D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49B4A9DF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043CB" w:rsidRPr="00104E8F" w14:paraId="0F614069" w14:textId="77777777" w:rsidTr="001E6411">
        <w:trPr>
          <w:trHeight w:hRule="exact" w:val="360"/>
        </w:trPr>
        <w:tc>
          <w:tcPr>
            <w:tcW w:w="3330" w:type="dxa"/>
          </w:tcPr>
          <w:p w14:paraId="04D0F2CF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5EFF9E1A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043CB" w:rsidRPr="00104E8F" w14:paraId="3367E65F" w14:textId="77777777" w:rsidTr="001E6411">
        <w:trPr>
          <w:trHeight w:hRule="exact" w:val="360"/>
        </w:trPr>
        <w:tc>
          <w:tcPr>
            <w:tcW w:w="3330" w:type="dxa"/>
          </w:tcPr>
          <w:p w14:paraId="347EDD1B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01F51D0B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043CB" w:rsidRPr="00104E8F" w14:paraId="460E0EBC" w14:textId="77777777" w:rsidTr="001E6411">
        <w:trPr>
          <w:trHeight w:hRule="exact" w:val="360"/>
        </w:trPr>
        <w:tc>
          <w:tcPr>
            <w:tcW w:w="3330" w:type="dxa"/>
          </w:tcPr>
          <w:p w14:paraId="5083E542" w14:textId="77777777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6EFEF51B" w14:textId="5256C226" w:rsidR="00B043CB" w:rsidRPr="00104E8F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104E8F" w14:paraId="2570B045" w14:textId="77777777" w:rsidTr="001E6411">
        <w:trPr>
          <w:trHeight w:hRule="exact" w:val="360"/>
        </w:trPr>
        <w:tc>
          <w:tcPr>
            <w:tcW w:w="3330" w:type="dxa"/>
          </w:tcPr>
          <w:p w14:paraId="6F42F91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5B518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52B3D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0C9B07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484C1D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40E314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860DA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4C749E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6A717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A8FC09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7DB487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277527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A2C41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D4A918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20BDF80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E20F4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68EA52DF" w14:textId="77777777" w:rsidTr="001E6411">
        <w:trPr>
          <w:trHeight w:hRule="exact" w:val="360"/>
        </w:trPr>
        <w:tc>
          <w:tcPr>
            <w:tcW w:w="3330" w:type="dxa"/>
          </w:tcPr>
          <w:p w14:paraId="6F27179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1C5F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D560B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9ED06B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528062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8003D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13A5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AC8A5A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8B7E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044C3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ECF3B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E4F42A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BC9B9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A8EB8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3A60A2C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51E5D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0214D403" w14:textId="77777777" w:rsidTr="001E6411">
        <w:trPr>
          <w:trHeight w:hRule="exact" w:val="360"/>
        </w:trPr>
        <w:tc>
          <w:tcPr>
            <w:tcW w:w="3330" w:type="dxa"/>
          </w:tcPr>
          <w:p w14:paraId="007A2DF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17D3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6CD0A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28DE57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8A9130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4B8C4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25121A9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852E2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9478AB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8A2844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DBA395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35ACD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35B5C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AD00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55AB23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3F1E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66C" w:rsidRPr="00104E8F" w14:paraId="407C233E" w14:textId="77777777" w:rsidTr="001E6411">
        <w:trPr>
          <w:trHeight w:hRule="exact" w:val="360"/>
        </w:trPr>
        <w:tc>
          <w:tcPr>
            <w:tcW w:w="3330" w:type="dxa"/>
          </w:tcPr>
          <w:p w14:paraId="7416326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9A0C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AB98B3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B1FB60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7A96B84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2778A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4D170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47A533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3D87C9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3308B7D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08642423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4CB118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D6B63F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E60BD7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360F12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11C6C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2166C" w:rsidRPr="00104E8F" w14:paraId="33C78CCA" w14:textId="77777777" w:rsidTr="001E6411">
        <w:trPr>
          <w:trHeight w:hRule="exact" w:val="360"/>
        </w:trPr>
        <w:tc>
          <w:tcPr>
            <w:tcW w:w="3330" w:type="dxa"/>
          </w:tcPr>
          <w:p w14:paraId="7560CA5A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1D3FCDD1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104E8F" w14:paraId="2579A7D7" w14:textId="77777777" w:rsidTr="001E6411">
        <w:trPr>
          <w:trHeight w:hRule="exact" w:val="360"/>
        </w:trPr>
        <w:tc>
          <w:tcPr>
            <w:tcW w:w="3330" w:type="dxa"/>
          </w:tcPr>
          <w:p w14:paraId="0970EE43" w14:textId="77777777" w:rsidR="0042166C" w:rsidRPr="00104E8F" w:rsidRDefault="008848C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C7141C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4528B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F78A2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3CC66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0152DF5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1061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1A3846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A903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1CA94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655C4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36525A8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62759F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E473B9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4E53E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B64E0" w14:textId="77777777" w:rsidR="0042166C" w:rsidRPr="00104E8F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1D78" w:rsidRPr="00104E8F" w14:paraId="2F7C01B2" w14:textId="77777777" w:rsidTr="001E6411">
        <w:trPr>
          <w:trHeight w:hRule="exact" w:val="360"/>
        </w:trPr>
        <w:tc>
          <w:tcPr>
            <w:tcW w:w="3330" w:type="dxa"/>
          </w:tcPr>
          <w:p w14:paraId="47289B00" w14:textId="18963418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7BCF3C2B" w14:textId="3F6BAB84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443069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21079" w14:textId="2A862B00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293ED41D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A5C346C" w14:textId="58EEB246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276,658</w:t>
            </w:r>
          </w:p>
        </w:tc>
        <w:tc>
          <w:tcPr>
            <w:tcW w:w="270" w:type="dxa"/>
          </w:tcPr>
          <w:p w14:paraId="6E5415E8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AD95D18" w14:textId="45E1F3A2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730,604</w:t>
            </w:r>
          </w:p>
        </w:tc>
        <w:tc>
          <w:tcPr>
            <w:tcW w:w="270" w:type="dxa"/>
          </w:tcPr>
          <w:p w14:paraId="6FD52647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F2A5359" w14:textId="75E80655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24,434</w:t>
            </w:r>
          </w:p>
        </w:tc>
        <w:tc>
          <w:tcPr>
            <w:tcW w:w="270" w:type="dxa"/>
          </w:tcPr>
          <w:p w14:paraId="75CC6A5A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E18E38D" w14:textId="1DD064DD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32,107</w:t>
            </w:r>
          </w:p>
        </w:tc>
        <w:tc>
          <w:tcPr>
            <w:tcW w:w="270" w:type="dxa"/>
          </w:tcPr>
          <w:p w14:paraId="5BDE5E94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CDF431B" w14:textId="276F8E31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1E5FDE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508144" w14:textId="34BD954B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1,066,846</w:t>
            </w:r>
          </w:p>
        </w:tc>
      </w:tr>
      <w:tr w:rsidR="007E1D78" w:rsidRPr="00104E8F" w14:paraId="1E0B3952" w14:textId="77777777" w:rsidTr="001E6411">
        <w:trPr>
          <w:trHeight w:hRule="exact" w:val="360"/>
        </w:trPr>
        <w:tc>
          <w:tcPr>
            <w:tcW w:w="3330" w:type="dxa"/>
          </w:tcPr>
          <w:p w14:paraId="4359C409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5C253DA" w14:textId="15EF402A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17B014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CADFF6" w14:textId="5D38AB5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FE9B0A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8E8AB9" w14:textId="689879B6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15,621</w:t>
            </w:r>
          </w:p>
        </w:tc>
        <w:tc>
          <w:tcPr>
            <w:tcW w:w="270" w:type="dxa"/>
          </w:tcPr>
          <w:p w14:paraId="586CCEF8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14CF248" w14:textId="6A643362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33,771</w:t>
            </w:r>
          </w:p>
        </w:tc>
        <w:tc>
          <w:tcPr>
            <w:tcW w:w="270" w:type="dxa"/>
          </w:tcPr>
          <w:p w14:paraId="5FF7AD77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BC68AFE" w14:textId="1C14D63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1,661</w:t>
            </w:r>
          </w:p>
        </w:tc>
        <w:tc>
          <w:tcPr>
            <w:tcW w:w="270" w:type="dxa"/>
          </w:tcPr>
          <w:p w14:paraId="4ACF072B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352CEBF" w14:textId="25A90F60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270" w:type="dxa"/>
          </w:tcPr>
          <w:p w14:paraId="1AD22BDD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BE972CA" w14:textId="10B3BD71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56E07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054" w14:textId="2EB5DEEA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51,988</w:t>
            </w:r>
          </w:p>
        </w:tc>
      </w:tr>
      <w:tr w:rsidR="007E1D78" w:rsidRPr="00104E8F" w14:paraId="40E089BD" w14:textId="77777777" w:rsidTr="001E6411">
        <w:trPr>
          <w:trHeight w:hRule="exact" w:val="360"/>
        </w:trPr>
        <w:tc>
          <w:tcPr>
            <w:tcW w:w="3330" w:type="dxa"/>
          </w:tcPr>
          <w:p w14:paraId="2FA2B81C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DE24A" w14:textId="284B3150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5EFBBC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7EEC46BE" w14:textId="5591E4B9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62D2FF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F4550BC" w14:textId="0215FDB3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</w:tcPr>
          <w:p w14:paraId="51371CCE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A58E2E0" w14:textId="004370D0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(6,063)</w:t>
            </w:r>
          </w:p>
        </w:tc>
        <w:tc>
          <w:tcPr>
            <w:tcW w:w="270" w:type="dxa"/>
          </w:tcPr>
          <w:p w14:paraId="4F04959F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DECE454" w14:textId="0CB5648E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(1,297)</w:t>
            </w:r>
          </w:p>
        </w:tc>
        <w:tc>
          <w:tcPr>
            <w:tcW w:w="270" w:type="dxa"/>
          </w:tcPr>
          <w:p w14:paraId="0400561E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BF46A15" w14:textId="05C8C961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(1,808)</w:t>
            </w:r>
          </w:p>
        </w:tc>
        <w:tc>
          <w:tcPr>
            <w:tcW w:w="270" w:type="dxa"/>
          </w:tcPr>
          <w:p w14:paraId="0A966F6A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CE96F" w14:textId="3FCE7AD2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D41C71" w14:textId="77777777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40213" w14:textId="1E4AE5DF" w:rsidR="007E1D78" w:rsidRPr="00104E8F" w:rsidRDefault="007E1D78" w:rsidP="007E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(9,168)</w:t>
            </w:r>
          </w:p>
        </w:tc>
      </w:tr>
      <w:tr w:rsidR="00511A83" w:rsidRPr="00104E8F" w14:paraId="17F73F9A" w14:textId="77777777" w:rsidTr="001E6411">
        <w:trPr>
          <w:trHeight w:hRule="exact" w:val="354"/>
        </w:trPr>
        <w:tc>
          <w:tcPr>
            <w:tcW w:w="3330" w:type="dxa"/>
          </w:tcPr>
          <w:p w14:paraId="0110F4A6" w14:textId="5D12F7DF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904B5"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8647BF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B09C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2F33271E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072F4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CF6D84C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4DDC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54C48F3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75437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8695D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EA34F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03BD7A7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D0639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E74896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8264F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72822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13E6A" w:rsidRPr="00104E8F" w14:paraId="57DFF820" w14:textId="77777777" w:rsidTr="00CD297C">
        <w:trPr>
          <w:trHeight w:hRule="exact" w:val="360"/>
        </w:trPr>
        <w:tc>
          <w:tcPr>
            <w:tcW w:w="3330" w:type="dxa"/>
          </w:tcPr>
          <w:p w14:paraId="034FA3FB" w14:textId="3AE50B3B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1528E08" w14:textId="42E8FD0F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1F851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F411547" w14:textId="75F824FC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4EDA038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CC56D58" w14:textId="354DA2FB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292,279</w:t>
            </w:r>
          </w:p>
        </w:tc>
        <w:tc>
          <w:tcPr>
            <w:tcW w:w="270" w:type="dxa"/>
          </w:tcPr>
          <w:p w14:paraId="5D0077A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FAFB5C" w14:textId="7E767492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758,312</w:t>
            </w:r>
          </w:p>
        </w:tc>
        <w:tc>
          <w:tcPr>
            <w:tcW w:w="270" w:type="dxa"/>
          </w:tcPr>
          <w:p w14:paraId="3889F36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F4AACED" w14:textId="6CAAC5D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24,798</w:t>
            </w:r>
          </w:p>
        </w:tc>
        <w:tc>
          <w:tcPr>
            <w:tcW w:w="270" w:type="dxa"/>
          </w:tcPr>
          <w:p w14:paraId="0ED8CE0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2E64926C" w14:textId="0EF1A92E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31,234</w:t>
            </w:r>
          </w:p>
        </w:tc>
        <w:tc>
          <w:tcPr>
            <w:tcW w:w="270" w:type="dxa"/>
          </w:tcPr>
          <w:p w14:paraId="635215B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F172D0C" w14:textId="16C3666C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2807F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66A11" w14:textId="7B6C7675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1,109,666</w:t>
            </w:r>
          </w:p>
        </w:tc>
      </w:tr>
      <w:tr w:rsidR="00113E6A" w:rsidRPr="00104E8F" w14:paraId="52F9922E" w14:textId="77777777" w:rsidTr="001E6411">
        <w:trPr>
          <w:trHeight w:hRule="exact" w:val="360"/>
        </w:trPr>
        <w:tc>
          <w:tcPr>
            <w:tcW w:w="3330" w:type="dxa"/>
          </w:tcPr>
          <w:p w14:paraId="463EB77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F115A3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C0130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EA7D6C7" w14:textId="4EC405DE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E7703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C8418C" w14:textId="672BCB0B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15,962</w:t>
            </w:r>
          </w:p>
        </w:tc>
        <w:tc>
          <w:tcPr>
            <w:tcW w:w="270" w:type="dxa"/>
          </w:tcPr>
          <w:p w14:paraId="51877CB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5C83EB0" w14:textId="1936155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51,155</w:t>
            </w:r>
          </w:p>
        </w:tc>
        <w:tc>
          <w:tcPr>
            <w:tcW w:w="270" w:type="dxa"/>
          </w:tcPr>
          <w:p w14:paraId="7E19C75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E0159E7" w14:textId="2C607C01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  <w:tc>
          <w:tcPr>
            <w:tcW w:w="270" w:type="dxa"/>
          </w:tcPr>
          <w:p w14:paraId="54E2D22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A4F6D7" w14:textId="26D80A1F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  <w:tc>
          <w:tcPr>
            <w:tcW w:w="270" w:type="dxa"/>
          </w:tcPr>
          <w:p w14:paraId="7F9E535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7EF59FC" w14:textId="49131385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5C19A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50CDF2" w14:textId="4DD3C9A9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70,604</w:t>
            </w:r>
          </w:p>
        </w:tc>
      </w:tr>
      <w:tr w:rsidR="00113E6A" w:rsidRPr="00104E8F" w14:paraId="70DF5FDF" w14:textId="77777777" w:rsidTr="001E6411">
        <w:trPr>
          <w:trHeight w:hRule="exact" w:val="360"/>
        </w:trPr>
        <w:tc>
          <w:tcPr>
            <w:tcW w:w="3330" w:type="dxa"/>
          </w:tcPr>
          <w:p w14:paraId="4B69E3A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8502C1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7D8F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0CB7C2" w14:textId="789AA172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F2508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088769" w14:textId="5F3090D1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</w:tcPr>
          <w:p w14:paraId="713FB9B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4C44A8B" w14:textId="19A3F6CE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(6,854)</w:t>
            </w:r>
          </w:p>
        </w:tc>
        <w:tc>
          <w:tcPr>
            <w:tcW w:w="270" w:type="dxa"/>
          </w:tcPr>
          <w:p w14:paraId="696C7EA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243A370" w14:textId="3ABBE730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270" w:type="dxa"/>
          </w:tcPr>
          <w:p w14:paraId="77E1C03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A974D6E" w14:textId="4DE362CA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270" w:type="dxa"/>
          </w:tcPr>
          <w:p w14:paraId="09824AE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8066DE" w14:textId="38F1B30A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F7428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BFA310" w14:textId="6FE25505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(7,469)</w:t>
            </w:r>
          </w:p>
        </w:tc>
      </w:tr>
      <w:tr w:rsidR="00113E6A" w:rsidRPr="00104E8F" w14:paraId="7CC2F0B0" w14:textId="77777777" w:rsidTr="001E6411">
        <w:trPr>
          <w:trHeight w:hRule="exact" w:val="360"/>
        </w:trPr>
        <w:tc>
          <w:tcPr>
            <w:tcW w:w="3330" w:type="dxa"/>
          </w:tcPr>
          <w:p w14:paraId="446DDDA8" w14:textId="37BD0D62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DD426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4886F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E71A4" w14:textId="35115D4B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110A9E7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F6DCE56" w14:textId="1A2343E6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308,241</w:t>
            </w:r>
          </w:p>
        </w:tc>
        <w:tc>
          <w:tcPr>
            <w:tcW w:w="270" w:type="dxa"/>
          </w:tcPr>
          <w:p w14:paraId="12919F4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798E938" w14:textId="66F44E4C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802,613</w:t>
            </w:r>
          </w:p>
        </w:tc>
        <w:tc>
          <w:tcPr>
            <w:tcW w:w="270" w:type="dxa"/>
          </w:tcPr>
          <w:p w14:paraId="4037F58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DD39410" w14:textId="41B9D0E5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26,432</w:t>
            </w:r>
          </w:p>
        </w:tc>
        <w:tc>
          <w:tcPr>
            <w:tcW w:w="270" w:type="dxa"/>
          </w:tcPr>
          <w:p w14:paraId="78E3F6F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C872532" w14:textId="629FA251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32,472</w:t>
            </w:r>
          </w:p>
        </w:tc>
        <w:tc>
          <w:tcPr>
            <w:tcW w:w="270" w:type="dxa"/>
          </w:tcPr>
          <w:p w14:paraId="47AACE8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EC2B376" w14:textId="578BEE7C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BB79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6E1FB3" w14:textId="2D53BB41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2D4E78"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172,801</w:t>
            </w:r>
          </w:p>
        </w:tc>
      </w:tr>
      <w:tr w:rsidR="00113E6A" w:rsidRPr="00104E8F" w14:paraId="448F1E99" w14:textId="77777777" w:rsidTr="001E6411">
        <w:trPr>
          <w:trHeight w:hRule="exact" w:val="360"/>
        </w:trPr>
        <w:tc>
          <w:tcPr>
            <w:tcW w:w="3330" w:type="dxa"/>
          </w:tcPr>
          <w:p w14:paraId="5D9887E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A2550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5AD0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5BEC1FE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03DB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49BEDF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60DA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C478EF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44BA3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7A91FC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4236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13EFCA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FBBD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1869FF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2C32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F5B0D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13E6A" w:rsidRPr="00104E8F" w14:paraId="2A270368" w14:textId="77777777" w:rsidTr="001E6411">
        <w:trPr>
          <w:trHeight w:hRule="exact" w:val="360"/>
        </w:trPr>
        <w:tc>
          <w:tcPr>
            <w:tcW w:w="3330" w:type="dxa"/>
          </w:tcPr>
          <w:p w14:paraId="6BA97F9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915C9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ABDE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27398E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E0E9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43936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6FC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327BDB1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0EB6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6A2C2E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BE98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2DA3F5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E183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CB40E2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0115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6E7C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3E6A" w:rsidRPr="00104E8F" w14:paraId="1B7612B5" w14:textId="77777777" w:rsidTr="00545B5C">
        <w:trPr>
          <w:trHeight w:hRule="exact" w:val="623"/>
        </w:trPr>
        <w:tc>
          <w:tcPr>
            <w:tcW w:w="3330" w:type="dxa"/>
          </w:tcPr>
          <w:p w14:paraId="35BA6A2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87049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C7744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407A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3E667F4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E09C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A39231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39AB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545B1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85D8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E69A0F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2280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D5B89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7F10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E86171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FE79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4E58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3E6A" w:rsidRPr="00104E8F" w14:paraId="4A7751A5" w14:textId="77777777" w:rsidTr="00545B5C">
        <w:trPr>
          <w:trHeight w:hRule="exact" w:val="623"/>
        </w:trPr>
        <w:tc>
          <w:tcPr>
            <w:tcW w:w="3330" w:type="dxa"/>
          </w:tcPr>
          <w:p w14:paraId="1315895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43098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2477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80D0AA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5F9CA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A0ADFD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ABF2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2EC533C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F709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0E7040C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1006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1297CE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8C18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15CA5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1159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650D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3E6A" w:rsidRPr="00104E8F" w14:paraId="48F48A2A" w14:textId="77777777" w:rsidTr="00545B5C">
        <w:trPr>
          <w:trHeight w:hRule="exact" w:val="623"/>
        </w:trPr>
        <w:tc>
          <w:tcPr>
            <w:tcW w:w="3330" w:type="dxa"/>
          </w:tcPr>
          <w:p w14:paraId="28BB4A4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D715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0FD00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701875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7C4E4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46DB45" w14:textId="70B2E80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6999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498819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61719D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F501B0B" w14:textId="79B0FE42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A23E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5EB0238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F6D8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02A719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4B6F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FC57B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E82A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A6A20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28ED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F36C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3E6A" w:rsidRPr="00104E8F" w14:paraId="45A7CD42" w14:textId="77777777" w:rsidTr="00545B5C">
        <w:trPr>
          <w:trHeight w:hRule="exact" w:val="623"/>
        </w:trPr>
        <w:tc>
          <w:tcPr>
            <w:tcW w:w="3330" w:type="dxa"/>
          </w:tcPr>
          <w:p w14:paraId="472DDAE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3F64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B251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04B629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0FB90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18FA79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C40D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9F13A4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6518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833CD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16A1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010668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9FEE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F547D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3EC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0271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3E6A" w:rsidRPr="00104E8F" w14:paraId="2AC12E87" w14:textId="77777777" w:rsidTr="001E6411">
        <w:tc>
          <w:tcPr>
            <w:tcW w:w="3330" w:type="dxa"/>
          </w:tcPr>
          <w:p w14:paraId="1BB8791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0F0AC200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3E6A" w:rsidRPr="00104E8F" w14:paraId="32E30167" w14:textId="77777777" w:rsidTr="001E6411">
        <w:tc>
          <w:tcPr>
            <w:tcW w:w="3330" w:type="dxa"/>
          </w:tcPr>
          <w:p w14:paraId="5022B12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F41E2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34D1D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A624C7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81C4FB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2AFB4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F64D1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BF8996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24F7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E4FB83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35BC99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350653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47C8E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F2D1D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4868ADB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D67C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6A" w:rsidRPr="00104E8F" w14:paraId="3F98350C" w14:textId="77777777" w:rsidTr="001E6411">
        <w:tc>
          <w:tcPr>
            <w:tcW w:w="3330" w:type="dxa"/>
          </w:tcPr>
          <w:p w14:paraId="49B9AA9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2BC2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88CE5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06136B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C7D43D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CA0EA9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3BDD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BA733B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8571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B2C6C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480B8E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94346D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02ACA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A5919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14CF971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E5090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6A" w:rsidRPr="00104E8F" w14:paraId="07295345" w14:textId="77777777" w:rsidTr="001E6411">
        <w:tc>
          <w:tcPr>
            <w:tcW w:w="3330" w:type="dxa"/>
          </w:tcPr>
          <w:p w14:paraId="4D37EF9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EF52B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450EA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950AE6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573EAD9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A97028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47D79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527B08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2EACD72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C5F8E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0E9E58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816FCF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F3DE9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AAFCDB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57353B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5FB82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6A" w:rsidRPr="00104E8F" w14:paraId="6F9F7ECB" w14:textId="77777777" w:rsidTr="001E6411">
        <w:tc>
          <w:tcPr>
            <w:tcW w:w="3330" w:type="dxa"/>
          </w:tcPr>
          <w:p w14:paraId="576C250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D568C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820FE4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4C7799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3390EF4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39151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AEB156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7A2036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D68D26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95D2A7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2D7B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78B7CE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444EF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0961C6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79CD01A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C6044B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13E6A" w:rsidRPr="00104E8F" w14:paraId="37388185" w14:textId="77777777" w:rsidTr="001E6411">
        <w:tc>
          <w:tcPr>
            <w:tcW w:w="3330" w:type="dxa"/>
          </w:tcPr>
          <w:p w14:paraId="54D031DF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5216293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3E6A" w:rsidRPr="00104E8F" w14:paraId="284D059A" w14:textId="77777777" w:rsidTr="001E6411">
        <w:tc>
          <w:tcPr>
            <w:tcW w:w="3330" w:type="dxa"/>
          </w:tcPr>
          <w:p w14:paraId="0DCD90E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23DA420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E12C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9B41EA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0816B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5CAA4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FF7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33DB07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A7055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283D09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5F45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1DC86E0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2F193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DE724A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5F410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20B1AC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E6A" w:rsidRPr="00104E8F" w14:paraId="487AF1BA" w14:textId="77777777" w:rsidTr="001E6411">
        <w:tc>
          <w:tcPr>
            <w:tcW w:w="3330" w:type="dxa"/>
          </w:tcPr>
          <w:p w14:paraId="2DDCB0ED" w14:textId="4CE1B59F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7C2E9F" w14:textId="4A929A0D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651537E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7A0F0803" w14:textId="51EA9CB9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B34C8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28BD78B" w14:textId="6ACA6C56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177,140</w:t>
            </w:r>
          </w:p>
        </w:tc>
        <w:tc>
          <w:tcPr>
            <w:tcW w:w="270" w:type="dxa"/>
          </w:tcPr>
          <w:p w14:paraId="59D8DD0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FA4B7E6" w14:textId="28BCF75B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113,954</w:t>
            </w:r>
          </w:p>
        </w:tc>
        <w:tc>
          <w:tcPr>
            <w:tcW w:w="270" w:type="dxa"/>
          </w:tcPr>
          <w:p w14:paraId="1D2FE8A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51FCBF9B" w14:textId="24ED3DE8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3,872</w:t>
            </w:r>
          </w:p>
        </w:tc>
        <w:tc>
          <w:tcPr>
            <w:tcW w:w="270" w:type="dxa"/>
          </w:tcPr>
          <w:p w14:paraId="684F89F4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E6C3E04" w14:textId="338A48A9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270" w:type="dxa"/>
          </w:tcPr>
          <w:p w14:paraId="2993FA4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CF4E23D" w14:textId="66EA0CA9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98,535</w:t>
            </w:r>
          </w:p>
        </w:tc>
        <w:tc>
          <w:tcPr>
            <w:tcW w:w="270" w:type="dxa"/>
          </w:tcPr>
          <w:p w14:paraId="4998085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84C4B3" w14:textId="31977992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429,788</w:t>
            </w:r>
          </w:p>
        </w:tc>
      </w:tr>
      <w:tr w:rsidR="00113E6A" w:rsidRPr="00104E8F" w14:paraId="4A6D68D0" w14:textId="77777777" w:rsidTr="001E6411">
        <w:tc>
          <w:tcPr>
            <w:tcW w:w="3330" w:type="dxa"/>
          </w:tcPr>
          <w:p w14:paraId="2F983939" w14:textId="7416BA73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D8129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4D8D8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14:paraId="6B3C800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08D85A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6D60AA9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C6D8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30825013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46AAB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3C0F0E36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A0F32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419CE839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85B05E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2CBE1F0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77B3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2EF4AD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13E6A" w:rsidRPr="00104E8F" w14:paraId="1D835A15" w14:textId="77777777" w:rsidTr="001E6411">
        <w:tc>
          <w:tcPr>
            <w:tcW w:w="3330" w:type="dxa"/>
          </w:tcPr>
          <w:p w14:paraId="625AD6D7" w14:textId="25398696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F0E9CB" w14:textId="4CED6790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2245FBF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71E03028" w14:textId="1A16DF49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A47148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9AAFA5" w14:textId="390B62D6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171,530</w:t>
            </w:r>
          </w:p>
        </w:tc>
        <w:tc>
          <w:tcPr>
            <w:tcW w:w="270" w:type="dxa"/>
          </w:tcPr>
          <w:p w14:paraId="6C513AA2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3435610" w14:textId="75F9674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119,274</w:t>
            </w:r>
          </w:p>
        </w:tc>
        <w:tc>
          <w:tcPr>
            <w:tcW w:w="270" w:type="dxa"/>
          </w:tcPr>
          <w:p w14:paraId="49494501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AE9231D" w14:textId="1067D7EC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6,325</w:t>
            </w:r>
          </w:p>
        </w:tc>
        <w:tc>
          <w:tcPr>
            <w:tcW w:w="270" w:type="dxa"/>
          </w:tcPr>
          <w:p w14:paraId="7CF4E1A7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5981C6DE" w14:textId="112EB27C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4,621</w:t>
            </w:r>
          </w:p>
        </w:tc>
        <w:tc>
          <w:tcPr>
            <w:tcW w:w="270" w:type="dxa"/>
          </w:tcPr>
          <w:p w14:paraId="62B70E9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3B76577" w14:textId="5EF153F9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118,323</w:t>
            </w:r>
          </w:p>
        </w:tc>
        <w:tc>
          <w:tcPr>
            <w:tcW w:w="270" w:type="dxa"/>
          </w:tcPr>
          <w:p w14:paraId="4DBC38F5" w14:textId="77777777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E1E7B8" w14:textId="1148E28B" w:rsidR="00113E6A" w:rsidRPr="00104E8F" w:rsidRDefault="00113E6A" w:rsidP="0011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455,858</w:t>
            </w:r>
          </w:p>
        </w:tc>
      </w:tr>
      <w:tr w:rsidR="00AA2ED6" w:rsidRPr="00104E8F" w14:paraId="783E94B7" w14:textId="77777777" w:rsidTr="00622BAC">
        <w:tc>
          <w:tcPr>
            <w:tcW w:w="3330" w:type="dxa"/>
          </w:tcPr>
          <w:p w14:paraId="5323A21B" w14:textId="7263AEE9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0ED4C8" w14:textId="63BA3BC2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6905B081" w14:textId="77777777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1A513961" w14:textId="7A938054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130306" w14:textId="77777777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967CD48" w14:textId="732CE3C7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175,322</w:t>
            </w:r>
          </w:p>
        </w:tc>
        <w:tc>
          <w:tcPr>
            <w:tcW w:w="270" w:type="dxa"/>
          </w:tcPr>
          <w:p w14:paraId="0E3AFD4E" w14:textId="77777777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8144B04" w14:textId="7748467D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242,012</w:t>
            </w:r>
          </w:p>
        </w:tc>
        <w:tc>
          <w:tcPr>
            <w:tcW w:w="270" w:type="dxa"/>
          </w:tcPr>
          <w:p w14:paraId="0D8E9C57" w14:textId="77777777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33107ED0" w14:textId="3BB035C7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6,935</w:t>
            </w:r>
          </w:p>
        </w:tc>
        <w:tc>
          <w:tcPr>
            <w:tcW w:w="270" w:type="dxa"/>
          </w:tcPr>
          <w:p w14:paraId="1ADDB6CD" w14:textId="77777777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6BA83A8" w14:textId="56DE8B88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4,311</w:t>
            </w:r>
          </w:p>
        </w:tc>
        <w:tc>
          <w:tcPr>
            <w:tcW w:w="270" w:type="dxa"/>
          </w:tcPr>
          <w:p w14:paraId="7C598BCF" w14:textId="77777777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125584DB" w14:textId="076C48E4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85,626</w:t>
            </w:r>
          </w:p>
        </w:tc>
        <w:tc>
          <w:tcPr>
            <w:tcW w:w="270" w:type="dxa"/>
          </w:tcPr>
          <w:p w14:paraId="75D67463" w14:textId="77777777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3BE7F6" w14:textId="164AE30F" w:rsidR="00AA2ED6" w:rsidRPr="00104E8F" w:rsidRDefault="00AA2ED6" w:rsidP="00AA2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549,991</w:t>
            </w:r>
          </w:p>
        </w:tc>
      </w:tr>
    </w:tbl>
    <w:p w14:paraId="13DC3435" w14:textId="77777777" w:rsidR="0042166C" w:rsidRPr="00104E8F" w:rsidRDefault="0042166C" w:rsidP="006E3BD7">
      <w:pPr>
        <w:pStyle w:val="a"/>
        <w:tabs>
          <w:tab w:val="clear" w:pos="1080"/>
          <w:tab w:val="left" w:pos="450"/>
        </w:tabs>
        <w:ind w:right="-43"/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14:paraId="01CB9552" w14:textId="77777777" w:rsidR="00C80F9F" w:rsidRPr="00104E8F" w:rsidRDefault="00C80F9F" w:rsidP="00C97496">
      <w:pPr>
        <w:pStyle w:val="NoSpacing"/>
      </w:pPr>
    </w:p>
    <w:p w14:paraId="0B4F7456" w14:textId="77777777" w:rsidR="008B0B0A" w:rsidRPr="00104E8F" w:rsidRDefault="008B0B0A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i/>
          <w:iCs/>
          <w:lang w:val="en-US"/>
        </w:rPr>
      </w:pPr>
    </w:p>
    <w:p w14:paraId="7F14B1B4" w14:textId="77777777" w:rsidR="00DF426D" w:rsidRPr="00104E8F" w:rsidRDefault="00DF426D" w:rsidP="00352DFA">
      <w:pPr>
        <w:spacing w:line="240" w:lineRule="auto"/>
        <w:rPr>
          <w:sz w:val="2"/>
          <w:szCs w:val="2"/>
        </w:rPr>
      </w:pPr>
      <w:r w:rsidRPr="00104E8F">
        <w:br w:type="page"/>
      </w:r>
    </w:p>
    <w:tbl>
      <w:tblPr>
        <w:tblW w:w="143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39"/>
        <w:gridCol w:w="1051"/>
        <w:gridCol w:w="13"/>
        <w:gridCol w:w="223"/>
        <w:gridCol w:w="47"/>
        <w:gridCol w:w="1051"/>
        <w:gridCol w:w="29"/>
        <w:gridCol w:w="221"/>
        <w:gridCol w:w="49"/>
        <w:gridCol w:w="1260"/>
        <w:gridCol w:w="81"/>
      </w:tblGrid>
      <w:tr w:rsidR="0094306F" w:rsidRPr="00104E8F" w14:paraId="0DA2AD44" w14:textId="77777777" w:rsidTr="00E632F2">
        <w:trPr>
          <w:gridAfter w:val="1"/>
          <w:wAfter w:w="81" w:type="dxa"/>
          <w:trHeight w:val="360"/>
        </w:trPr>
        <w:tc>
          <w:tcPr>
            <w:tcW w:w="3330" w:type="dxa"/>
          </w:tcPr>
          <w:p w14:paraId="57F2536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="00C36619" w:rsidRPr="00104E8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962" w:type="dxa"/>
            <w:gridSpan w:val="20"/>
          </w:tcPr>
          <w:p w14:paraId="067690E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06F" w:rsidRPr="00104E8F" w14:paraId="19880EC7" w14:textId="77777777" w:rsidTr="00E632F2">
        <w:trPr>
          <w:trHeight w:val="360"/>
        </w:trPr>
        <w:tc>
          <w:tcPr>
            <w:tcW w:w="3330" w:type="dxa"/>
          </w:tcPr>
          <w:p w14:paraId="34DDC30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8F954C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5F4F7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0784D5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23AE20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FE434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686DC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148944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C7289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3729B0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1EB3452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E708D3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1EE6124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B5725F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50" w:type="dxa"/>
            <w:gridSpan w:val="2"/>
          </w:tcPr>
          <w:p w14:paraId="5957A90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12FD468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06F" w:rsidRPr="00104E8F" w14:paraId="11AA3F25" w14:textId="77777777" w:rsidTr="00E632F2">
        <w:trPr>
          <w:trHeight w:val="360"/>
        </w:trPr>
        <w:tc>
          <w:tcPr>
            <w:tcW w:w="3330" w:type="dxa"/>
          </w:tcPr>
          <w:p w14:paraId="13AB9853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FF6C30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6449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1E1C51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D540A8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C25D0A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C3C76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EC4AD2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4887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C6507E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1AEC7F8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DE6609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0A14AAA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5E3467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50" w:type="dxa"/>
            <w:gridSpan w:val="2"/>
          </w:tcPr>
          <w:p w14:paraId="0B1445B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23C32D3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06F" w:rsidRPr="00104E8F" w14:paraId="5254980F" w14:textId="77777777" w:rsidTr="00E632F2">
        <w:trPr>
          <w:trHeight w:val="360"/>
        </w:trPr>
        <w:tc>
          <w:tcPr>
            <w:tcW w:w="3330" w:type="dxa"/>
          </w:tcPr>
          <w:p w14:paraId="4B452FB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43EE3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17C94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8912280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62E5587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37F065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649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D7C48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B9B8C0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95763E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28A03E5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684EDC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54A267B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570FC4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50" w:type="dxa"/>
            <w:gridSpan w:val="2"/>
          </w:tcPr>
          <w:p w14:paraId="0A8BA0E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29A8F89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06F" w:rsidRPr="00104E8F" w14:paraId="07BB792B" w14:textId="77777777" w:rsidTr="00E632F2">
        <w:trPr>
          <w:trHeight w:val="360"/>
        </w:trPr>
        <w:tc>
          <w:tcPr>
            <w:tcW w:w="3330" w:type="dxa"/>
          </w:tcPr>
          <w:p w14:paraId="125A58E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12885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50632D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9D896B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51B41E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1BBF6B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F47C0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846350A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286D921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E89F41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5D66D71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D57B14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gridSpan w:val="2"/>
          </w:tcPr>
          <w:p w14:paraId="3837E12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2C58D81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50" w:type="dxa"/>
            <w:gridSpan w:val="2"/>
          </w:tcPr>
          <w:p w14:paraId="7FD25CC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443D88F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306F" w:rsidRPr="00104E8F" w14:paraId="1D53FE4F" w14:textId="77777777" w:rsidTr="00E632F2">
        <w:trPr>
          <w:gridAfter w:val="1"/>
          <w:wAfter w:w="81" w:type="dxa"/>
          <w:trHeight w:val="360"/>
        </w:trPr>
        <w:tc>
          <w:tcPr>
            <w:tcW w:w="3330" w:type="dxa"/>
          </w:tcPr>
          <w:p w14:paraId="3E242483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0B9990C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306F" w:rsidRPr="00104E8F" w14:paraId="661B23A6" w14:textId="77777777" w:rsidTr="00E632F2">
        <w:trPr>
          <w:trHeight w:val="360"/>
        </w:trPr>
        <w:tc>
          <w:tcPr>
            <w:tcW w:w="3330" w:type="dxa"/>
          </w:tcPr>
          <w:p w14:paraId="3A4FD246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23429C6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6CE25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1CF3A28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F6ECC4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E60C0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68F0F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4F10DF2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0CB10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F6B0FF7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50209E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3200157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44DF7B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53E5CAF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147667B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1D76800D" w14:textId="77777777" w:rsidR="0094306F" w:rsidRPr="00104E8F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3482" w:rsidRPr="00104E8F" w14:paraId="74DCBA5E" w14:textId="77777777" w:rsidTr="00E632F2">
        <w:trPr>
          <w:trHeight w:val="360"/>
        </w:trPr>
        <w:tc>
          <w:tcPr>
            <w:tcW w:w="3330" w:type="dxa"/>
          </w:tcPr>
          <w:p w14:paraId="3A338899" w14:textId="4BD9C323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28"/>
                <w:szCs w:val="28"/>
              </w:rPr>
              <w:t>1</w:t>
            </w: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660C21A2" w14:textId="3EF09901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35,785</w:t>
            </w:r>
          </w:p>
        </w:tc>
        <w:tc>
          <w:tcPr>
            <w:tcW w:w="270" w:type="dxa"/>
            <w:vAlign w:val="bottom"/>
          </w:tcPr>
          <w:p w14:paraId="7A732BB3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2F6068CA" w14:textId="106E34C6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236" w:type="dxa"/>
            <w:vAlign w:val="bottom"/>
          </w:tcPr>
          <w:p w14:paraId="20A0E37A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7438DD8" w14:textId="50B4136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442,456</w:t>
            </w:r>
          </w:p>
        </w:tc>
        <w:tc>
          <w:tcPr>
            <w:tcW w:w="270" w:type="dxa"/>
            <w:vAlign w:val="bottom"/>
          </w:tcPr>
          <w:p w14:paraId="55A57F18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9099D93" w14:textId="25DC0BC9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841,630</w:t>
            </w:r>
          </w:p>
        </w:tc>
        <w:tc>
          <w:tcPr>
            <w:tcW w:w="270" w:type="dxa"/>
            <w:vAlign w:val="bottom"/>
          </w:tcPr>
          <w:p w14:paraId="10EEF2C9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E4CF74" w14:textId="3AA36571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26,747</w:t>
            </w:r>
          </w:p>
        </w:tc>
        <w:tc>
          <w:tcPr>
            <w:tcW w:w="239" w:type="dxa"/>
            <w:vAlign w:val="bottom"/>
          </w:tcPr>
          <w:p w14:paraId="19F76517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2EDF5ED" w14:textId="691E5F64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32,482</w:t>
            </w:r>
          </w:p>
        </w:tc>
        <w:tc>
          <w:tcPr>
            <w:tcW w:w="236" w:type="dxa"/>
            <w:gridSpan w:val="2"/>
            <w:vAlign w:val="bottom"/>
          </w:tcPr>
          <w:p w14:paraId="3E006562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03E23BD" w14:textId="71649970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98,535</w:t>
            </w:r>
          </w:p>
        </w:tc>
        <w:tc>
          <w:tcPr>
            <w:tcW w:w="250" w:type="dxa"/>
            <w:gridSpan w:val="2"/>
            <w:vAlign w:val="bottom"/>
          </w:tcPr>
          <w:p w14:paraId="5AEDD9E8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vAlign w:val="bottom"/>
          </w:tcPr>
          <w:p w14:paraId="71CD87B9" w14:textId="535FD40F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1,480,678</w:t>
            </w:r>
          </w:p>
        </w:tc>
      </w:tr>
      <w:tr w:rsidR="004A3482" w:rsidRPr="00104E8F" w14:paraId="50FC482A" w14:textId="77777777" w:rsidTr="00E632F2">
        <w:trPr>
          <w:trHeight w:val="360"/>
        </w:trPr>
        <w:tc>
          <w:tcPr>
            <w:tcW w:w="3330" w:type="dxa"/>
          </w:tcPr>
          <w:p w14:paraId="52E69338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2AABAE9" w14:textId="1033843D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D1683F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6E98E611" w14:textId="6C74E2EE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BF0851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DAF0C3B" w14:textId="40F55607" w:rsidR="004A3482" w:rsidRPr="00104E8F" w:rsidRDefault="004A3482" w:rsidP="0038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74F034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42FBA48" w14:textId="47FAD156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23,837</w:t>
            </w:r>
          </w:p>
        </w:tc>
        <w:tc>
          <w:tcPr>
            <w:tcW w:w="270" w:type="dxa"/>
            <w:vAlign w:val="bottom"/>
          </w:tcPr>
          <w:p w14:paraId="060A2943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EDD9F4B" w14:textId="666A8583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239" w:type="dxa"/>
            <w:vAlign w:val="bottom"/>
          </w:tcPr>
          <w:p w14:paraId="2734E3AE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30F3F1D" w14:textId="142FC4E8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3,985</w:t>
            </w:r>
          </w:p>
        </w:tc>
        <w:tc>
          <w:tcPr>
            <w:tcW w:w="236" w:type="dxa"/>
            <w:gridSpan w:val="2"/>
            <w:vAlign w:val="bottom"/>
          </w:tcPr>
          <w:p w14:paraId="6AF4F826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2E0C7FC" w14:textId="630A2355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47,715</w:t>
            </w:r>
          </w:p>
        </w:tc>
        <w:tc>
          <w:tcPr>
            <w:tcW w:w="250" w:type="dxa"/>
            <w:gridSpan w:val="2"/>
            <w:vAlign w:val="bottom"/>
          </w:tcPr>
          <w:p w14:paraId="1464E3E5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vAlign w:val="bottom"/>
          </w:tcPr>
          <w:p w14:paraId="7D877765" w14:textId="1EC03846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77,457</w:t>
            </w:r>
          </w:p>
        </w:tc>
      </w:tr>
      <w:tr w:rsidR="004A3482" w:rsidRPr="00104E8F" w14:paraId="7FA01B3A" w14:textId="77777777" w:rsidTr="00E632F2">
        <w:trPr>
          <w:trHeight w:val="360"/>
        </w:trPr>
        <w:tc>
          <w:tcPr>
            <w:tcW w:w="3330" w:type="dxa"/>
          </w:tcPr>
          <w:p w14:paraId="79695171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  <w:r w:rsidRPr="00104E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8664240" w14:textId="3A4ABA9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088829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05C70D9" w14:textId="72444D6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621A83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F9FD9CC" w14:textId="4016DF6E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10,011</w:t>
            </w:r>
          </w:p>
        </w:tc>
        <w:tc>
          <w:tcPr>
            <w:tcW w:w="270" w:type="dxa"/>
            <w:vAlign w:val="bottom"/>
          </w:tcPr>
          <w:p w14:paraId="72734883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BB1CEE3" w14:textId="62EFFA54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 xml:space="preserve"> 15,810</w:t>
            </w:r>
          </w:p>
        </w:tc>
        <w:tc>
          <w:tcPr>
            <w:tcW w:w="270" w:type="dxa"/>
            <w:vAlign w:val="bottom"/>
          </w:tcPr>
          <w:p w14:paraId="7F5AB9B2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692DCB2" w14:textId="1A6589B0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2,106</w:t>
            </w:r>
          </w:p>
        </w:tc>
        <w:tc>
          <w:tcPr>
            <w:tcW w:w="239" w:type="dxa"/>
            <w:vAlign w:val="bottom"/>
          </w:tcPr>
          <w:p w14:paraId="5B297C64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195FF76" w14:textId="3095D749" w:rsidR="004A3482" w:rsidRPr="00104E8F" w:rsidRDefault="004A3482" w:rsidP="0038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764ABA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F1D9AE3" w14:textId="2969689B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(27,927)</w:t>
            </w:r>
          </w:p>
        </w:tc>
        <w:tc>
          <w:tcPr>
            <w:tcW w:w="250" w:type="dxa"/>
            <w:gridSpan w:val="2"/>
            <w:vAlign w:val="bottom"/>
          </w:tcPr>
          <w:p w14:paraId="4DCBBDB9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vAlign w:val="bottom"/>
          </w:tcPr>
          <w:p w14:paraId="1C3A3215" w14:textId="3A74EBBE" w:rsidR="004A3482" w:rsidRPr="00104E8F" w:rsidRDefault="004A3482" w:rsidP="0038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3482" w:rsidRPr="00104E8F" w14:paraId="2715CBCE" w14:textId="77777777" w:rsidTr="00E632F2">
        <w:trPr>
          <w:trHeight w:val="360"/>
        </w:trPr>
        <w:tc>
          <w:tcPr>
            <w:tcW w:w="3330" w:type="dxa"/>
          </w:tcPr>
          <w:p w14:paraId="3C418AD7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781CDE" w14:textId="27ED39DB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F8446B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02659990" w14:textId="4207E1C8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C0D0E1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619F79F" w14:textId="5F9F305B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3D5BDC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5FA039A" w14:textId="4EAE2DB0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(6,619)</w:t>
            </w:r>
          </w:p>
        </w:tc>
        <w:tc>
          <w:tcPr>
            <w:tcW w:w="270" w:type="dxa"/>
            <w:vAlign w:val="bottom"/>
          </w:tcPr>
          <w:p w14:paraId="53690E60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0595424" w14:textId="3E5E90FF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(1,303)</w:t>
            </w:r>
          </w:p>
        </w:tc>
        <w:tc>
          <w:tcPr>
            <w:tcW w:w="239" w:type="dxa"/>
            <w:vAlign w:val="bottom"/>
          </w:tcPr>
          <w:p w14:paraId="7DFDA5B1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6CA757C" w14:textId="492DBEE8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(1,808)</w:t>
            </w:r>
          </w:p>
        </w:tc>
        <w:tc>
          <w:tcPr>
            <w:tcW w:w="236" w:type="dxa"/>
            <w:gridSpan w:val="2"/>
            <w:vAlign w:val="bottom"/>
          </w:tcPr>
          <w:p w14:paraId="2009D36A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34005A48" w14:textId="09698648" w:rsidR="004A3482" w:rsidRPr="00104E8F" w:rsidRDefault="004A3482" w:rsidP="0038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C944EA8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  <w:vAlign w:val="bottom"/>
          </w:tcPr>
          <w:p w14:paraId="309A35FC" w14:textId="35BBAF3F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(9,730)</w:t>
            </w:r>
          </w:p>
        </w:tc>
      </w:tr>
      <w:tr w:rsidR="00511A83" w:rsidRPr="00104E8F" w14:paraId="70D53C6F" w14:textId="77777777" w:rsidTr="00E632F2">
        <w:trPr>
          <w:trHeight w:val="360"/>
        </w:trPr>
        <w:tc>
          <w:tcPr>
            <w:tcW w:w="3330" w:type="dxa"/>
          </w:tcPr>
          <w:p w14:paraId="0A386DB7" w14:textId="6EA65E3B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A3482"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D5AAB9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3393F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bottom"/>
          </w:tcPr>
          <w:p w14:paraId="2FB80F03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24B9EF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2FDE97A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F2DD7E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D27DB1B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D545A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369EDB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1D16A6A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9EC0B5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7B2614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42709D37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54C198C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</w:tcBorders>
            <w:vAlign w:val="bottom"/>
          </w:tcPr>
          <w:p w14:paraId="037D168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3482" w:rsidRPr="00104E8F" w14:paraId="58562320" w14:textId="77777777" w:rsidTr="00E632F2">
        <w:trPr>
          <w:trHeight w:val="360"/>
        </w:trPr>
        <w:tc>
          <w:tcPr>
            <w:tcW w:w="3330" w:type="dxa"/>
          </w:tcPr>
          <w:p w14:paraId="3F7C6BE8" w14:textId="05912D23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344673E" w14:textId="32F5428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  <w:vAlign w:val="bottom"/>
          </w:tcPr>
          <w:p w14:paraId="123985B3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43CAE524" w14:textId="323C1CDA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  <w:vAlign w:val="bottom"/>
          </w:tcPr>
          <w:p w14:paraId="59C569FF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5804643" w14:textId="6FC3B401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452,467</w:t>
            </w:r>
          </w:p>
        </w:tc>
        <w:tc>
          <w:tcPr>
            <w:tcW w:w="270" w:type="dxa"/>
            <w:vAlign w:val="bottom"/>
          </w:tcPr>
          <w:p w14:paraId="25143E06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49C432D" w14:textId="6711BCC6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874,658</w:t>
            </w:r>
          </w:p>
        </w:tc>
        <w:tc>
          <w:tcPr>
            <w:tcW w:w="270" w:type="dxa"/>
            <w:vAlign w:val="bottom"/>
          </w:tcPr>
          <w:p w14:paraId="49C9C467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C807FF4" w14:textId="1540BFA4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29,470</w:t>
            </w:r>
          </w:p>
        </w:tc>
        <w:tc>
          <w:tcPr>
            <w:tcW w:w="239" w:type="dxa"/>
            <w:vAlign w:val="bottom"/>
          </w:tcPr>
          <w:p w14:paraId="48B999FE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35583C3" w14:textId="015DE5D6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34,659</w:t>
            </w:r>
          </w:p>
        </w:tc>
        <w:tc>
          <w:tcPr>
            <w:tcW w:w="236" w:type="dxa"/>
            <w:gridSpan w:val="2"/>
            <w:vAlign w:val="bottom"/>
          </w:tcPr>
          <w:p w14:paraId="52AC8530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F7E68DD" w14:textId="5D66AAC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118,323</w:t>
            </w:r>
          </w:p>
        </w:tc>
        <w:tc>
          <w:tcPr>
            <w:tcW w:w="250" w:type="dxa"/>
            <w:gridSpan w:val="2"/>
            <w:vAlign w:val="bottom"/>
          </w:tcPr>
          <w:p w14:paraId="6F89CBBC" w14:textId="77777777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vAlign w:val="bottom"/>
          </w:tcPr>
          <w:p w14:paraId="1459E941" w14:textId="4755E331" w:rsidR="004A3482" w:rsidRPr="00104E8F" w:rsidRDefault="004A3482" w:rsidP="004A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1,548,405</w:t>
            </w:r>
          </w:p>
        </w:tc>
      </w:tr>
      <w:tr w:rsidR="00925B5B" w:rsidRPr="00104E8F" w14:paraId="231C63A7" w14:textId="77777777" w:rsidTr="00E632F2">
        <w:trPr>
          <w:trHeight w:val="360"/>
        </w:trPr>
        <w:tc>
          <w:tcPr>
            <w:tcW w:w="3330" w:type="dxa"/>
          </w:tcPr>
          <w:p w14:paraId="7B8E6B85" w14:textId="77777777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1BFD8E9" w14:textId="77777777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F12568" w14:textId="77777777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934DA8D" w14:textId="29F705FC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B12FE8" w14:textId="77777777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787CB92" w14:textId="633F2048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997647" w14:textId="77777777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D5B849E" w14:textId="170DF3BF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70,48</w:t>
            </w:r>
            <w:r w:rsidR="00553584" w:rsidRPr="00104E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AFB80EE" w14:textId="77777777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D8E1B14" w14:textId="613AF816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2,162</w:t>
            </w:r>
          </w:p>
        </w:tc>
        <w:tc>
          <w:tcPr>
            <w:tcW w:w="239" w:type="dxa"/>
            <w:vAlign w:val="bottom"/>
          </w:tcPr>
          <w:p w14:paraId="5FB1A867" w14:textId="77777777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D9664F7" w14:textId="416622EF" w:rsidR="00925B5B" w:rsidRPr="00104E8F" w:rsidRDefault="00925B5B" w:rsidP="0004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AC20A3" w14:textId="77777777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F6CDCF0" w14:textId="429CE65C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91,027</w:t>
            </w:r>
          </w:p>
        </w:tc>
        <w:tc>
          <w:tcPr>
            <w:tcW w:w="250" w:type="dxa"/>
            <w:gridSpan w:val="2"/>
            <w:vAlign w:val="bottom"/>
          </w:tcPr>
          <w:p w14:paraId="6E64C737" w14:textId="77777777" w:rsidR="00925B5B" w:rsidRPr="00104E8F" w:rsidRDefault="00925B5B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vAlign w:val="bottom"/>
          </w:tcPr>
          <w:p w14:paraId="2B3B75A1" w14:textId="38DD0DD0" w:rsidR="00925B5B" w:rsidRPr="00104E8F" w:rsidRDefault="00E40BFA" w:rsidP="0092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163,671</w:t>
            </w:r>
          </w:p>
        </w:tc>
      </w:tr>
      <w:tr w:rsidR="00E40BFA" w:rsidRPr="00104E8F" w14:paraId="664AE020" w14:textId="77777777" w:rsidTr="00E632F2">
        <w:trPr>
          <w:trHeight w:val="360"/>
        </w:trPr>
        <w:tc>
          <w:tcPr>
            <w:tcW w:w="3330" w:type="dxa"/>
          </w:tcPr>
          <w:p w14:paraId="1327C00F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  <w:r w:rsidRPr="00104E8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6FFB06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1E442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629F1AD" w14:textId="04AD52AB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293B5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2D622A4" w14:textId="5DDDAA72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19,754</w:t>
            </w:r>
          </w:p>
        </w:tc>
        <w:tc>
          <w:tcPr>
            <w:tcW w:w="270" w:type="dxa"/>
            <w:vAlign w:val="bottom"/>
          </w:tcPr>
          <w:p w14:paraId="7BFBC398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48B8C24" w14:textId="2D01DF41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103,411</w:t>
            </w:r>
          </w:p>
        </w:tc>
        <w:tc>
          <w:tcPr>
            <w:tcW w:w="270" w:type="dxa"/>
            <w:vAlign w:val="bottom"/>
          </w:tcPr>
          <w:p w14:paraId="788C0689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EE39E39" w14:textId="7524DFE2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39" w:type="dxa"/>
            <w:vAlign w:val="bottom"/>
          </w:tcPr>
          <w:p w14:paraId="6D39AC4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892E2C7" w14:textId="0656FE4C" w:rsidR="00E40BFA" w:rsidRPr="00104E8F" w:rsidRDefault="00E40BFA" w:rsidP="0004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612D51F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B86BE28" w14:textId="224FBA08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(123,724)</w:t>
            </w:r>
          </w:p>
        </w:tc>
        <w:tc>
          <w:tcPr>
            <w:tcW w:w="250" w:type="dxa"/>
            <w:gridSpan w:val="2"/>
            <w:vAlign w:val="bottom"/>
          </w:tcPr>
          <w:p w14:paraId="2B39F1B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vAlign w:val="bottom"/>
          </w:tcPr>
          <w:p w14:paraId="68FA52E4" w14:textId="120BDF4F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BFA" w:rsidRPr="00104E8F" w14:paraId="0F839770" w14:textId="77777777" w:rsidTr="00E632F2">
        <w:trPr>
          <w:trHeight w:val="360"/>
        </w:trPr>
        <w:tc>
          <w:tcPr>
            <w:tcW w:w="3330" w:type="dxa"/>
          </w:tcPr>
          <w:p w14:paraId="618509A9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7D070A9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7EDC3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7D1DA47" w14:textId="08490D7E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AFC28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9C60B03" w14:textId="4C37338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A1296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ABD96C1" w14:textId="41304FFB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(6,854)</w:t>
            </w:r>
          </w:p>
        </w:tc>
        <w:tc>
          <w:tcPr>
            <w:tcW w:w="270" w:type="dxa"/>
            <w:vAlign w:val="bottom"/>
          </w:tcPr>
          <w:p w14:paraId="264D312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A6339C5" w14:textId="76664D5B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239" w:type="dxa"/>
            <w:vAlign w:val="bottom"/>
          </w:tcPr>
          <w:p w14:paraId="4BAC38E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90F8C9F" w14:textId="4BEE5F42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  <w:tc>
          <w:tcPr>
            <w:tcW w:w="236" w:type="dxa"/>
            <w:gridSpan w:val="2"/>
            <w:vAlign w:val="bottom"/>
          </w:tcPr>
          <w:p w14:paraId="54928B0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4EC482A" w14:textId="0A23EAB4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479924B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vAlign w:val="bottom"/>
          </w:tcPr>
          <w:p w14:paraId="59222F76" w14:textId="7EF8E07A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(7,558)</w:t>
            </w:r>
          </w:p>
        </w:tc>
      </w:tr>
      <w:tr w:rsidR="00E40BFA" w:rsidRPr="00104E8F" w14:paraId="5DC1E609" w14:textId="77777777" w:rsidTr="00E632F2">
        <w:trPr>
          <w:trHeight w:val="360"/>
        </w:trPr>
        <w:tc>
          <w:tcPr>
            <w:tcW w:w="3330" w:type="dxa"/>
          </w:tcPr>
          <w:p w14:paraId="465567CC" w14:textId="3D6C496F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BDB38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  <w:vAlign w:val="bottom"/>
          </w:tcPr>
          <w:p w14:paraId="0B95D29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4C70" w14:textId="40F800ED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  <w:vAlign w:val="bottom"/>
          </w:tcPr>
          <w:p w14:paraId="0BCD21E8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841E" w14:textId="2FF7725E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472,221</w:t>
            </w:r>
          </w:p>
        </w:tc>
        <w:tc>
          <w:tcPr>
            <w:tcW w:w="270" w:type="dxa"/>
            <w:vAlign w:val="bottom"/>
          </w:tcPr>
          <w:p w14:paraId="5DCB4DA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E3EC7" w14:textId="057F5BEA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1,041,697</w:t>
            </w:r>
          </w:p>
        </w:tc>
        <w:tc>
          <w:tcPr>
            <w:tcW w:w="270" w:type="dxa"/>
            <w:vAlign w:val="bottom"/>
          </w:tcPr>
          <w:p w14:paraId="2F6B4CF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25BA" w14:textId="0C67540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31,652</w:t>
            </w:r>
          </w:p>
        </w:tc>
        <w:tc>
          <w:tcPr>
            <w:tcW w:w="239" w:type="dxa"/>
            <w:vAlign w:val="bottom"/>
          </w:tcPr>
          <w:p w14:paraId="7CD8186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EEDC" w14:textId="6C42F0BA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34,494</w:t>
            </w:r>
          </w:p>
        </w:tc>
        <w:tc>
          <w:tcPr>
            <w:tcW w:w="236" w:type="dxa"/>
            <w:gridSpan w:val="2"/>
            <w:vAlign w:val="bottom"/>
          </w:tcPr>
          <w:p w14:paraId="423118B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A6BA" w14:textId="0BC91902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85,626</w:t>
            </w:r>
          </w:p>
        </w:tc>
        <w:tc>
          <w:tcPr>
            <w:tcW w:w="250" w:type="dxa"/>
            <w:gridSpan w:val="2"/>
            <w:vAlign w:val="bottom"/>
          </w:tcPr>
          <w:p w14:paraId="054218A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83B25" w14:textId="27512845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1,704,518</w:t>
            </w:r>
          </w:p>
        </w:tc>
      </w:tr>
      <w:tr w:rsidR="00E40BFA" w:rsidRPr="00104E8F" w14:paraId="1A8EC890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516D736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0962" w:type="dxa"/>
            <w:gridSpan w:val="20"/>
          </w:tcPr>
          <w:p w14:paraId="6EF07A3F" w14:textId="5397971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40BFA" w:rsidRPr="00104E8F" w14:paraId="41D7BB0B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1396818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0FF4EA9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40BFA" w:rsidRPr="00104E8F" w14:paraId="40CC62D5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5AEE9E5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0F3D615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40BFA" w:rsidRPr="00104E8F" w14:paraId="78D1E5A1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63E1F9C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6F39006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40BFA" w:rsidRPr="00104E8F" w14:paraId="430CE5BA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572ED4D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3AA76650" w14:textId="27634CE6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BFA" w:rsidRPr="00104E8F" w14:paraId="6F507370" w14:textId="77777777" w:rsidTr="00E632F2">
        <w:trPr>
          <w:trHeight w:hRule="exact" w:val="360"/>
        </w:trPr>
        <w:tc>
          <w:tcPr>
            <w:tcW w:w="3330" w:type="dxa"/>
          </w:tcPr>
          <w:p w14:paraId="72B0F19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30E6F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18E201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9A2FF2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D235D4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BD312D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14456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5B7EAF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0DE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ECBDF9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7E4C866D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8CE121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499A89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5E5A2B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50" w:type="dxa"/>
            <w:gridSpan w:val="2"/>
          </w:tcPr>
          <w:p w14:paraId="159F214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14CBF3B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BFA" w:rsidRPr="00104E8F" w14:paraId="71F33808" w14:textId="77777777" w:rsidTr="00E632F2">
        <w:trPr>
          <w:trHeight w:hRule="exact" w:val="360"/>
        </w:trPr>
        <w:tc>
          <w:tcPr>
            <w:tcW w:w="3330" w:type="dxa"/>
          </w:tcPr>
          <w:p w14:paraId="7C697AF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9FF39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07379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D6AA26D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EE615A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BD96A6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D4D1B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7ECF9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FD4C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C21A2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2C711CEF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A6FD87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FD0065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A8F87B9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50" w:type="dxa"/>
            <w:gridSpan w:val="2"/>
          </w:tcPr>
          <w:p w14:paraId="1F56C1DD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5E58063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BFA" w:rsidRPr="00104E8F" w14:paraId="0E0DED87" w14:textId="77777777" w:rsidTr="00E632F2">
        <w:trPr>
          <w:trHeight w:hRule="exact" w:val="360"/>
        </w:trPr>
        <w:tc>
          <w:tcPr>
            <w:tcW w:w="3330" w:type="dxa"/>
          </w:tcPr>
          <w:p w14:paraId="1AB972C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44D0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BBC32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539D50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46AE5A0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C10C1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F8F19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259330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3067EA9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B35F64F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0037082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A4140C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145FB08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603C17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50" w:type="dxa"/>
            <w:gridSpan w:val="2"/>
          </w:tcPr>
          <w:p w14:paraId="4921182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15A8F6B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BFA" w:rsidRPr="00104E8F" w14:paraId="28E832E6" w14:textId="77777777" w:rsidTr="00E632F2">
        <w:trPr>
          <w:trHeight w:hRule="exact" w:val="360"/>
        </w:trPr>
        <w:tc>
          <w:tcPr>
            <w:tcW w:w="3330" w:type="dxa"/>
          </w:tcPr>
          <w:p w14:paraId="475E111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33A6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2A5974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5AA633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34AD846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FBC750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BE3383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6F023F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5A19FE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480A94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46EAD76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A5605E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gridSpan w:val="2"/>
          </w:tcPr>
          <w:p w14:paraId="112E0C79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EA13A5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50" w:type="dxa"/>
            <w:gridSpan w:val="2"/>
          </w:tcPr>
          <w:p w14:paraId="7A48519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436F890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0BFA" w:rsidRPr="00104E8F" w14:paraId="0B0B5E8B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6EF5703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62" w:type="dxa"/>
            <w:gridSpan w:val="20"/>
          </w:tcPr>
          <w:p w14:paraId="58DF56A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0BFA" w:rsidRPr="00104E8F" w14:paraId="19035F75" w14:textId="77777777" w:rsidTr="00E632F2">
        <w:trPr>
          <w:trHeight w:hRule="exact" w:val="360"/>
        </w:trPr>
        <w:tc>
          <w:tcPr>
            <w:tcW w:w="3330" w:type="dxa"/>
          </w:tcPr>
          <w:p w14:paraId="4E36BE3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52CBF11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ABCA7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7114257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E150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AA9739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8371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21E5DE2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81028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0E0726D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D92734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65E112F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1C62B7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A7E439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38F36C64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6D921A2F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0BFA" w:rsidRPr="00104E8F" w14:paraId="1F8EBA78" w14:textId="77777777" w:rsidTr="00E632F2">
        <w:trPr>
          <w:trHeight w:hRule="exact" w:val="360"/>
        </w:trPr>
        <w:tc>
          <w:tcPr>
            <w:tcW w:w="3330" w:type="dxa"/>
          </w:tcPr>
          <w:p w14:paraId="3171D203" w14:textId="788ECF98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04E8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76929401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44DF2D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1D32A215" w14:textId="69F10BD5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3A80C649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43C35F" w14:textId="7CC2D2CA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266,846</w:t>
            </w:r>
          </w:p>
        </w:tc>
        <w:tc>
          <w:tcPr>
            <w:tcW w:w="270" w:type="dxa"/>
          </w:tcPr>
          <w:p w14:paraId="37AB001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62F071D" w14:textId="5EC99746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726,735</w:t>
            </w:r>
          </w:p>
        </w:tc>
        <w:tc>
          <w:tcPr>
            <w:tcW w:w="270" w:type="dxa"/>
          </w:tcPr>
          <w:p w14:paraId="4530A31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5ECEAF0" w14:textId="55BF55E6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23,263</w:t>
            </w:r>
          </w:p>
        </w:tc>
        <w:tc>
          <w:tcPr>
            <w:tcW w:w="239" w:type="dxa"/>
          </w:tcPr>
          <w:p w14:paraId="1CFDEDA1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491F774" w14:textId="0180DC0A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31,827</w:t>
            </w:r>
          </w:p>
        </w:tc>
        <w:tc>
          <w:tcPr>
            <w:tcW w:w="236" w:type="dxa"/>
            <w:gridSpan w:val="2"/>
          </w:tcPr>
          <w:p w14:paraId="7ECEFF4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624DE80" w14:textId="7FB4C338" w:rsidR="00E40BFA" w:rsidRPr="00104E8F" w:rsidRDefault="00E40BFA" w:rsidP="00DF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2F78B0E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4426CCE1" w14:textId="563E4930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1,051,714</w:t>
            </w:r>
          </w:p>
        </w:tc>
      </w:tr>
      <w:tr w:rsidR="00E40BFA" w:rsidRPr="00104E8F" w14:paraId="7AF784F0" w14:textId="77777777" w:rsidTr="00E632F2">
        <w:trPr>
          <w:trHeight w:hRule="exact" w:val="360"/>
        </w:trPr>
        <w:tc>
          <w:tcPr>
            <w:tcW w:w="3330" w:type="dxa"/>
          </w:tcPr>
          <w:p w14:paraId="4194423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FBC3F4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D4225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1C3743FF" w14:textId="14BF661D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384AE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D9F5643" w14:textId="2DA0F3F9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15,450</w:t>
            </w:r>
          </w:p>
        </w:tc>
        <w:tc>
          <w:tcPr>
            <w:tcW w:w="270" w:type="dxa"/>
          </w:tcPr>
          <w:p w14:paraId="64BD4551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C1933BB" w14:textId="62DA5C33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33,771</w:t>
            </w:r>
          </w:p>
        </w:tc>
        <w:tc>
          <w:tcPr>
            <w:tcW w:w="270" w:type="dxa"/>
          </w:tcPr>
          <w:p w14:paraId="7DE257B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F4BC598" w14:textId="79058B9D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  <w:tc>
          <w:tcPr>
            <w:tcW w:w="239" w:type="dxa"/>
          </w:tcPr>
          <w:p w14:paraId="48E8486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122DD4A9" w14:textId="3175D0EA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36" w:type="dxa"/>
            <w:gridSpan w:val="2"/>
          </w:tcPr>
          <w:p w14:paraId="034410F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54AB435" w14:textId="15CF661F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7DF03A1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03F22163" w14:textId="5F0C6B6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51,573</w:t>
            </w:r>
          </w:p>
        </w:tc>
      </w:tr>
      <w:tr w:rsidR="00E40BFA" w:rsidRPr="00104E8F" w14:paraId="7F9B4934" w14:textId="77777777" w:rsidTr="00E632F2">
        <w:trPr>
          <w:trHeight w:hRule="exact" w:val="360"/>
        </w:trPr>
        <w:tc>
          <w:tcPr>
            <w:tcW w:w="3330" w:type="dxa"/>
          </w:tcPr>
          <w:p w14:paraId="04B3F15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3D42F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D9F7D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21C885B" w14:textId="4BB53253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A7CDF8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F9584CD" w14:textId="396C68B0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1480E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BA2860C" w14:textId="00789B6F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(6,063)</w:t>
            </w:r>
          </w:p>
        </w:tc>
        <w:tc>
          <w:tcPr>
            <w:tcW w:w="270" w:type="dxa"/>
          </w:tcPr>
          <w:p w14:paraId="44FD498F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3FBCC90" w14:textId="5EF3AE3D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(1,297)</w:t>
            </w:r>
          </w:p>
        </w:tc>
        <w:tc>
          <w:tcPr>
            <w:tcW w:w="239" w:type="dxa"/>
          </w:tcPr>
          <w:p w14:paraId="2DE3937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E9C3BCF" w14:textId="7CF660A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(1,808)</w:t>
            </w:r>
          </w:p>
        </w:tc>
        <w:tc>
          <w:tcPr>
            <w:tcW w:w="236" w:type="dxa"/>
            <w:gridSpan w:val="2"/>
          </w:tcPr>
          <w:p w14:paraId="1AAF1AF1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AA93F81" w14:textId="3DD51A89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59F61B4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tcBorders>
              <w:bottom w:val="single" w:sz="4" w:space="0" w:color="auto"/>
            </w:tcBorders>
          </w:tcPr>
          <w:p w14:paraId="5181E782" w14:textId="32C3271C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(9,168)</w:t>
            </w:r>
          </w:p>
        </w:tc>
      </w:tr>
      <w:tr w:rsidR="00E40BFA" w:rsidRPr="00104E8F" w14:paraId="2BF97A32" w14:textId="77777777" w:rsidTr="00E632F2">
        <w:trPr>
          <w:trHeight w:hRule="exact" w:val="360"/>
        </w:trPr>
        <w:tc>
          <w:tcPr>
            <w:tcW w:w="3330" w:type="dxa"/>
          </w:tcPr>
          <w:p w14:paraId="03544E13" w14:textId="4CCDE7AC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3DDE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3FCA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10212D9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DF1BA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33A930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E44AB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0CD30BD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36EB8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4B5B3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1F6322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CEFDE3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92C8CB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7D2027A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559EB25F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</w:tcBorders>
          </w:tcPr>
          <w:p w14:paraId="442DCC0A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0BFA" w:rsidRPr="00104E8F" w14:paraId="45E8B58F" w14:textId="77777777" w:rsidTr="00E632F2">
        <w:trPr>
          <w:trHeight w:hRule="exact" w:val="360"/>
        </w:trPr>
        <w:tc>
          <w:tcPr>
            <w:tcW w:w="3330" w:type="dxa"/>
          </w:tcPr>
          <w:p w14:paraId="1CD18C7C" w14:textId="6024C928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1 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E072CF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55CBB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A75E5BB" w14:textId="3D8D2564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27FB0922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9A1ACA" w14:textId="35B2F55A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282,296</w:t>
            </w:r>
          </w:p>
        </w:tc>
        <w:tc>
          <w:tcPr>
            <w:tcW w:w="270" w:type="dxa"/>
          </w:tcPr>
          <w:p w14:paraId="0702B57E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F94ACA" w14:textId="6C929A34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754,443</w:t>
            </w:r>
          </w:p>
        </w:tc>
        <w:tc>
          <w:tcPr>
            <w:tcW w:w="270" w:type="dxa"/>
          </w:tcPr>
          <w:p w14:paraId="2FB6DAB6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4F13BDB" w14:textId="64D87E24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23,454</w:t>
            </w:r>
          </w:p>
        </w:tc>
        <w:tc>
          <w:tcPr>
            <w:tcW w:w="239" w:type="dxa"/>
          </w:tcPr>
          <w:p w14:paraId="0591FBD5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C76C17E" w14:textId="2E94B40C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30,883</w:t>
            </w:r>
          </w:p>
        </w:tc>
        <w:tc>
          <w:tcPr>
            <w:tcW w:w="236" w:type="dxa"/>
            <w:gridSpan w:val="2"/>
          </w:tcPr>
          <w:p w14:paraId="02E9D193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F199CDD" w14:textId="43513C78" w:rsidR="00E40BFA" w:rsidRPr="00104E8F" w:rsidRDefault="00E40BFA" w:rsidP="00DF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74A3A76C" w14:textId="77777777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455AC29C" w14:textId="1E53EFE8" w:rsidR="00E40BFA" w:rsidRPr="00104E8F" w:rsidRDefault="00E40BFA" w:rsidP="00E4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1,094,119</w:t>
            </w:r>
          </w:p>
        </w:tc>
      </w:tr>
      <w:tr w:rsidR="00302FD3" w:rsidRPr="00104E8F" w14:paraId="1F2FE1B7" w14:textId="77777777" w:rsidTr="00E632F2">
        <w:trPr>
          <w:trHeight w:hRule="exact" w:val="360"/>
        </w:trPr>
        <w:tc>
          <w:tcPr>
            <w:tcW w:w="3330" w:type="dxa"/>
          </w:tcPr>
          <w:p w14:paraId="0B8A1574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B65C933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E47D00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A9C29D0" w14:textId="032B9E51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CEEF8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689B33" w14:textId="0637402C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15,791</w:t>
            </w:r>
          </w:p>
        </w:tc>
        <w:tc>
          <w:tcPr>
            <w:tcW w:w="270" w:type="dxa"/>
          </w:tcPr>
          <w:p w14:paraId="3D16DE13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1526422" w14:textId="60BD82EA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51,155</w:t>
            </w:r>
          </w:p>
        </w:tc>
        <w:tc>
          <w:tcPr>
            <w:tcW w:w="270" w:type="dxa"/>
          </w:tcPr>
          <w:p w14:paraId="40D82F0A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0915F6F" w14:textId="539E00C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2,033</w:t>
            </w:r>
          </w:p>
        </w:tc>
        <w:tc>
          <w:tcPr>
            <w:tcW w:w="239" w:type="dxa"/>
          </w:tcPr>
          <w:p w14:paraId="24070622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3C8313E7" w14:textId="18BB2A92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99</w:t>
            </w:r>
            <w:r w:rsidR="00F76CAE" w:rsidRPr="00104E8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0B9F5EB0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C002A46" w14:textId="38C49F5D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2D62C34E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40EB5530" w14:textId="6045F26B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69,970</w:t>
            </w:r>
          </w:p>
        </w:tc>
      </w:tr>
      <w:tr w:rsidR="00302FD3" w:rsidRPr="00104E8F" w14:paraId="5D72FB51" w14:textId="77777777" w:rsidTr="00E632F2">
        <w:trPr>
          <w:trHeight w:hRule="exact" w:val="360"/>
        </w:trPr>
        <w:tc>
          <w:tcPr>
            <w:tcW w:w="3330" w:type="dxa"/>
          </w:tcPr>
          <w:p w14:paraId="0AF2E3B4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2316290A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12466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C4E26A3" w14:textId="3B654392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2CFCEE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1EFF567" w14:textId="5CF6704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A63A12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D0EB395" w14:textId="2D7F341C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(6,854)</w:t>
            </w:r>
          </w:p>
        </w:tc>
        <w:tc>
          <w:tcPr>
            <w:tcW w:w="270" w:type="dxa"/>
          </w:tcPr>
          <w:p w14:paraId="480C3C50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8729318" w14:textId="38F8A486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239" w:type="dxa"/>
          </w:tcPr>
          <w:p w14:paraId="7E81C4E0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36AB850" w14:textId="5D4AF77F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236" w:type="dxa"/>
            <w:gridSpan w:val="2"/>
          </w:tcPr>
          <w:p w14:paraId="402DC77A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74A7B2C" w14:textId="6A228FB2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3F641762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</w:tcPr>
          <w:p w14:paraId="7DE1E09E" w14:textId="5804F5A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4E8F">
              <w:rPr>
                <w:rFonts w:ascii="Angsana New" w:hAnsi="Angsana New"/>
                <w:sz w:val="28"/>
                <w:szCs w:val="28"/>
              </w:rPr>
              <w:t>(7,469)</w:t>
            </w:r>
          </w:p>
        </w:tc>
      </w:tr>
      <w:tr w:rsidR="00302FD3" w:rsidRPr="00104E8F" w14:paraId="2636095C" w14:textId="77777777" w:rsidTr="00E632F2">
        <w:trPr>
          <w:trHeight w:hRule="exact" w:val="360"/>
        </w:trPr>
        <w:tc>
          <w:tcPr>
            <w:tcW w:w="3330" w:type="dxa"/>
          </w:tcPr>
          <w:p w14:paraId="1F203E40" w14:textId="5B302153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00DF56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84C806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A6997" w14:textId="64D2740E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3CB1B6C6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8BD9982" w14:textId="71EF019E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298,087</w:t>
            </w:r>
          </w:p>
        </w:tc>
        <w:tc>
          <w:tcPr>
            <w:tcW w:w="270" w:type="dxa"/>
          </w:tcPr>
          <w:p w14:paraId="6CB6BFF4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9EEE888" w14:textId="04ED853E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798,744</w:t>
            </w:r>
          </w:p>
        </w:tc>
        <w:tc>
          <w:tcPr>
            <w:tcW w:w="270" w:type="dxa"/>
          </w:tcPr>
          <w:p w14:paraId="1D5B6AAC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71803FA" w14:textId="67DDFC04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24,948</w:t>
            </w:r>
          </w:p>
        </w:tc>
        <w:tc>
          <w:tcPr>
            <w:tcW w:w="239" w:type="dxa"/>
          </w:tcPr>
          <w:p w14:paraId="4F5D7033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4EA64153" w14:textId="07DCCE8F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31,798</w:t>
            </w:r>
          </w:p>
        </w:tc>
        <w:tc>
          <w:tcPr>
            <w:tcW w:w="236" w:type="dxa"/>
            <w:gridSpan w:val="2"/>
          </w:tcPr>
          <w:p w14:paraId="5B24DD19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30104" w14:textId="7EED02C2" w:rsidR="00302FD3" w:rsidRPr="00104E8F" w:rsidRDefault="00302FD3" w:rsidP="00DF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158AD6BD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5CD3CD" w14:textId="339BB4E8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1,156,620</w:t>
            </w:r>
          </w:p>
        </w:tc>
      </w:tr>
      <w:tr w:rsidR="00302FD3" w:rsidRPr="00104E8F" w14:paraId="30F4D842" w14:textId="77777777" w:rsidTr="00E632F2">
        <w:trPr>
          <w:trHeight w:hRule="exact" w:val="360"/>
        </w:trPr>
        <w:tc>
          <w:tcPr>
            <w:tcW w:w="3330" w:type="dxa"/>
          </w:tcPr>
          <w:p w14:paraId="0211D682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5EE2AB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A5865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638DF3D9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0BEBC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E320DDB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A8969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3866EEB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9E4D1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EAC0FA7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E13876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03FC295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918C56A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265A53F1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7253159F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gridSpan w:val="3"/>
            <w:tcBorders>
              <w:top w:val="single" w:sz="4" w:space="0" w:color="auto"/>
            </w:tcBorders>
          </w:tcPr>
          <w:p w14:paraId="78716321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02FD3" w:rsidRPr="00104E8F" w14:paraId="08BCBDA2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65D2376B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4CA4E6ED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BF0E1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2F94DF53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484917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92904AB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50424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69CA1C1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F670A8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64CCD80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B7473B4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5D878FD0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4A50D15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AF3B566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82CA92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A20593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 w:hanging="3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FD3" w:rsidRPr="00104E8F" w14:paraId="0F1FB126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4BC3B28A" w14:textId="7E116DAD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A524F0" w14:textId="1E7119B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3386C5A2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5458A567" w14:textId="7E0A455B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E3A2E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D9AE7C6" w14:textId="6FE5A9D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175,610</w:t>
            </w:r>
          </w:p>
        </w:tc>
        <w:tc>
          <w:tcPr>
            <w:tcW w:w="270" w:type="dxa"/>
          </w:tcPr>
          <w:p w14:paraId="6ABA9ACD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13D19EB1" w14:textId="2F2C459F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114,895</w:t>
            </w:r>
          </w:p>
        </w:tc>
        <w:tc>
          <w:tcPr>
            <w:tcW w:w="270" w:type="dxa"/>
          </w:tcPr>
          <w:p w14:paraId="6BC19536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7C861932" w14:textId="1C6D9068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3,484</w:t>
            </w:r>
          </w:p>
        </w:tc>
        <w:tc>
          <w:tcPr>
            <w:tcW w:w="239" w:type="dxa"/>
          </w:tcPr>
          <w:p w14:paraId="3F81989D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69C885D7" w14:textId="4C52AD1B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270" w:type="dxa"/>
            <w:gridSpan w:val="2"/>
          </w:tcPr>
          <w:p w14:paraId="4CC37BE5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274E486" w14:textId="7C14D609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98,535</w:t>
            </w:r>
          </w:p>
        </w:tc>
        <w:tc>
          <w:tcPr>
            <w:tcW w:w="270" w:type="dxa"/>
            <w:gridSpan w:val="2"/>
          </w:tcPr>
          <w:p w14:paraId="596FA479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058DDA" w14:textId="055057E3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428,964</w:t>
            </w:r>
          </w:p>
        </w:tc>
      </w:tr>
      <w:tr w:rsidR="00302FD3" w:rsidRPr="00104E8F" w14:paraId="070F63DE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4DDBC72F" w14:textId="3D0A53B0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7541C0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6816E6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14:paraId="68435F93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68B6D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50FCC8F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275C71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03125ABC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2F7F30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232F4AAE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6850B187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7AB76A58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77BE28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1C6FF0A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32FBCC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F2A0CB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02FD3" w:rsidRPr="00104E8F" w14:paraId="51736C26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7476E023" w14:textId="465EEBA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818A2A" w14:textId="25B89AB2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779E3303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0B17FE6B" w14:textId="21E936B9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87F9F5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58CF07E" w14:textId="1047C835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170,171</w:t>
            </w:r>
          </w:p>
        </w:tc>
        <w:tc>
          <w:tcPr>
            <w:tcW w:w="270" w:type="dxa"/>
          </w:tcPr>
          <w:p w14:paraId="2AF2C600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3EA2B8A1" w14:textId="7FDC60EC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120,215</w:t>
            </w:r>
          </w:p>
        </w:tc>
        <w:tc>
          <w:tcPr>
            <w:tcW w:w="270" w:type="dxa"/>
          </w:tcPr>
          <w:p w14:paraId="0391CF09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0BC037E2" w14:textId="60C58E84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6,016</w:t>
            </w:r>
          </w:p>
        </w:tc>
        <w:tc>
          <w:tcPr>
            <w:tcW w:w="239" w:type="dxa"/>
          </w:tcPr>
          <w:p w14:paraId="682C81A3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0E762E53" w14:textId="17763A8C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3,776</w:t>
            </w:r>
          </w:p>
        </w:tc>
        <w:tc>
          <w:tcPr>
            <w:tcW w:w="270" w:type="dxa"/>
            <w:gridSpan w:val="2"/>
          </w:tcPr>
          <w:p w14:paraId="66DBCD0A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955DCE4" w14:textId="71CF496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90" w:right="-43" w:firstLine="18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118,323</w:t>
            </w:r>
          </w:p>
        </w:tc>
        <w:tc>
          <w:tcPr>
            <w:tcW w:w="270" w:type="dxa"/>
            <w:gridSpan w:val="2"/>
          </w:tcPr>
          <w:p w14:paraId="0E07CBA8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C1CA1AE" w14:textId="054E0F7B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454,286</w:t>
            </w:r>
          </w:p>
        </w:tc>
      </w:tr>
      <w:tr w:rsidR="00302FD3" w:rsidRPr="00104E8F" w14:paraId="2C59A605" w14:textId="77777777" w:rsidTr="00E632F2">
        <w:trPr>
          <w:gridAfter w:val="1"/>
          <w:wAfter w:w="81" w:type="dxa"/>
          <w:trHeight w:hRule="exact" w:val="360"/>
        </w:trPr>
        <w:tc>
          <w:tcPr>
            <w:tcW w:w="3330" w:type="dxa"/>
          </w:tcPr>
          <w:p w14:paraId="5408C2C6" w14:textId="39ED8D91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24FF04" w14:textId="6A5B984B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35,785</w:t>
            </w:r>
          </w:p>
        </w:tc>
        <w:tc>
          <w:tcPr>
            <w:tcW w:w="270" w:type="dxa"/>
          </w:tcPr>
          <w:p w14:paraId="79583B87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48F0ACA5" w14:textId="56EE5394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1C007F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14BD7B6" w14:textId="33A2C332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174,134</w:t>
            </w:r>
          </w:p>
        </w:tc>
        <w:tc>
          <w:tcPr>
            <w:tcW w:w="270" w:type="dxa"/>
          </w:tcPr>
          <w:p w14:paraId="659F3735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2815E125" w14:textId="2E90FB99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242,953</w:t>
            </w:r>
          </w:p>
        </w:tc>
        <w:tc>
          <w:tcPr>
            <w:tcW w:w="270" w:type="dxa"/>
          </w:tcPr>
          <w:p w14:paraId="6A6B09B4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27602040" w14:textId="60139291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6,704</w:t>
            </w:r>
          </w:p>
        </w:tc>
        <w:tc>
          <w:tcPr>
            <w:tcW w:w="239" w:type="dxa"/>
          </w:tcPr>
          <w:p w14:paraId="2DC1F345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049E6481" w14:textId="24C7F5CD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2,696</w:t>
            </w:r>
          </w:p>
        </w:tc>
        <w:tc>
          <w:tcPr>
            <w:tcW w:w="270" w:type="dxa"/>
            <w:gridSpan w:val="2"/>
          </w:tcPr>
          <w:p w14:paraId="4B825273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1A1D859" w14:textId="4ECFCFDF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85,626</w:t>
            </w:r>
          </w:p>
        </w:tc>
        <w:tc>
          <w:tcPr>
            <w:tcW w:w="270" w:type="dxa"/>
            <w:gridSpan w:val="2"/>
          </w:tcPr>
          <w:p w14:paraId="18F5AE9E" w14:textId="77777777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38A689" w14:textId="1535765D" w:rsidR="00302FD3" w:rsidRPr="00104E8F" w:rsidRDefault="00302FD3" w:rsidP="0030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28"/>
                <w:szCs w:val="28"/>
              </w:rPr>
              <w:t>547,898</w:t>
            </w:r>
          </w:p>
        </w:tc>
      </w:tr>
    </w:tbl>
    <w:p w14:paraId="0642D5E7" w14:textId="77777777" w:rsidR="008F5124" w:rsidRPr="00104E8F" w:rsidRDefault="008F5124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both"/>
        <w:rPr>
          <w:rFonts w:ascii="Angsana New" w:hAnsi="Angsana New"/>
          <w:sz w:val="24"/>
          <w:szCs w:val="24"/>
        </w:rPr>
      </w:pPr>
    </w:p>
    <w:p w14:paraId="2C8B6FB2" w14:textId="77777777" w:rsidR="005D2B3B" w:rsidRPr="00104E8F" w:rsidRDefault="005D2B3B" w:rsidP="00B30C4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5D2B3B" w:rsidRPr="00104E8F" w:rsidSect="002111BA">
          <w:foot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20C986D" w14:textId="41A6F495" w:rsidR="00861BD3" w:rsidRPr="00104E8F" w:rsidRDefault="00861BD3" w:rsidP="00B72F85">
      <w:pPr>
        <w:tabs>
          <w:tab w:val="clear" w:pos="454"/>
          <w:tab w:val="left" w:pos="990"/>
        </w:tabs>
        <w:ind w:left="36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ราคาทรัพย์สินของกลุ่มบริษัทก่อนหักค่าเสื่อมราคาสะสมของอาคารและอุปกรณ์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ซึ่งได้คิดค่าเสื่อมราคาเต็มจำนวนแล้ว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แต่ยังคงใช้งานจนถึง ณ วันที่ </w:t>
      </w:r>
      <w:r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04E8F">
        <w:rPr>
          <w:rFonts w:ascii="Angsana New" w:hAnsi="Angsana New"/>
          <w:sz w:val="30"/>
          <w:szCs w:val="30"/>
        </w:rPr>
        <w:t xml:space="preserve">2563 </w:t>
      </w:r>
      <w:r w:rsidRPr="00104E8F">
        <w:rPr>
          <w:rFonts w:ascii="Angsana New" w:hAnsi="Angsana New"/>
          <w:sz w:val="30"/>
          <w:szCs w:val="30"/>
          <w:cs/>
        </w:rPr>
        <w:t>มีจำนวน</w:t>
      </w:r>
      <w:r w:rsidRPr="00104E8F">
        <w:rPr>
          <w:rFonts w:ascii="Angsana New" w:hAnsi="Angsana New" w:hint="cs"/>
          <w:sz w:val="30"/>
          <w:szCs w:val="30"/>
          <w:cs/>
        </w:rPr>
        <w:t>เงิน</w:t>
      </w:r>
      <w:r w:rsidRPr="00104E8F">
        <w:rPr>
          <w:rFonts w:ascii="Angsana New" w:hAnsi="Angsana New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</w:rPr>
        <w:t>789.</w:t>
      </w:r>
      <w:r w:rsidR="00FF1B2A" w:rsidRPr="00104E8F">
        <w:rPr>
          <w:rFonts w:ascii="Angsana New" w:hAnsi="Angsana New"/>
          <w:sz w:val="30"/>
          <w:szCs w:val="30"/>
        </w:rPr>
        <w:t>20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(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2562: 744.07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104E8F">
        <w:rPr>
          <w:rFonts w:ascii="Angsana New" w:hAnsi="Angsana New"/>
          <w:sz w:val="30"/>
          <w:szCs w:val="30"/>
          <w:cs/>
        </w:rPr>
        <w:t xml:space="preserve"> </w:t>
      </w:r>
    </w:p>
    <w:p w14:paraId="6926D6D5" w14:textId="77777777" w:rsidR="00861BD3" w:rsidRPr="00104E8F" w:rsidRDefault="00861BD3" w:rsidP="00B72F85">
      <w:pPr>
        <w:tabs>
          <w:tab w:val="clear" w:pos="454"/>
          <w:tab w:val="left" w:pos="990"/>
        </w:tabs>
        <w:ind w:left="360" w:right="-72"/>
        <w:jc w:val="thaiDistribute"/>
        <w:rPr>
          <w:rFonts w:ascii="Angsana New" w:hAnsi="Angsana New"/>
          <w:sz w:val="30"/>
          <w:szCs w:val="30"/>
        </w:rPr>
      </w:pPr>
    </w:p>
    <w:p w14:paraId="61B749E5" w14:textId="672E22F4" w:rsidR="00B42AB3" w:rsidRPr="00104E8F" w:rsidRDefault="00B42AB3" w:rsidP="00B72F85">
      <w:pPr>
        <w:tabs>
          <w:tab w:val="clear" w:pos="454"/>
          <w:tab w:val="left" w:pos="990"/>
        </w:tabs>
        <w:ind w:left="360" w:right="-72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04E8F">
        <w:rPr>
          <w:rFonts w:ascii="Angsana New" w:hAnsi="Angsana New"/>
          <w:sz w:val="30"/>
          <w:szCs w:val="30"/>
        </w:rPr>
        <w:t xml:space="preserve">2563 </w:t>
      </w:r>
      <w:r w:rsidRPr="00104E8F">
        <w:rPr>
          <w:rFonts w:ascii="Angsana New" w:hAnsi="Angsana New"/>
          <w:sz w:val="30"/>
          <w:szCs w:val="30"/>
          <w:cs/>
        </w:rPr>
        <w:t>มีจำนวนเงิน</w:t>
      </w:r>
      <w:r w:rsidR="00504F50" w:rsidRPr="00104E8F">
        <w:rPr>
          <w:rFonts w:ascii="Angsana New" w:hAnsi="Angsana New"/>
          <w:sz w:val="30"/>
          <w:szCs w:val="30"/>
        </w:rPr>
        <w:t xml:space="preserve"> 780.2</w:t>
      </w:r>
      <w:r w:rsidR="00FF1B2A" w:rsidRPr="00104E8F">
        <w:rPr>
          <w:rFonts w:ascii="Angsana New" w:hAnsi="Angsana New"/>
          <w:sz w:val="30"/>
          <w:szCs w:val="30"/>
        </w:rPr>
        <w:t>7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(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2562: 735.27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104E8F">
        <w:rPr>
          <w:rFonts w:ascii="Angsana New" w:hAnsi="Angsana New"/>
          <w:sz w:val="30"/>
          <w:szCs w:val="30"/>
          <w:cs/>
        </w:rPr>
        <w:t xml:space="preserve"> </w:t>
      </w:r>
    </w:p>
    <w:p w14:paraId="13DE947E" w14:textId="5CF35234" w:rsidR="001140B2" w:rsidRPr="00104E8F" w:rsidRDefault="001140B2" w:rsidP="000C25E2">
      <w:pPr>
        <w:tabs>
          <w:tab w:val="clear" w:pos="454"/>
          <w:tab w:val="left" w:pos="990"/>
        </w:tabs>
        <w:ind w:left="360" w:right="-72"/>
        <w:jc w:val="thaiDistribute"/>
        <w:rPr>
          <w:rFonts w:ascii="Angsana New" w:hAnsi="Angsana New"/>
          <w:sz w:val="30"/>
          <w:szCs w:val="30"/>
        </w:rPr>
      </w:pPr>
    </w:p>
    <w:p w14:paraId="52AEFE67" w14:textId="77777777" w:rsidR="001140B2" w:rsidRPr="00104E8F" w:rsidRDefault="001140B2" w:rsidP="000C25E2">
      <w:pPr>
        <w:tabs>
          <w:tab w:val="clear" w:pos="454"/>
          <w:tab w:val="left" w:pos="990"/>
        </w:tabs>
        <w:ind w:left="36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1E6286DE" w14:textId="77777777" w:rsidR="001140B2" w:rsidRPr="00104E8F" w:rsidRDefault="001140B2" w:rsidP="000C25E2">
      <w:pPr>
        <w:tabs>
          <w:tab w:val="clear" w:pos="454"/>
          <w:tab w:val="left" w:pos="990"/>
        </w:tabs>
        <w:ind w:left="360" w:right="-72"/>
        <w:jc w:val="thaiDistribute"/>
        <w:rPr>
          <w:rFonts w:ascii="Angsana New" w:hAnsi="Angsana New"/>
          <w:sz w:val="30"/>
          <w:szCs w:val="30"/>
        </w:rPr>
      </w:pPr>
    </w:p>
    <w:p w14:paraId="44DCB722" w14:textId="2372EF65" w:rsidR="001140B2" w:rsidRPr="00104E8F" w:rsidRDefault="001140B2" w:rsidP="000C25E2">
      <w:pPr>
        <w:tabs>
          <w:tab w:val="clear" w:pos="454"/>
          <w:tab w:val="left" w:pos="990"/>
        </w:tabs>
        <w:ind w:left="360" w:right="-72"/>
        <w:jc w:val="thaiDistribute"/>
        <w:rPr>
          <w:rFonts w:asciiTheme="majorBidi" w:hAnsiTheme="majorBidi" w:cstheme="majorBidi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04E8F">
        <w:rPr>
          <w:rFonts w:ascii="Angsana New" w:hAnsi="Angsana New"/>
          <w:sz w:val="30"/>
          <w:szCs w:val="30"/>
        </w:rPr>
        <w:t xml:space="preserve">2563 </w:t>
      </w:r>
      <w:r w:rsidRPr="00104E8F">
        <w:rPr>
          <w:rFonts w:ascii="Angsana New" w:hAnsi="Angsana New"/>
          <w:sz w:val="30"/>
          <w:szCs w:val="30"/>
          <w:cs/>
        </w:rPr>
        <w:t>ทรัพย์สินของกลุ่มบริษัทและบริษัทมูลค่าตามบัญชีจำนวนเงิน</w:t>
      </w:r>
      <w:r w:rsidRPr="00104E8F">
        <w:rPr>
          <w:rFonts w:ascii="Angsana New" w:hAnsi="Angsana New"/>
          <w:sz w:val="30"/>
          <w:szCs w:val="30"/>
        </w:rPr>
        <w:t xml:space="preserve"> 2.87 </w:t>
      </w:r>
      <w:r w:rsidRPr="00104E8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(2562: 2.87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04E8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04E8F">
        <w:rPr>
          <w:rFonts w:asciiTheme="majorBidi" w:hAnsiTheme="majorBidi" w:cstheme="majorBidi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ได้ใช้เป็นหลักประกันเงินกู้ยืมจากสถาบันการเงิน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Pr="00104E8F">
        <w:rPr>
          <w:rFonts w:ascii="Angsana New" w:hAnsi="Angsana New"/>
          <w:sz w:val="30"/>
          <w:szCs w:val="30"/>
        </w:rPr>
        <w:t>15</w:t>
      </w:r>
      <w:r w:rsidRPr="00104E8F">
        <w:rPr>
          <w:rFonts w:ascii="Angsana New" w:hAnsi="Angsana New"/>
          <w:sz w:val="30"/>
          <w:szCs w:val="30"/>
          <w:cs/>
        </w:rPr>
        <w:t>)</w:t>
      </w:r>
    </w:p>
    <w:p w14:paraId="6485006E" w14:textId="77777777" w:rsidR="00C60F16" w:rsidRPr="00104E8F" w:rsidRDefault="00C60F16" w:rsidP="001140B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D5CF6C" w14:textId="558363BA" w:rsidR="004248B5" w:rsidRPr="00104E8F" w:rsidRDefault="004248B5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rFonts w:hint="cs"/>
          <w:szCs w:val="30"/>
          <w:cs/>
        </w:rPr>
        <w:t>สัญญาเช่า</w:t>
      </w:r>
    </w:p>
    <w:p w14:paraId="0DC190B0" w14:textId="3DF9524B" w:rsidR="004248B5" w:rsidRPr="00104E8F" w:rsidRDefault="004248B5" w:rsidP="004248B5"/>
    <w:p w14:paraId="6BF67826" w14:textId="77777777" w:rsidR="00077E0E" w:rsidRPr="00104E8F" w:rsidRDefault="00077E0E" w:rsidP="00F41965">
      <w:pPr>
        <w:pStyle w:val="block"/>
        <w:spacing w:after="0" w:line="240" w:lineRule="auto"/>
        <w:ind w:left="547" w:right="43" w:hanging="18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04E8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6BED23F" w14:textId="77777777" w:rsidR="00077E0E" w:rsidRPr="00104E8F" w:rsidRDefault="00077E0E" w:rsidP="006675BC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7" w:type="dxa"/>
        <w:tblInd w:w="270" w:type="dxa"/>
        <w:tblLook w:val="01E0" w:firstRow="1" w:lastRow="1" w:firstColumn="1" w:lastColumn="1" w:noHBand="0" w:noVBand="0"/>
      </w:tblPr>
      <w:tblGrid>
        <w:gridCol w:w="2296"/>
        <w:gridCol w:w="1150"/>
        <w:gridCol w:w="312"/>
        <w:gridCol w:w="1212"/>
        <w:gridCol w:w="267"/>
        <w:gridCol w:w="1172"/>
        <w:gridCol w:w="236"/>
        <w:gridCol w:w="1198"/>
        <w:gridCol w:w="270"/>
        <w:gridCol w:w="1164"/>
      </w:tblGrid>
      <w:tr w:rsidR="006675BC" w:rsidRPr="00104E8F" w14:paraId="1F9DC100" w14:textId="77777777" w:rsidTr="006675BC">
        <w:tc>
          <w:tcPr>
            <w:tcW w:w="2296" w:type="dxa"/>
          </w:tcPr>
          <w:p w14:paraId="3405E77E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618E9F58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3783D341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9" w:type="dxa"/>
            <w:gridSpan w:val="7"/>
          </w:tcPr>
          <w:p w14:paraId="574C27BF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5BC" w:rsidRPr="00104E8F" w14:paraId="06AD76E8" w14:textId="77777777" w:rsidTr="006675BC">
        <w:tc>
          <w:tcPr>
            <w:tcW w:w="2296" w:type="dxa"/>
          </w:tcPr>
          <w:p w14:paraId="0201E516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50" w:type="dxa"/>
          </w:tcPr>
          <w:p w14:paraId="1DBE266E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22D50E9A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629DDCBF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5D2A6B12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5A69A8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A941CE3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F24F58C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7ECE7D4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686A67A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675BC" w:rsidRPr="00104E8F" w14:paraId="031C6C9F" w14:textId="77777777" w:rsidTr="006675BC">
        <w:tc>
          <w:tcPr>
            <w:tcW w:w="2296" w:type="dxa"/>
          </w:tcPr>
          <w:p w14:paraId="47B75AED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60281C39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12" w:type="dxa"/>
          </w:tcPr>
          <w:p w14:paraId="7DCFA6A5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9" w:type="dxa"/>
            <w:gridSpan w:val="7"/>
          </w:tcPr>
          <w:p w14:paraId="22391662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75BC" w:rsidRPr="00104E8F" w14:paraId="40F29FDC" w14:textId="77777777" w:rsidTr="006675BC">
        <w:tc>
          <w:tcPr>
            <w:tcW w:w="2296" w:type="dxa"/>
          </w:tcPr>
          <w:p w14:paraId="747FBA05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04E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0" w:type="dxa"/>
          </w:tcPr>
          <w:p w14:paraId="63103CBD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12" w:type="dxa"/>
          </w:tcPr>
          <w:p w14:paraId="00F71739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242A326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7,140</w:t>
            </w:r>
          </w:p>
        </w:tc>
        <w:tc>
          <w:tcPr>
            <w:tcW w:w="267" w:type="dxa"/>
          </w:tcPr>
          <w:p w14:paraId="7179C08B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DC94BC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12,137</w:t>
            </w:r>
          </w:p>
        </w:tc>
        <w:tc>
          <w:tcPr>
            <w:tcW w:w="236" w:type="dxa"/>
          </w:tcPr>
          <w:p w14:paraId="3742D8AC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7F194D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70" w:type="dxa"/>
          </w:tcPr>
          <w:p w14:paraId="18FA5825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7144D9F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21,399</w:t>
            </w:r>
          </w:p>
        </w:tc>
      </w:tr>
      <w:tr w:rsidR="006675BC" w:rsidRPr="00104E8F" w14:paraId="3A91E556" w14:textId="77777777" w:rsidTr="00D82E8E">
        <w:tc>
          <w:tcPr>
            <w:tcW w:w="2296" w:type="dxa"/>
          </w:tcPr>
          <w:p w14:paraId="36EB7F42" w14:textId="02BDFED2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0" w:type="dxa"/>
          </w:tcPr>
          <w:p w14:paraId="037DD3A2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" w:type="dxa"/>
          </w:tcPr>
          <w:p w14:paraId="0D2C9A5D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032A9138" w14:textId="223FD52E" w:rsidR="006675BC" w:rsidRPr="00104E8F" w:rsidRDefault="00E2116A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67" w:type="dxa"/>
            <w:shd w:val="clear" w:color="auto" w:fill="auto"/>
          </w:tcPr>
          <w:p w14:paraId="1311C400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B98DF63" w14:textId="6FA5AD13" w:rsidR="006675BC" w:rsidRPr="00104E8F" w:rsidRDefault="00E2116A" w:rsidP="00E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14:paraId="22BEA9F7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78B29C6" w14:textId="651E3648" w:rsidR="006675BC" w:rsidRPr="00104E8F" w:rsidRDefault="00B507B2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3,03</w:t>
            </w:r>
            <w:r w:rsidR="0033730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0CE3786" w14:textId="77777777" w:rsidR="006675BC" w:rsidRPr="00104E8F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234B1B4" w14:textId="7F079D5C" w:rsidR="006675BC" w:rsidRPr="00104E8F" w:rsidRDefault="00B507B2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4,77</w:t>
            </w:r>
            <w:r w:rsidR="003373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C43A4" w:rsidRPr="00104E8F" w14:paraId="2921A1CA" w14:textId="77777777" w:rsidTr="00D82E8E">
        <w:tc>
          <w:tcPr>
            <w:tcW w:w="2296" w:type="dxa"/>
          </w:tcPr>
          <w:p w14:paraId="29332C57" w14:textId="5FB586C1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50" w:type="dxa"/>
          </w:tcPr>
          <w:p w14:paraId="2B38D149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" w:type="dxa"/>
          </w:tcPr>
          <w:p w14:paraId="3DC1A287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4884FA0C" w14:textId="3ECB0BDB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0797281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E2A9807" w14:textId="426836E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17243B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29D59D30" w14:textId="7FFA491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(2,122)</w:t>
            </w:r>
          </w:p>
        </w:tc>
        <w:tc>
          <w:tcPr>
            <w:tcW w:w="270" w:type="dxa"/>
            <w:shd w:val="clear" w:color="auto" w:fill="auto"/>
          </w:tcPr>
          <w:p w14:paraId="02FC054C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963EA56" w14:textId="1F802782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(2,122)</w:t>
            </w:r>
          </w:p>
        </w:tc>
      </w:tr>
      <w:tr w:rsidR="001C43A4" w:rsidRPr="00104E8F" w14:paraId="4B6422B9" w14:textId="77777777" w:rsidTr="00D82E8E">
        <w:tc>
          <w:tcPr>
            <w:tcW w:w="2296" w:type="dxa"/>
          </w:tcPr>
          <w:p w14:paraId="72394638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A47B421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" w:type="dxa"/>
          </w:tcPr>
          <w:p w14:paraId="4BD60B1D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6D75290E" w14:textId="47678FDC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8,757</w:t>
            </w:r>
          </w:p>
        </w:tc>
        <w:tc>
          <w:tcPr>
            <w:tcW w:w="267" w:type="dxa"/>
            <w:shd w:val="clear" w:color="auto" w:fill="auto"/>
          </w:tcPr>
          <w:p w14:paraId="42B4EFE7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2644776" w14:textId="722F70F1" w:rsidR="001C43A4" w:rsidRPr="00104E8F" w:rsidRDefault="00AC0602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12,255</w:t>
            </w:r>
          </w:p>
        </w:tc>
        <w:tc>
          <w:tcPr>
            <w:tcW w:w="236" w:type="dxa"/>
            <w:shd w:val="clear" w:color="auto" w:fill="auto"/>
          </w:tcPr>
          <w:p w14:paraId="4C164BD7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0E684602" w14:textId="69A517CF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</w:t>
            </w:r>
            <w:r w:rsidR="00337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1527877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63E460D8" w14:textId="7C13F365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24,05</w:t>
            </w:r>
            <w:r w:rsidR="00337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1C43A4" w:rsidRPr="00104E8F" w14:paraId="73769BF0" w14:textId="77777777" w:rsidTr="00D82E8E">
        <w:tc>
          <w:tcPr>
            <w:tcW w:w="2296" w:type="dxa"/>
          </w:tcPr>
          <w:p w14:paraId="7EACA599" w14:textId="2588E090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50" w:type="dxa"/>
          </w:tcPr>
          <w:p w14:paraId="4059C84E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4F663D90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2054A65D" w14:textId="55906B52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A7F0A96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6C5FD4D" w14:textId="02280D3C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934087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701F2E71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45961D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39CDA7C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3A4" w:rsidRPr="00104E8F" w14:paraId="3D5DCDA1" w14:textId="77777777" w:rsidTr="00D82E8E">
        <w:tc>
          <w:tcPr>
            <w:tcW w:w="2296" w:type="dxa"/>
          </w:tcPr>
          <w:p w14:paraId="559E2B0C" w14:textId="2EE4258D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0" w:type="dxa"/>
          </w:tcPr>
          <w:p w14:paraId="2FE6450D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2FF3C776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3637B523" w14:textId="7AAC40EA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2,421</w:t>
            </w:r>
          </w:p>
        </w:tc>
        <w:tc>
          <w:tcPr>
            <w:tcW w:w="267" w:type="dxa"/>
            <w:shd w:val="clear" w:color="auto" w:fill="auto"/>
          </w:tcPr>
          <w:p w14:paraId="122CCD32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C8A398" w14:textId="5B0AF0E0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3,557</w:t>
            </w:r>
          </w:p>
        </w:tc>
        <w:tc>
          <w:tcPr>
            <w:tcW w:w="236" w:type="dxa"/>
            <w:shd w:val="clear" w:color="auto" w:fill="auto"/>
          </w:tcPr>
          <w:p w14:paraId="3B38F368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2DEB9EC" w14:textId="33D45BB3" w:rsidR="001C43A4" w:rsidRPr="00104E8F" w:rsidRDefault="00783E35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320265" w:rsidRPr="00104E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58F3DBF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34085E7" w14:textId="3C9A4B15" w:rsidR="001C43A4" w:rsidRPr="00104E8F" w:rsidRDefault="00B460C1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6,570</w:t>
            </w:r>
          </w:p>
        </w:tc>
      </w:tr>
      <w:tr w:rsidR="001C43A4" w:rsidRPr="00104E8F" w14:paraId="43CF60BF" w14:textId="77777777" w:rsidTr="00D82E8E">
        <w:tc>
          <w:tcPr>
            <w:tcW w:w="2296" w:type="dxa"/>
          </w:tcPr>
          <w:p w14:paraId="0A17FA42" w14:textId="4F948EDF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50" w:type="dxa"/>
          </w:tcPr>
          <w:p w14:paraId="54E87152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dxa"/>
          </w:tcPr>
          <w:p w14:paraId="74502B3B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42976B79" w14:textId="15CCA8A4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602D04E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4FE27E2" w14:textId="676E6468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4D0A5A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07930547" w14:textId="0B042296" w:rsidR="001C43A4" w:rsidRPr="00104E8F" w:rsidRDefault="00783E35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(50</w:t>
            </w:r>
            <w:r w:rsidR="0033730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3E1B75" w14:textId="77777777" w:rsidR="001C43A4" w:rsidRPr="00104E8F" w:rsidRDefault="001C43A4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FB026DB" w14:textId="400E91A1" w:rsidR="001C43A4" w:rsidRPr="00104E8F" w:rsidRDefault="00B460C1" w:rsidP="001C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(50</w:t>
            </w:r>
            <w:r w:rsidR="0033730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82E8E" w:rsidRPr="00104E8F" w14:paraId="61B71028" w14:textId="77777777" w:rsidTr="00D82E8E">
        <w:tc>
          <w:tcPr>
            <w:tcW w:w="2296" w:type="dxa"/>
            <w:vAlign w:val="bottom"/>
          </w:tcPr>
          <w:p w14:paraId="74FD42C8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32F7D9AF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" w:type="dxa"/>
          </w:tcPr>
          <w:p w14:paraId="6966DF1F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A8C38" w14:textId="4DD2DC3F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2,421</w:t>
            </w:r>
          </w:p>
        </w:tc>
        <w:tc>
          <w:tcPr>
            <w:tcW w:w="267" w:type="dxa"/>
            <w:shd w:val="clear" w:color="auto" w:fill="auto"/>
          </w:tcPr>
          <w:p w14:paraId="2031FFA9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BC87" w14:textId="2D582A24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3,557</w:t>
            </w:r>
          </w:p>
        </w:tc>
        <w:tc>
          <w:tcPr>
            <w:tcW w:w="236" w:type="dxa"/>
            <w:shd w:val="clear" w:color="auto" w:fill="auto"/>
          </w:tcPr>
          <w:p w14:paraId="1132617C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28EBD" w14:textId="3032526A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37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CBAC772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231A4" w14:textId="60B90175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</w:t>
            </w:r>
            <w:r w:rsidR="00337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D82E8E" w:rsidRPr="00104E8F" w14:paraId="72824801" w14:textId="77777777" w:rsidTr="0046779F">
        <w:tc>
          <w:tcPr>
            <w:tcW w:w="2296" w:type="dxa"/>
            <w:vAlign w:val="bottom"/>
          </w:tcPr>
          <w:p w14:paraId="05BF5A47" w14:textId="11A76692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0" w:type="dxa"/>
          </w:tcPr>
          <w:p w14:paraId="18F715EF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" w:type="dxa"/>
          </w:tcPr>
          <w:p w14:paraId="5A1137E2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6199AC92" w14:textId="5D2FC4A0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6,336</w:t>
            </w:r>
          </w:p>
        </w:tc>
        <w:tc>
          <w:tcPr>
            <w:tcW w:w="267" w:type="dxa"/>
          </w:tcPr>
          <w:p w14:paraId="5F7E4437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A0BD065" w14:textId="0996BFED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8,698</w:t>
            </w:r>
          </w:p>
        </w:tc>
        <w:tc>
          <w:tcPr>
            <w:tcW w:w="236" w:type="dxa"/>
          </w:tcPr>
          <w:p w14:paraId="02466113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6106DA16" w14:textId="4F5463A4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2,955</w:t>
            </w:r>
          </w:p>
        </w:tc>
        <w:tc>
          <w:tcPr>
            <w:tcW w:w="270" w:type="dxa"/>
          </w:tcPr>
          <w:p w14:paraId="5EE96312" w14:textId="77777777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A8A9BA8" w14:textId="3F64762E" w:rsidR="00D82E8E" w:rsidRPr="00104E8F" w:rsidRDefault="00D82E8E" w:rsidP="00D8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17,989</w:t>
            </w:r>
          </w:p>
        </w:tc>
      </w:tr>
    </w:tbl>
    <w:p w14:paraId="018E2F95" w14:textId="46C41E6D" w:rsidR="00F6015E" w:rsidRPr="00104E8F" w:rsidRDefault="00F6015E" w:rsidP="00F6015E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E0377" w14:textId="5CBA9134" w:rsidR="00F6015E" w:rsidRPr="00104E8F" w:rsidRDefault="00F6015E" w:rsidP="00F6015E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กลุ่มบริษัทเช่าที่ดิน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104E8F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865D38"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="009C58FD" w:rsidRPr="00104E8F">
        <w:rPr>
          <w:rFonts w:asciiTheme="majorBidi" w:hAnsiTheme="majorBidi" w:cstheme="majorBidi"/>
          <w:sz w:val="30"/>
          <w:szCs w:val="30"/>
        </w:rPr>
        <w:t xml:space="preserve">3 </w:t>
      </w:r>
      <w:r w:rsidR="009C58FD" w:rsidRPr="00104E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65D38" w:rsidRPr="00104E8F">
        <w:rPr>
          <w:rFonts w:asciiTheme="majorBidi" w:hAnsiTheme="majorBidi" w:cstheme="majorBidi"/>
          <w:sz w:val="30"/>
          <w:szCs w:val="30"/>
        </w:rPr>
        <w:t>20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โดยมีสิทธิต่ออายุสัญญาเช่าเมื่อสิ้นสุดอายุสัญญา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ค่าเช่า</w:t>
      </w:r>
      <w:r w:rsidRPr="00104E8F">
        <w:rPr>
          <w:rFonts w:asciiTheme="majorBidi" w:hAnsiTheme="majorBidi" w:cstheme="majorBidi"/>
          <w:sz w:val="30"/>
          <w:szCs w:val="30"/>
          <w:cs/>
        </w:rPr>
        <w:t>กำหนดชำระเป็นรายเดือนตามอัตราที่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104E8F">
        <w:rPr>
          <w:rFonts w:asciiTheme="majorBidi" w:hAnsiTheme="majorBidi" w:cstheme="majorBidi"/>
          <w:sz w:val="30"/>
          <w:szCs w:val="30"/>
          <w:cs/>
        </w:rPr>
        <w:t>ไว้ในสัญญา</w:t>
      </w:r>
    </w:p>
    <w:p w14:paraId="48779F42" w14:textId="77777777" w:rsidR="00F6015E" w:rsidRPr="00104E8F" w:rsidRDefault="00F6015E" w:rsidP="00F6015E">
      <w:pPr>
        <w:ind w:left="36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D30415" w14:textId="48D779F6" w:rsidR="001B0C12" w:rsidRPr="00104E8F" w:rsidRDefault="00F6015E" w:rsidP="0024146B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กลุ่มบริษัทเช่าเครื่องจักรเป็น</w:t>
      </w:r>
      <w:r w:rsidR="0013378B" w:rsidRPr="00104E8F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865D38" w:rsidRPr="00104E8F">
        <w:rPr>
          <w:rFonts w:asciiTheme="majorBidi" w:hAnsiTheme="majorBidi" w:cstheme="majorBidi"/>
          <w:sz w:val="30"/>
          <w:szCs w:val="30"/>
        </w:rPr>
        <w:t>5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="00865D38" w:rsidRPr="00104E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65D38" w:rsidRPr="00104E8F">
        <w:rPr>
          <w:rFonts w:asciiTheme="majorBidi" w:hAnsiTheme="majorBidi" w:cstheme="majorBidi"/>
          <w:sz w:val="30"/>
          <w:szCs w:val="30"/>
        </w:rPr>
        <w:t xml:space="preserve">7 </w:t>
      </w:r>
      <w:r w:rsidR="00865D38" w:rsidRPr="00104E8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 ยานพาหนะเป็นเวลา </w:t>
      </w:r>
      <w:r w:rsidR="009405F9">
        <w:rPr>
          <w:rFonts w:asciiTheme="majorBidi" w:hAnsiTheme="majorBidi" w:cstheme="majorBidi"/>
          <w:sz w:val="30"/>
          <w:szCs w:val="30"/>
        </w:rPr>
        <w:t>3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ปี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และ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จ่ายค่าเช่าคงที่</w:t>
      </w:r>
      <w:r w:rsidR="00480DAA" w:rsidRPr="00104E8F">
        <w:rPr>
          <w:rFonts w:asciiTheme="majorBidi" w:hAnsiTheme="majorBidi" w:cstheme="majorBidi"/>
          <w:sz w:val="30"/>
          <w:szCs w:val="30"/>
          <w:cs/>
        </w:rPr>
        <w:t>ตามที่</w:t>
      </w:r>
      <w:r w:rsidR="00480DAA" w:rsidRPr="00104E8F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="00480DAA" w:rsidRPr="00104E8F">
        <w:rPr>
          <w:rFonts w:asciiTheme="majorBidi" w:hAnsiTheme="majorBidi" w:cstheme="majorBidi"/>
          <w:sz w:val="30"/>
          <w:szCs w:val="30"/>
          <w:cs/>
        </w:rPr>
        <w:t>ไว้ในสัญญา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โดยเงื่อนไขในการจ่ายชำระเป็นเงื่อนไขปกติทั่วไป</w:t>
      </w:r>
    </w:p>
    <w:tbl>
      <w:tblPr>
        <w:tblW w:w="918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80"/>
        <w:gridCol w:w="1260"/>
        <w:gridCol w:w="1350"/>
      </w:tblGrid>
      <w:tr w:rsidR="00F54BCB" w:rsidRPr="00104E8F" w14:paraId="286F3039" w14:textId="77777777" w:rsidTr="00D545E4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11E00E6A" w14:textId="77777777" w:rsidR="00F54BCB" w:rsidRPr="00104E8F" w:rsidRDefault="00F54BCB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B95A949" w14:textId="77777777" w:rsidR="00F54BCB" w:rsidRPr="00104E8F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8C38E1" w14:textId="77777777" w:rsidR="00F54BCB" w:rsidRPr="00104E8F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6EBDAB" w14:textId="77777777" w:rsidR="00F54BCB" w:rsidRPr="00104E8F" w:rsidRDefault="00F54BCB" w:rsidP="001E05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4BCB" w:rsidRPr="00104E8F" w14:paraId="2D341BEF" w14:textId="77777777" w:rsidTr="00D545E4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4C99D226" w14:textId="7F4DF344" w:rsidR="00F54BCB" w:rsidRPr="00104E8F" w:rsidRDefault="00F54BCB" w:rsidP="00F54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142E8E4C" w14:textId="20B32C90" w:rsidR="00F54BCB" w:rsidRPr="00104E8F" w:rsidRDefault="00F54BCB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60" w:type="dxa"/>
          </w:tcPr>
          <w:p w14:paraId="31D43D30" w14:textId="33628093" w:rsidR="00F54BCB" w:rsidRPr="00104E8F" w:rsidRDefault="00F54BCB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63C2D9C" w14:textId="77777777" w:rsidR="00F54BCB" w:rsidRPr="00104E8F" w:rsidRDefault="00F54BCB" w:rsidP="00F54B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03359" w14:textId="2D990E0A" w:rsidR="00F54BCB" w:rsidRPr="00104E8F" w:rsidRDefault="00F54BCB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</w:tcPr>
          <w:p w14:paraId="26F8ADE6" w14:textId="63BC69A0" w:rsidR="00F54BCB" w:rsidRPr="00104E8F" w:rsidRDefault="00F54BCB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54BCB" w:rsidRPr="00104E8F" w14:paraId="2A078071" w14:textId="77777777" w:rsidTr="00D545E4">
        <w:trPr>
          <w:cantSplit/>
          <w:trHeight w:val="144"/>
        </w:trPr>
        <w:tc>
          <w:tcPr>
            <w:tcW w:w="3780" w:type="dxa"/>
          </w:tcPr>
          <w:p w14:paraId="43206F53" w14:textId="0E0A45A5" w:rsidR="00F54BCB" w:rsidRPr="00104E8F" w:rsidRDefault="00F54BCB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จำนวนรับรู้ในกำไรหรือขาดทุน</w:t>
            </w:r>
          </w:p>
        </w:tc>
        <w:tc>
          <w:tcPr>
            <w:tcW w:w="5400" w:type="dxa"/>
            <w:gridSpan w:val="5"/>
          </w:tcPr>
          <w:p w14:paraId="4E5B9247" w14:textId="77777777" w:rsidR="00F54BCB" w:rsidRPr="00104E8F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104E8F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04E8F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77DF" w:rsidRPr="00104E8F" w14:paraId="432C2A51" w14:textId="77777777" w:rsidTr="00D545E4">
        <w:trPr>
          <w:cantSplit/>
          <w:trHeight w:val="191"/>
        </w:trPr>
        <w:tc>
          <w:tcPr>
            <w:tcW w:w="3780" w:type="dxa"/>
          </w:tcPr>
          <w:p w14:paraId="7CD72FEF" w14:textId="77777777" w:rsidR="00E777DF" w:rsidRPr="00104E8F" w:rsidRDefault="00E777DF" w:rsidP="00E777DF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04E8F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656EF90" w14:textId="1EF70651" w:rsidR="00E777DF" w:rsidRPr="00104E8F" w:rsidRDefault="00E777DF" w:rsidP="00E777D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260" w:type="dxa"/>
          </w:tcPr>
          <w:p w14:paraId="30315E60" w14:textId="63506686" w:rsidR="00E777DF" w:rsidRPr="00104E8F" w:rsidRDefault="00E777DF" w:rsidP="00E777D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FE5466" w14:textId="77777777" w:rsidR="00E777DF" w:rsidRPr="00104E8F" w:rsidRDefault="00E777DF" w:rsidP="00E777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D0DA" w14:textId="30795C86" w:rsidR="00E777DF" w:rsidRPr="00104E8F" w:rsidRDefault="00E777DF" w:rsidP="00E777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350" w:type="dxa"/>
          </w:tcPr>
          <w:p w14:paraId="4F712884" w14:textId="03471C76" w:rsidR="00E777DF" w:rsidRPr="00104E8F" w:rsidRDefault="00E777DF" w:rsidP="00E777D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77DF" w:rsidRPr="00104E8F" w14:paraId="7362FA84" w14:textId="77777777" w:rsidTr="00D545E4">
        <w:trPr>
          <w:cantSplit/>
          <w:trHeight w:val="191"/>
        </w:trPr>
        <w:tc>
          <w:tcPr>
            <w:tcW w:w="3780" w:type="dxa"/>
          </w:tcPr>
          <w:p w14:paraId="10604184" w14:textId="77777777" w:rsidR="00E777DF" w:rsidRPr="00104E8F" w:rsidRDefault="00E777DF" w:rsidP="00E777D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57BE217E" w14:textId="43C303D1" w:rsidR="00E777DF" w:rsidRPr="00104E8F" w:rsidRDefault="00E777DF" w:rsidP="00E777D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1260" w:type="dxa"/>
            <w:shd w:val="clear" w:color="auto" w:fill="auto"/>
          </w:tcPr>
          <w:p w14:paraId="3417D5FC" w14:textId="3ABF1485" w:rsidR="00E777DF" w:rsidRPr="00104E8F" w:rsidRDefault="00E777DF" w:rsidP="00E777D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78FE04" w14:textId="77777777" w:rsidR="00E777DF" w:rsidRPr="00104E8F" w:rsidRDefault="00E777DF" w:rsidP="00E777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B58E48" w14:textId="243C0207" w:rsidR="00E777DF" w:rsidRPr="00104E8F" w:rsidRDefault="00E777DF" w:rsidP="00E777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50" w:type="dxa"/>
          </w:tcPr>
          <w:p w14:paraId="75204E26" w14:textId="5A1B98E8" w:rsidR="00E777DF" w:rsidRPr="00104E8F" w:rsidRDefault="00E777DF" w:rsidP="00E777D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280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AA11CF0" w14:textId="1E60BC6C" w:rsidR="00F54BCB" w:rsidRPr="00104E8F" w:rsidRDefault="00F54BCB" w:rsidP="00F6015E">
      <w:pPr>
        <w:ind w:left="360"/>
        <w:rPr>
          <w:rFonts w:asciiTheme="majorBidi" w:hAnsiTheme="majorBidi" w:cstheme="majorBidi"/>
          <w:sz w:val="30"/>
          <w:szCs w:val="30"/>
        </w:rPr>
      </w:pPr>
    </w:p>
    <w:p w14:paraId="1D82B49B" w14:textId="0C136333" w:rsidR="0048742E" w:rsidRPr="00104E8F" w:rsidRDefault="00D545E4" w:rsidP="0046779F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60826333"/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104E8F">
        <w:rPr>
          <w:rFonts w:asciiTheme="majorBidi" w:hAnsiTheme="majorBidi" w:cstheme="majorBidi"/>
          <w:sz w:val="30"/>
          <w:szCs w:val="30"/>
        </w:rPr>
        <w:t xml:space="preserve">2563 </w:t>
      </w:r>
      <w:bookmarkEnd w:id="5"/>
      <w:r w:rsidRPr="00104E8F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104E8F">
        <w:rPr>
          <w:rFonts w:asciiTheme="majorBidi" w:hAnsiTheme="majorBidi" w:cstheme="majorBidi"/>
          <w:sz w:val="30"/>
          <w:szCs w:val="30"/>
          <w:cs/>
        </w:rPr>
        <w:t>กลุ่มบริษัท มีจำนวน</w:t>
      </w:r>
      <w:r w:rsidR="00571676" w:rsidRPr="00104E8F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09E4" w:rsidRPr="00104E8F">
        <w:rPr>
          <w:rFonts w:asciiTheme="majorBidi" w:hAnsiTheme="majorBidi" w:cstheme="majorBidi"/>
          <w:sz w:val="30"/>
          <w:szCs w:val="30"/>
        </w:rPr>
        <w:t>7.22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A84D2F1" w14:textId="4F2A1C0B" w:rsidR="007E26D9" w:rsidRPr="00104E8F" w:rsidRDefault="00D545E4" w:rsidP="0046779F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</w:p>
    <w:p w14:paraId="7C48C1D3" w14:textId="1E48D310" w:rsidR="00014212" w:rsidRPr="00104E8F" w:rsidRDefault="00FF215D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  <w:cs/>
        </w:rPr>
        <w:t>หนี้สินที่มีภาระดอกเบี้ย</w:t>
      </w:r>
    </w:p>
    <w:p w14:paraId="0E40A468" w14:textId="77777777" w:rsidR="00475B0F" w:rsidRPr="00104E8F" w:rsidRDefault="00475B0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81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360"/>
        <w:gridCol w:w="998"/>
      </w:tblGrid>
      <w:tr w:rsidR="003343EE" w:rsidRPr="00104E8F" w14:paraId="1DF3C332" w14:textId="77777777" w:rsidTr="00B41551">
        <w:trPr>
          <w:trHeight w:val="411"/>
          <w:tblHeader/>
        </w:trPr>
        <w:tc>
          <w:tcPr>
            <w:tcW w:w="1890" w:type="dxa"/>
          </w:tcPr>
          <w:p w14:paraId="60EFDADC" w14:textId="77777777" w:rsidR="003343EE" w:rsidRPr="00104E8F" w:rsidRDefault="003343EE" w:rsidP="00B4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8" w:type="dxa"/>
            <w:gridSpan w:val="11"/>
          </w:tcPr>
          <w:p w14:paraId="6CAC02C9" w14:textId="0B419263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452458" w:rsidRPr="00104E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="00452458"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3EE" w:rsidRPr="00104E8F" w14:paraId="2A92CB86" w14:textId="77777777" w:rsidTr="00B41551">
        <w:trPr>
          <w:trHeight w:val="119"/>
          <w:tblHeader/>
        </w:trPr>
        <w:tc>
          <w:tcPr>
            <w:tcW w:w="1890" w:type="dxa"/>
          </w:tcPr>
          <w:p w14:paraId="2B94177A" w14:textId="77777777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6B5573A4" w14:textId="02410676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EE9" w:rsidRPr="00104E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424FFE" w14:textId="77777777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8" w:type="dxa"/>
            <w:gridSpan w:val="5"/>
          </w:tcPr>
          <w:p w14:paraId="33038F07" w14:textId="37F4B41A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EE9" w:rsidRPr="00104E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E0D4A" w:rsidRPr="00104E8F" w14:paraId="28B86295" w14:textId="77777777" w:rsidTr="00B41551">
        <w:trPr>
          <w:trHeight w:val="623"/>
          <w:tblHeader/>
        </w:trPr>
        <w:tc>
          <w:tcPr>
            <w:tcW w:w="1890" w:type="dxa"/>
          </w:tcPr>
          <w:p w14:paraId="5C968E33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DA0F0D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6801501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B29271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FA8D309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B5063E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DBD49AC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C01A75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1C3E593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B27F9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  <w:vAlign w:val="bottom"/>
          </w:tcPr>
          <w:p w14:paraId="754940C3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164679B9" w14:textId="77777777" w:rsidR="004E0D4A" w:rsidRPr="00104E8F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343EE" w:rsidRPr="00104E8F" w14:paraId="0CE89E74" w14:textId="77777777" w:rsidTr="00B41551">
        <w:trPr>
          <w:trHeight w:val="396"/>
          <w:tblHeader/>
        </w:trPr>
        <w:tc>
          <w:tcPr>
            <w:tcW w:w="1890" w:type="dxa"/>
          </w:tcPr>
          <w:p w14:paraId="44AAC6B2" w14:textId="77777777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8" w:type="dxa"/>
            <w:gridSpan w:val="11"/>
            <w:vAlign w:val="bottom"/>
          </w:tcPr>
          <w:p w14:paraId="669568F6" w14:textId="77777777" w:rsidR="003343EE" w:rsidRPr="00104E8F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85DC6" w:rsidRPr="00104E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83271" w:rsidRPr="00104E8F" w14:paraId="56C0A151" w14:textId="77777777" w:rsidTr="00B41551">
        <w:trPr>
          <w:trHeight w:val="209"/>
        </w:trPr>
        <w:tc>
          <w:tcPr>
            <w:tcW w:w="1890" w:type="dxa"/>
          </w:tcPr>
          <w:p w14:paraId="53138FFF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  <w:vAlign w:val="bottom"/>
          </w:tcPr>
          <w:p w14:paraId="30880AE5" w14:textId="5BBCCAD8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5,</w:t>
            </w:r>
            <w:r w:rsidR="00B275AF" w:rsidRPr="00104E8F">
              <w:rPr>
                <w:rFonts w:ascii="Angsana New" w:hAnsi="Angsana New"/>
                <w:sz w:val="30"/>
                <w:szCs w:val="30"/>
              </w:rPr>
              <w:t>6</w:t>
            </w:r>
            <w:r w:rsidR="0093743A" w:rsidRPr="00104E8F">
              <w:rPr>
                <w:rFonts w:ascii="Angsana New" w:hAnsi="Angsana New"/>
                <w:sz w:val="30"/>
                <w:szCs w:val="30"/>
              </w:rPr>
              <w:t>3</w:t>
            </w:r>
            <w:r w:rsidR="008834F8" w:rsidRPr="00104E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E16C430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714CD6" w14:textId="61B753D3" w:rsidR="00283271" w:rsidRPr="00104E8F" w:rsidRDefault="00283271" w:rsidP="0093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3743A" w:rsidRPr="00104E8F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  <w:vAlign w:val="bottom"/>
          </w:tcPr>
          <w:p w14:paraId="679DA10E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3884E8" w14:textId="4EC83F28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5,88</w:t>
            </w:r>
            <w:r w:rsidR="008834F8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44F8490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D3857" w14:textId="2123DCB2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3,185</w:t>
            </w:r>
          </w:p>
        </w:tc>
        <w:tc>
          <w:tcPr>
            <w:tcW w:w="270" w:type="dxa"/>
            <w:vAlign w:val="bottom"/>
          </w:tcPr>
          <w:p w14:paraId="1F874C02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7B9982" w14:textId="13242607" w:rsidR="00283271" w:rsidRPr="00104E8F" w:rsidRDefault="00283271" w:rsidP="00BD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360" w:type="dxa"/>
            <w:vAlign w:val="bottom"/>
          </w:tcPr>
          <w:p w14:paraId="34BCCD38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4A19B1A3" w14:textId="44515AA1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3,185</w:t>
            </w:r>
          </w:p>
        </w:tc>
      </w:tr>
      <w:tr w:rsidR="000952E4" w:rsidRPr="00104E8F" w14:paraId="5D85C25E" w14:textId="77777777" w:rsidTr="00B41551">
        <w:trPr>
          <w:trHeight w:val="209"/>
        </w:trPr>
        <w:tc>
          <w:tcPr>
            <w:tcW w:w="1890" w:type="dxa"/>
          </w:tcPr>
          <w:p w14:paraId="5EC56FAC" w14:textId="19FCA74B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5759FCD7" w14:textId="01F3294D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32459867" w14:textId="77777777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46828" w14:textId="6204DA22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  <w:vAlign w:val="bottom"/>
          </w:tcPr>
          <w:p w14:paraId="654C9DF8" w14:textId="77777777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553252" w14:textId="3F2E1A14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2A785DF7" w14:textId="77777777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B98EF7" w14:textId="48F2522F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77AE8972" w14:textId="77777777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DBD3F2" w14:textId="0A300258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360" w:type="dxa"/>
            <w:vAlign w:val="bottom"/>
          </w:tcPr>
          <w:p w14:paraId="755EDCBA" w14:textId="77777777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5346C87A" w14:textId="6ED6AE3A" w:rsidR="000952E4" w:rsidRPr="00104E8F" w:rsidRDefault="000952E4" w:rsidP="0009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</w:tr>
      <w:tr w:rsidR="00283271" w:rsidRPr="00104E8F" w14:paraId="1D6F2F6B" w14:textId="77777777" w:rsidTr="00B41551">
        <w:trPr>
          <w:trHeight w:val="209"/>
        </w:trPr>
        <w:tc>
          <w:tcPr>
            <w:tcW w:w="1890" w:type="dxa"/>
          </w:tcPr>
          <w:p w14:paraId="753A9CE6" w14:textId="7CA4ED2A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4A225A1" w14:textId="3D4DE28D" w:rsidR="00283271" w:rsidRPr="00344FF8" w:rsidRDefault="00FF31A6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FF8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270" w:type="dxa"/>
            <w:vAlign w:val="bottom"/>
          </w:tcPr>
          <w:p w14:paraId="3B8A77EA" w14:textId="77777777" w:rsidR="00283271" w:rsidRPr="00344FF8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73176" w14:textId="6754A04F" w:rsidR="00283271" w:rsidRPr="00344FF8" w:rsidRDefault="00283271" w:rsidP="0086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FF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658B3" w:rsidRPr="00344FF8">
              <w:rPr>
                <w:rFonts w:ascii="Angsana New" w:hAnsi="Angsana New"/>
                <w:sz w:val="30"/>
                <w:szCs w:val="30"/>
              </w:rPr>
              <w:t>1</w:t>
            </w:r>
            <w:r w:rsidR="00FF31A6" w:rsidRPr="00344FF8">
              <w:rPr>
                <w:rFonts w:ascii="Angsana New" w:hAnsi="Angsana New"/>
                <w:sz w:val="30"/>
                <w:szCs w:val="30"/>
              </w:rPr>
              <w:t>6,646</w:t>
            </w:r>
          </w:p>
        </w:tc>
        <w:tc>
          <w:tcPr>
            <w:tcW w:w="270" w:type="dxa"/>
            <w:vAlign w:val="bottom"/>
          </w:tcPr>
          <w:p w14:paraId="5CA15375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0B964E" w14:textId="7DCA4952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18,211</w:t>
            </w:r>
          </w:p>
        </w:tc>
        <w:tc>
          <w:tcPr>
            <w:tcW w:w="270" w:type="dxa"/>
            <w:vAlign w:val="bottom"/>
          </w:tcPr>
          <w:p w14:paraId="3B921045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86EA0D" w14:textId="7B49A202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270" w:type="dxa"/>
            <w:vAlign w:val="bottom"/>
          </w:tcPr>
          <w:p w14:paraId="6BCDDD65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B36274" w14:textId="006CC505" w:rsidR="00283271" w:rsidRPr="00104E8F" w:rsidRDefault="00283271" w:rsidP="00BD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360" w:type="dxa"/>
            <w:vAlign w:val="bottom"/>
          </w:tcPr>
          <w:p w14:paraId="23D4D23C" w14:textId="77777777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36921653" w14:textId="4942EA9B" w:rsidR="00283271" w:rsidRPr="00104E8F" w:rsidRDefault="00283271" w:rsidP="0028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-</w:t>
            </w:r>
          </w:p>
        </w:tc>
      </w:tr>
      <w:tr w:rsidR="00572147" w:rsidRPr="00104E8F" w14:paraId="1FD44E27" w14:textId="77777777" w:rsidTr="00B41551">
        <w:trPr>
          <w:trHeight w:val="807"/>
        </w:trPr>
        <w:tc>
          <w:tcPr>
            <w:tcW w:w="1890" w:type="dxa"/>
          </w:tcPr>
          <w:p w14:paraId="063862C9" w14:textId="6004CCE2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1" w:right="-43" w:hanging="10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279E8" w14:textId="3AC0BDCC" w:rsidR="00572147" w:rsidRPr="00104E8F" w:rsidRDefault="00FF31A6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7,201</w:t>
            </w:r>
          </w:p>
        </w:tc>
        <w:tc>
          <w:tcPr>
            <w:tcW w:w="270" w:type="dxa"/>
            <w:vAlign w:val="bottom"/>
          </w:tcPr>
          <w:p w14:paraId="777B9EA8" w14:textId="77777777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8A04" w14:textId="687E4466" w:rsidR="00572147" w:rsidRPr="00104E8F" w:rsidRDefault="00572147" w:rsidP="0093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8658B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F31A6">
              <w:rPr>
                <w:rFonts w:ascii="Angsana New" w:hAnsi="Angsana New"/>
                <w:b/>
                <w:bCs/>
                <w:sz w:val="30"/>
                <w:szCs w:val="30"/>
              </w:rPr>
              <w:t>6,897</w:t>
            </w:r>
          </w:p>
        </w:tc>
        <w:tc>
          <w:tcPr>
            <w:tcW w:w="270" w:type="dxa"/>
            <w:vAlign w:val="bottom"/>
          </w:tcPr>
          <w:p w14:paraId="16F5A661" w14:textId="77777777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926E" w14:textId="6F8C3F82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24,09</w:t>
            </w:r>
            <w:r w:rsidR="008834F8"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C8A72D5" w14:textId="77777777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42C4C" w14:textId="6FA1A39C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3,185</w:t>
            </w:r>
          </w:p>
        </w:tc>
        <w:tc>
          <w:tcPr>
            <w:tcW w:w="270" w:type="dxa"/>
            <w:vAlign w:val="bottom"/>
          </w:tcPr>
          <w:p w14:paraId="6C042E0F" w14:textId="77777777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D61B" w14:textId="7674F7A7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360" w:type="dxa"/>
            <w:vAlign w:val="bottom"/>
          </w:tcPr>
          <w:p w14:paraId="658DAFEF" w14:textId="77777777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3D9" w14:textId="40EB4701" w:rsidR="00572147" w:rsidRPr="00104E8F" w:rsidRDefault="00572147" w:rsidP="0057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33,185</w:t>
            </w:r>
          </w:p>
        </w:tc>
      </w:tr>
    </w:tbl>
    <w:p w14:paraId="2EC6E8FD" w14:textId="77777777" w:rsidR="00E611B0" w:rsidRPr="00104E8F" w:rsidRDefault="00E611B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04" w:type="dxa"/>
        <w:tblInd w:w="36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782A4C" w:rsidRPr="00104E8F" w14:paraId="63C81875" w14:textId="77777777" w:rsidTr="00B41551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19CDB6BE" w14:textId="77777777" w:rsidR="00782A4C" w:rsidRPr="00104E8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3E85DC2" w14:textId="77777777" w:rsidR="00782A4C" w:rsidRPr="00104E8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461A0F0" w14:textId="77777777" w:rsidR="00782A4C" w:rsidRPr="00104E8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3067D947" w14:textId="77777777" w:rsidR="00782A4C" w:rsidRPr="00104E8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73437" w14:textId="77777777" w:rsidR="00782A4C" w:rsidRPr="00104E8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7E6AD707" w14:textId="77777777" w:rsidR="00782A4C" w:rsidRPr="00104E8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0AC" w:rsidRPr="00104E8F" w14:paraId="4BE6646C" w14:textId="77777777" w:rsidTr="00B41551">
        <w:trPr>
          <w:tblHeader/>
        </w:trPr>
        <w:tc>
          <w:tcPr>
            <w:tcW w:w="3312" w:type="dxa"/>
            <w:vMerge/>
          </w:tcPr>
          <w:p w14:paraId="0E5F3685" w14:textId="77777777" w:rsidR="00D650AC" w:rsidRPr="00104E8F" w:rsidRDefault="00D650AC" w:rsidP="00D6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5BB4303" w14:textId="77777777" w:rsidR="00D650AC" w:rsidRPr="00104E8F" w:rsidRDefault="00D650AC" w:rsidP="00D6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C06BADC" w14:textId="63A4D81C" w:rsidR="00D650AC" w:rsidRPr="00104E8F" w:rsidRDefault="00D650AC" w:rsidP="00D6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93B4BA3" w14:textId="77777777" w:rsidR="00D650AC" w:rsidRPr="00104E8F" w:rsidRDefault="00D650AC" w:rsidP="00D6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12D16B28" w14:textId="10D50E4A" w:rsidR="00D650AC" w:rsidRPr="00104E8F" w:rsidRDefault="00D650AC" w:rsidP="00D6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708A731" w14:textId="77777777" w:rsidR="00D650AC" w:rsidRPr="00104E8F" w:rsidRDefault="00D650AC" w:rsidP="00D6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202A51D" w14:textId="258BC07A" w:rsidR="00D650AC" w:rsidRPr="00104E8F" w:rsidRDefault="00D650AC" w:rsidP="00D6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855114" w14:textId="77777777" w:rsidR="00D650AC" w:rsidRPr="00104E8F" w:rsidRDefault="00D650AC" w:rsidP="00D6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7845CBC" w14:textId="77BAC0AC" w:rsidR="00D650AC" w:rsidRPr="00104E8F" w:rsidRDefault="00D650AC" w:rsidP="00D6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82A4C" w:rsidRPr="00104E8F" w14:paraId="30499DBF" w14:textId="77777777" w:rsidTr="00B41551">
        <w:trPr>
          <w:tblHeader/>
        </w:trPr>
        <w:tc>
          <w:tcPr>
            <w:tcW w:w="3312" w:type="dxa"/>
          </w:tcPr>
          <w:p w14:paraId="60A7720D" w14:textId="77777777" w:rsidR="00782A4C" w:rsidRPr="00104E8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2CF4F5E" w14:textId="77777777" w:rsidR="00782A4C" w:rsidRPr="00104E8F" w:rsidRDefault="00782A4C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3624792E" w14:textId="77777777" w:rsidR="00782A4C" w:rsidRPr="00104E8F" w:rsidRDefault="00585DC6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04E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6276" w:rsidRPr="00104E8F" w14:paraId="795FD610" w14:textId="77777777" w:rsidTr="00B41551">
        <w:tc>
          <w:tcPr>
            <w:tcW w:w="3312" w:type="dxa"/>
          </w:tcPr>
          <w:p w14:paraId="13357F88" w14:textId="77777777" w:rsidR="00B86276" w:rsidRPr="00104E8F" w:rsidRDefault="00B86276" w:rsidP="00B862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066A4167" w14:textId="2A76EAE1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009" w:type="dxa"/>
          </w:tcPr>
          <w:p w14:paraId="355BBA5A" w14:textId="10FCFEDD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69" w:type="dxa"/>
          </w:tcPr>
          <w:p w14:paraId="1B08CF70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C0AACC4" w14:textId="47FE43E6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0092B413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12DA5A" w14:textId="13D3B4AB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494F70EF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7AC55AF" w14:textId="09ED52DE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B86276" w:rsidRPr="00104E8F" w14:paraId="7934ABB3" w14:textId="77777777" w:rsidTr="00B41551">
        <w:tc>
          <w:tcPr>
            <w:tcW w:w="3312" w:type="dxa"/>
          </w:tcPr>
          <w:p w14:paraId="6CA42C8E" w14:textId="77777777" w:rsidR="00B86276" w:rsidRPr="00104E8F" w:rsidRDefault="00B86276" w:rsidP="00B862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714E3074" w14:textId="1C576A94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FA5CF7E" w14:textId="54CA0D45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69" w:type="dxa"/>
          </w:tcPr>
          <w:p w14:paraId="771610A0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488D3FF" w14:textId="3E631CBC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30399981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CC2C8B9" w14:textId="3BC6BC2B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479B3966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8F5CFE1" w14:textId="7F7F143F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B86276" w:rsidRPr="00104E8F" w14:paraId="3F99BB96" w14:textId="77777777" w:rsidTr="00B41551">
        <w:tc>
          <w:tcPr>
            <w:tcW w:w="3312" w:type="dxa"/>
          </w:tcPr>
          <w:p w14:paraId="74ABDE5F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007ED588" w14:textId="77777777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CD26EFE" w14:textId="666BF79E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69" w:type="dxa"/>
          </w:tcPr>
          <w:p w14:paraId="4FF8BCAC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46AF2E2" w14:textId="1B1548F5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70" w:type="dxa"/>
          </w:tcPr>
          <w:p w14:paraId="65F4828B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410268" w14:textId="522D925D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70" w:type="dxa"/>
          </w:tcPr>
          <w:p w14:paraId="09064FEA" w14:textId="77777777" w:rsidR="00B86276" w:rsidRPr="00104E8F" w:rsidRDefault="00B86276" w:rsidP="00B8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234687F" w14:textId="1ED5CD1F" w:rsidR="00B86276" w:rsidRPr="00104E8F" w:rsidRDefault="00B86276" w:rsidP="00B862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</w:tr>
    </w:tbl>
    <w:p w14:paraId="07BE2F1B" w14:textId="77777777" w:rsidR="001F553E" w:rsidRPr="00104E8F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="Angsana New" w:hAnsi="Angsana New"/>
          <w:spacing w:val="-2"/>
          <w:sz w:val="28"/>
          <w:szCs w:val="28"/>
        </w:rPr>
      </w:pPr>
    </w:p>
    <w:p w14:paraId="2621C878" w14:textId="5DB705B8" w:rsidR="001F553E" w:rsidRPr="00104E8F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104E8F">
        <w:rPr>
          <w:rFonts w:ascii="Angsana New" w:hAnsi="Angsana New"/>
          <w:spacing w:val="-2"/>
          <w:sz w:val="30"/>
          <w:szCs w:val="30"/>
        </w:rPr>
        <w:t>31</w:t>
      </w:r>
      <w:r w:rsidRPr="00104E8F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104E8F">
        <w:rPr>
          <w:rFonts w:ascii="Angsana New" w:hAnsi="Angsana New"/>
          <w:spacing w:val="-2"/>
          <w:sz w:val="30"/>
          <w:szCs w:val="30"/>
        </w:rPr>
        <w:t>256</w:t>
      </w:r>
      <w:r w:rsidR="00EF4E29" w:rsidRPr="00104E8F">
        <w:rPr>
          <w:rFonts w:ascii="Angsana New" w:hAnsi="Angsana New"/>
          <w:spacing w:val="-2"/>
          <w:sz w:val="30"/>
          <w:szCs w:val="30"/>
        </w:rPr>
        <w:t>3</w:t>
      </w:r>
      <w:r w:rsidRPr="00104E8F">
        <w:rPr>
          <w:rFonts w:ascii="Angsana New" w:hAnsi="Angsana New"/>
          <w:spacing w:val="-2"/>
          <w:sz w:val="30"/>
          <w:szCs w:val="30"/>
        </w:rPr>
        <w:t xml:space="preserve"> </w:t>
      </w:r>
      <w:r w:rsidRPr="00104E8F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Pr="00104E8F">
        <w:rPr>
          <w:rFonts w:ascii="Angsana New" w:hAnsi="Angsana New"/>
          <w:spacing w:val="-2"/>
          <w:sz w:val="30"/>
          <w:szCs w:val="30"/>
        </w:rPr>
        <w:t xml:space="preserve"> </w:t>
      </w:r>
      <w:r w:rsidR="005C38E4" w:rsidRPr="00104E8F">
        <w:rPr>
          <w:rFonts w:ascii="Angsana New" w:hAnsi="Angsana New"/>
          <w:spacing w:val="-2"/>
          <w:sz w:val="30"/>
          <w:szCs w:val="30"/>
        </w:rPr>
        <w:t>1,</w:t>
      </w:r>
      <w:r w:rsidR="00FD6C2A">
        <w:rPr>
          <w:rFonts w:ascii="Angsana New" w:hAnsi="Angsana New"/>
          <w:spacing w:val="-2"/>
          <w:sz w:val="30"/>
          <w:szCs w:val="30"/>
        </w:rPr>
        <w:t>257</w:t>
      </w:r>
      <w:r w:rsidR="00EF4E29" w:rsidRPr="00104E8F">
        <w:rPr>
          <w:rFonts w:ascii="Angsana New" w:hAnsi="Angsana New"/>
          <w:spacing w:val="-2"/>
          <w:sz w:val="30"/>
          <w:szCs w:val="30"/>
        </w:rPr>
        <w:t xml:space="preserve"> </w:t>
      </w:r>
      <w:r w:rsidRPr="00104E8F">
        <w:rPr>
          <w:rFonts w:ascii="Angsana New" w:hAnsi="Angsana New"/>
          <w:spacing w:val="-2"/>
          <w:sz w:val="30"/>
          <w:szCs w:val="30"/>
          <w:cs/>
        </w:rPr>
        <w:t>ล้านบาทแล</w:t>
      </w:r>
      <w:r w:rsidRPr="00104E8F"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 w:rsidR="005C38E4" w:rsidRPr="00104E8F">
        <w:rPr>
          <w:rFonts w:ascii="Angsana New" w:hAnsi="Angsana New"/>
          <w:spacing w:val="-2"/>
          <w:sz w:val="30"/>
          <w:szCs w:val="30"/>
        </w:rPr>
        <w:t>1,</w:t>
      </w:r>
      <w:r w:rsidR="00FD6C2A">
        <w:rPr>
          <w:rFonts w:ascii="Angsana New" w:hAnsi="Angsana New"/>
          <w:spacing w:val="-2"/>
          <w:sz w:val="30"/>
          <w:szCs w:val="30"/>
        </w:rPr>
        <w:t>252</w:t>
      </w:r>
      <w:r w:rsidR="005C38E4" w:rsidRPr="00104E8F">
        <w:rPr>
          <w:rFonts w:ascii="Angsana New" w:hAnsi="Angsana New"/>
          <w:spacing w:val="-2"/>
          <w:sz w:val="30"/>
          <w:szCs w:val="30"/>
        </w:rPr>
        <w:t xml:space="preserve"> </w:t>
      </w:r>
      <w:r w:rsidRPr="00104E8F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104E8F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104E8F">
        <w:rPr>
          <w:rFonts w:ascii="Angsana New" w:hAnsi="Angsana New"/>
          <w:i/>
          <w:iCs/>
          <w:sz w:val="30"/>
          <w:szCs w:val="30"/>
        </w:rPr>
        <w:t>256</w:t>
      </w:r>
      <w:r w:rsidR="00EF4E29" w:rsidRPr="00104E8F">
        <w:rPr>
          <w:rFonts w:ascii="Angsana New" w:hAnsi="Angsana New"/>
          <w:i/>
          <w:iCs/>
          <w:sz w:val="30"/>
          <w:szCs w:val="30"/>
        </w:rPr>
        <w:t>2</w:t>
      </w:r>
      <w:r w:rsidRPr="00104E8F">
        <w:rPr>
          <w:rFonts w:ascii="Angsana New" w:hAnsi="Angsana New"/>
          <w:i/>
          <w:iCs/>
          <w:sz w:val="30"/>
          <w:szCs w:val="30"/>
        </w:rPr>
        <w:t>: 1,</w:t>
      </w:r>
      <w:r w:rsidR="00EF4E29" w:rsidRPr="00104E8F">
        <w:rPr>
          <w:rFonts w:ascii="Angsana New" w:hAnsi="Angsana New"/>
          <w:i/>
          <w:iCs/>
          <w:sz w:val="30"/>
          <w:szCs w:val="30"/>
        </w:rPr>
        <w:t>349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 1,</w:t>
      </w:r>
      <w:r w:rsidR="00EF4E29" w:rsidRPr="00104E8F">
        <w:rPr>
          <w:rFonts w:ascii="Angsana New" w:hAnsi="Angsana New"/>
          <w:i/>
          <w:iCs/>
          <w:sz w:val="30"/>
          <w:szCs w:val="30"/>
        </w:rPr>
        <w:t>344</w:t>
      </w:r>
      <w:r w:rsidRPr="00104E8F">
        <w:rPr>
          <w:rFonts w:ascii="Angsana New" w:hAnsi="Angsana New"/>
          <w:i/>
          <w:iCs/>
          <w:sz w:val="30"/>
          <w:szCs w:val="30"/>
        </w:rPr>
        <w:t xml:space="preserve"> </w:t>
      </w:r>
      <w:r w:rsidRPr="00104E8F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104E8F">
        <w:rPr>
          <w:rFonts w:ascii="Angsana New" w:hAnsi="Angsana New"/>
          <w:i/>
          <w:iCs/>
          <w:sz w:val="30"/>
          <w:szCs w:val="30"/>
        </w:rPr>
        <w:t>)</w:t>
      </w:r>
    </w:p>
    <w:p w14:paraId="367681CB" w14:textId="77777777" w:rsidR="00C60F16" w:rsidRPr="00104E8F" w:rsidRDefault="00C60F16" w:rsidP="00C60F16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22115D84" w14:textId="5C189677" w:rsidR="00384808" w:rsidRPr="00104E8F" w:rsidRDefault="000E4DEC" w:rsidP="00123469">
      <w:pPr>
        <w:pStyle w:val="Heading1"/>
        <w:numPr>
          <w:ilvl w:val="0"/>
          <w:numId w:val="23"/>
        </w:numPr>
        <w:tabs>
          <w:tab w:val="num" w:pos="540"/>
        </w:tabs>
        <w:rPr>
          <w:b w:val="0"/>
          <w:bCs w:val="0"/>
          <w:szCs w:val="30"/>
        </w:rPr>
      </w:pPr>
      <w:r w:rsidRPr="00104E8F">
        <w:rPr>
          <w:szCs w:val="30"/>
        </w:rPr>
        <w:lastRenderedPageBreak/>
        <w:tab/>
      </w:r>
      <w:r w:rsidR="00B70ABF" w:rsidRPr="00104E8F">
        <w:rPr>
          <w:rFonts w:hint="cs"/>
          <w:szCs w:val="30"/>
          <w:cs/>
        </w:rPr>
        <w:t>ประมาณการหนี้สินไม่หมุนเวียนสำหรับ</w:t>
      </w:r>
      <w:r w:rsidR="00384808" w:rsidRPr="00104E8F">
        <w:rPr>
          <w:szCs w:val="30"/>
          <w:cs/>
        </w:rPr>
        <w:t xml:space="preserve">ผลประโยชน์พนักงาน </w:t>
      </w:r>
    </w:p>
    <w:p w14:paraId="0F3D549E" w14:textId="77777777" w:rsidR="00384808" w:rsidRPr="00104E8F" w:rsidRDefault="0038480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384808" w:rsidRPr="00104E8F" w14:paraId="7E618AA1" w14:textId="77777777" w:rsidTr="009C437F">
        <w:trPr>
          <w:trHeight w:val="346"/>
        </w:trPr>
        <w:tc>
          <w:tcPr>
            <w:tcW w:w="4050" w:type="dxa"/>
          </w:tcPr>
          <w:p w14:paraId="3EE3E5B3" w14:textId="77777777" w:rsidR="00384808" w:rsidRPr="00104E8F" w:rsidRDefault="00384808" w:rsidP="000E6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7EFD5A0" w14:textId="77777777" w:rsidR="00384808" w:rsidRPr="00104E8F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E32D8C" w14:textId="77777777" w:rsidR="00384808" w:rsidRPr="00104E8F" w:rsidRDefault="00384808" w:rsidP="000E69F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64572634" w14:textId="77777777" w:rsidR="00384808" w:rsidRPr="00104E8F" w:rsidRDefault="00384808" w:rsidP="000E69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0940" w:rsidRPr="00104E8F" w14:paraId="556FEAFF" w14:textId="77777777" w:rsidTr="009C437F">
        <w:trPr>
          <w:trHeight w:val="346"/>
        </w:trPr>
        <w:tc>
          <w:tcPr>
            <w:tcW w:w="4050" w:type="dxa"/>
          </w:tcPr>
          <w:p w14:paraId="7F103859" w14:textId="77777777" w:rsidR="00AD0940" w:rsidRPr="00104E8F" w:rsidRDefault="00AD0940" w:rsidP="00AD094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4EA3E5" w14:textId="40543F09" w:rsidR="00AD0940" w:rsidRPr="00104E8F" w:rsidRDefault="00AD0940" w:rsidP="00AD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F261E1" w14:textId="77777777" w:rsidR="00AD0940" w:rsidRPr="00104E8F" w:rsidRDefault="00AD0940" w:rsidP="00AD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1DED6" w14:textId="42626B9A" w:rsidR="00AD0940" w:rsidRPr="00104E8F" w:rsidRDefault="00AD0940" w:rsidP="00AD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CEE9961" w14:textId="77777777" w:rsidR="00AD0940" w:rsidRPr="00104E8F" w:rsidRDefault="00AD0940" w:rsidP="00AD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EC56D" w14:textId="1E5AD83D" w:rsidR="00AD0940" w:rsidRPr="00104E8F" w:rsidRDefault="00AD0940" w:rsidP="00AD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268C05C" w14:textId="77777777" w:rsidR="00AD0940" w:rsidRPr="00104E8F" w:rsidRDefault="00AD0940" w:rsidP="00AD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37A87A7D" w14:textId="43C35898" w:rsidR="00AD0940" w:rsidRPr="00104E8F" w:rsidRDefault="00AD0940" w:rsidP="00AD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11A83" w:rsidRPr="00104E8F" w14:paraId="2CAE69FD" w14:textId="77777777" w:rsidTr="009C437F">
        <w:trPr>
          <w:trHeight w:val="346"/>
        </w:trPr>
        <w:tc>
          <w:tcPr>
            <w:tcW w:w="4050" w:type="dxa"/>
          </w:tcPr>
          <w:p w14:paraId="41970D75" w14:textId="77777777" w:rsidR="00511A83" w:rsidRPr="00104E8F" w:rsidRDefault="00511A83" w:rsidP="00511A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5AEC0CA8" w14:textId="77777777" w:rsidR="00511A83" w:rsidRPr="00104E8F" w:rsidRDefault="00511A83" w:rsidP="00511A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1A83" w:rsidRPr="00104E8F" w14:paraId="57F47EB1" w14:textId="77777777" w:rsidTr="009C437F">
        <w:trPr>
          <w:trHeight w:val="346"/>
        </w:trPr>
        <w:tc>
          <w:tcPr>
            <w:tcW w:w="4050" w:type="dxa"/>
            <w:vAlign w:val="bottom"/>
          </w:tcPr>
          <w:p w14:paraId="3A24EA66" w14:textId="77777777" w:rsidR="00511A83" w:rsidRPr="00104E8F" w:rsidRDefault="00502847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411C94" w14:textId="430991F1" w:rsidR="00511A83" w:rsidRPr="00104E8F" w:rsidRDefault="00A30B2A" w:rsidP="00511A83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193,566</w:t>
            </w:r>
          </w:p>
        </w:tc>
        <w:tc>
          <w:tcPr>
            <w:tcW w:w="270" w:type="dxa"/>
            <w:vAlign w:val="bottom"/>
          </w:tcPr>
          <w:p w14:paraId="1DF22539" w14:textId="77777777" w:rsidR="00511A83" w:rsidRPr="00104E8F" w:rsidRDefault="00511A83" w:rsidP="00511A83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8AABCF" w14:textId="4DBE9FF2" w:rsidR="00511A83" w:rsidRPr="00104E8F" w:rsidRDefault="00AD0940" w:rsidP="00511A83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191,544</w:t>
            </w:r>
          </w:p>
        </w:tc>
        <w:tc>
          <w:tcPr>
            <w:tcW w:w="270" w:type="dxa"/>
            <w:vAlign w:val="bottom"/>
          </w:tcPr>
          <w:p w14:paraId="7BEE1590" w14:textId="77777777" w:rsidR="00511A83" w:rsidRPr="00104E8F" w:rsidRDefault="00511A83" w:rsidP="00511A83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BE2EC5" w14:textId="50EEA7B6" w:rsidR="00511A83" w:rsidRPr="00104E8F" w:rsidRDefault="00203DFC" w:rsidP="00511A83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192,504</w:t>
            </w:r>
          </w:p>
        </w:tc>
        <w:tc>
          <w:tcPr>
            <w:tcW w:w="270" w:type="dxa"/>
            <w:vAlign w:val="bottom"/>
          </w:tcPr>
          <w:p w14:paraId="56152657" w14:textId="77777777" w:rsidR="00511A83" w:rsidRPr="00104E8F" w:rsidRDefault="00511A83" w:rsidP="00511A83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46CAB4E" w14:textId="36DB2C4B" w:rsidR="00511A83" w:rsidRPr="00104E8F" w:rsidRDefault="00AD0940" w:rsidP="00511A83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190,617</w:t>
            </w:r>
          </w:p>
        </w:tc>
      </w:tr>
    </w:tbl>
    <w:p w14:paraId="1D35C3A4" w14:textId="77777777" w:rsidR="00D4486C" w:rsidRPr="00104E8F" w:rsidRDefault="00D4486C" w:rsidP="00025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b/>
          <w:bCs/>
          <w:i/>
          <w:iCs/>
          <w:sz w:val="22"/>
          <w:szCs w:val="22"/>
        </w:rPr>
      </w:pPr>
    </w:p>
    <w:p w14:paraId="61721233" w14:textId="4BA89064" w:rsidR="0088267E" w:rsidRPr="00104E8F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b/>
          <w:bCs/>
          <w:i/>
          <w:iCs/>
          <w:sz w:val="30"/>
          <w:szCs w:val="30"/>
        </w:rPr>
      </w:pPr>
      <w:r w:rsidRPr="00104E8F">
        <w:rPr>
          <w:b/>
          <w:bCs/>
          <w:i/>
          <w:iCs/>
          <w:sz w:val="30"/>
          <w:szCs w:val="30"/>
          <w:cs/>
        </w:rPr>
        <w:t>โครงการ</w:t>
      </w:r>
      <w:r w:rsidRPr="00104E8F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104E8F">
        <w:rPr>
          <w:b/>
          <w:bCs/>
          <w:i/>
          <w:iCs/>
          <w:sz w:val="30"/>
          <w:szCs w:val="30"/>
          <w:cs/>
        </w:rPr>
        <w:t xml:space="preserve"> </w:t>
      </w:r>
      <w:r w:rsidRPr="00104E8F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70310E82" w14:textId="77777777" w:rsidR="0088267E" w:rsidRPr="00104E8F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5068538" w14:textId="77777777" w:rsidR="00DB05DC" w:rsidRPr="00104E8F" w:rsidRDefault="00F63433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sz w:val="30"/>
          <w:szCs w:val="30"/>
        </w:rPr>
      </w:pPr>
      <w:r w:rsidRPr="00104E8F">
        <w:rPr>
          <w:sz w:val="30"/>
          <w:szCs w:val="30"/>
          <w:cs/>
        </w:rPr>
        <w:t>กลุ่มบริษัทจัดการโครงการ</w:t>
      </w:r>
      <w:r w:rsidR="0088267E" w:rsidRPr="00104E8F">
        <w:rPr>
          <w:rFonts w:hint="cs"/>
          <w:sz w:val="30"/>
          <w:szCs w:val="30"/>
          <w:cs/>
        </w:rPr>
        <w:t>ผลประโยชน์ที่กำหนดไว้</w:t>
      </w:r>
      <w:r w:rsidRPr="00104E8F">
        <w:rPr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104E8F">
        <w:rPr>
          <w:rFonts w:ascii="Angsana New" w:hAnsi="Angsana New"/>
          <w:sz w:val="30"/>
          <w:szCs w:val="30"/>
        </w:rPr>
        <w:t xml:space="preserve">2541 </w:t>
      </w:r>
      <w:r w:rsidRPr="00104E8F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9583F" w:rsidRPr="00104E8F">
        <w:rPr>
          <w:sz w:val="30"/>
          <w:szCs w:val="30"/>
        </w:rPr>
        <w:t xml:space="preserve"> </w:t>
      </w:r>
      <w:r w:rsidR="00DB05DC" w:rsidRPr="00104E8F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A26A4" w:rsidRPr="00104E8F">
        <w:rPr>
          <w:rFonts w:ascii="Angsana New" w:hAnsi="Angsana New"/>
          <w:sz w:val="30"/>
          <w:szCs w:val="30"/>
          <w:cs/>
        </w:rPr>
        <w:t>และ</w:t>
      </w:r>
      <w:r w:rsidR="00DB05DC" w:rsidRPr="00104E8F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06316FB7" w14:textId="77777777" w:rsidR="00D74C6A" w:rsidRPr="00104E8F" w:rsidRDefault="00D74C6A" w:rsidP="00A90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091" w:type="dxa"/>
        <w:tblInd w:w="648" w:type="dxa"/>
        <w:tblLook w:val="01E0" w:firstRow="1" w:lastRow="1" w:firstColumn="1" w:lastColumn="1" w:noHBand="0" w:noVBand="0"/>
      </w:tblPr>
      <w:tblGrid>
        <w:gridCol w:w="3796"/>
        <w:gridCol w:w="1098"/>
        <w:gridCol w:w="261"/>
        <w:gridCol w:w="1138"/>
        <w:gridCol w:w="299"/>
        <w:gridCol w:w="1098"/>
        <w:gridCol w:w="299"/>
        <w:gridCol w:w="1102"/>
      </w:tblGrid>
      <w:tr w:rsidR="00A86BD2" w:rsidRPr="00104E8F" w14:paraId="7462D2D5" w14:textId="77777777" w:rsidTr="00A86BD2">
        <w:trPr>
          <w:trHeight w:val="415"/>
          <w:tblHeader/>
        </w:trPr>
        <w:tc>
          <w:tcPr>
            <w:tcW w:w="3796" w:type="dxa"/>
            <w:vMerge w:val="restart"/>
            <w:shd w:val="clear" w:color="auto" w:fill="auto"/>
          </w:tcPr>
          <w:p w14:paraId="31978610" w14:textId="77777777" w:rsidR="00A9046E" w:rsidRPr="00104E8F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CFEF1B3" w14:textId="77777777" w:rsidR="00A86BD2" w:rsidRPr="00104E8F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</w:p>
        </w:tc>
        <w:tc>
          <w:tcPr>
            <w:tcW w:w="2497" w:type="dxa"/>
            <w:gridSpan w:val="3"/>
          </w:tcPr>
          <w:p w14:paraId="7B8B2A5A" w14:textId="77777777" w:rsidR="00A86BD2" w:rsidRPr="00104E8F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" w:type="dxa"/>
          </w:tcPr>
          <w:p w14:paraId="24E4C618" w14:textId="77777777" w:rsidR="00A86BD2" w:rsidRPr="00104E8F" w:rsidRDefault="00A86B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9" w:type="dxa"/>
            <w:gridSpan w:val="3"/>
          </w:tcPr>
          <w:p w14:paraId="779042E2" w14:textId="77777777" w:rsidR="00A86BD2" w:rsidRPr="00104E8F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04E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72419D" w:rsidRPr="00104E8F" w14:paraId="470CD677" w14:textId="77777777" w:rsidTr="00A86BD2">
        <w:trPr>
          <w:trHeight w:val="400"/>
          <w:tblHeader/>
        </w:trPr>
        <w:tc>
          <w:tcPr>
            <w:tcW w:w="3796" w:type="dxa"/>
            <w:vMerge/>
          </w:tcPr>
          <w:p w14:paraId="0E3F239A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74585EA" w14:textId="28E0B91A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312F39FA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7BCFE8BC" w14:textId="7259FF89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99" w:type="dxa"/>
          </w:tcPr>
          <w:p w14:paraId="722067FC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4219C5" w14:textId="709B974E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99" w:type="dxa"/>
          </w:tcPr>
          <w:p w14:paraId="62E371B5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4A8E101C" w14:textId="0F67F8AD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A86BD2" w:rsidRPr="00104E8F" w14:paraId="4BB9B0A7" w14:textId="77777777" w:rsidTr="00A86BD2">
        <w:trPr>
          <w:trHeight w:val="400"/>
          <w:tblHeader/>
        </w:trPr>
        <w:tc>
          <w:tcPr>
            <w:tcW w:w="3796" w:type="dxa"/>
          </w:tcPr>
          <w:p w14:paraId="528C7A55" w14:textId="77777777" w:rsidR="00A86BD2" w:rsidRPr="00104E8F" w:rsidRDefault="00A86BD2" w:rsidP="00511A8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5" w:type="dxa"/>
            <w:gridSpan w:val="7"/>
          </w:tcPr>
          <w:p w14:paraId="723DE651" w14:textId="77777777" w:rsidR="00A86BD2" w:rsidRPr="00104E8F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2419D" w:rsidRPr="00104E8F" w14:paraId="43E3549C" w14:textId="77777777" w:rsidTr="00A86BD2">
        <w:trPr>
          <w:trHeight w:val="415"/>
        </w:trPr>
        <w:tc>
          <w:tcPr>
            <w:tcW w:w="3796" w:type="dxa"/>
          </w:tcPr>
          <w:p w14:paraId="2DBAE0FE" w14:textId="77777777" w:rsidR="0072419D" w:rsidRPr="00104E8F" w:rsidRDefault="0072419D" w:rsidP="0072419D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75564072" w14:textId="7407DDA5" w:rsidR="0072419D" w:rsidRPr="00104E8F" w:rsidRDefault="005E06B2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191,544</w:t>
            </w:r>
          </w:p>
        </w:tc>
        <w:tc>
          <w:tcPr>
            <w:tcW w:w="261" w:type="dxa"/>
          </w:tcPr>
          <w:p w14:paraId="08F33CE5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673CAD2" w14:textId="28C2117F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114,228</w:t>
            </w:r>
          </w:p>
        </w:tc>
        <w:tc>
          <w:tcPr>
            <w:tcW w:w="299" w:type="dxa"/>
          </w:tcPr>
          <w:p w14:paraId="5338CBE1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4F25EAA" w14:textId="5A587152" w:rsidR="0072419D" w:rsidRPr="00104E8F" w:rsidRDefault="00D84A90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190,617</w:t>
            </w:r>
          </w:p>
        </w:tc>
        <w:tc>
          <w:tcPr>
            <w:tcW w:w="299" w:type="dxa"/>
          </w:tcPr>
          <w:p w14:paraId="21267720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BB4D885" w14:textId="1115BE34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113,785</w:t>
            </w:r>
          </w:p>
        </w:tc>
      </w:tr>
      <w:tr w:rsidR="0072419D" w:rsidRPr="00104E8F" w14:paraId="208C89A5" w14:textId="77777777" w:rsidTr="00141130">
        <w:trPr>
          <w:trHeight w:val="272"/>
        </w:trPr>
        <w:tc>
          <w:tcPr>
            <w:tcW w:w="3796" w:type="dxa"/>
          </w:tcPr>
          <w:p w14:paraId="0331CCE7" w14:textId="77777777" w:rsidR="0072419D" w:rsidRPr="00104E8F" w:rsidRDefault="0072419D" w:rsidP="0072419D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288E606F" w14:textId="77777777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61" w:type="dxa"/>
          </w:tcPr>
          <w:p w14:paraId="791643BC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38" w:type="dxa"/>
          </w:tcPr>
          <w:p w14:paraId="66318A17" w14:textId="77777777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99" w:type="dxa"/>
          </w:tcPr>
          <w:p w14:paraId="158B8BDE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8" w:type="dxa"/>
          </w:tcPr>
          <w:p w14:paraId="258192A0" w14:textId="77777777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99" w:type="dxa"/>
          </w:tcPr>
          <w:p w14:paraId="76E2C8D5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02" w:type="dxa"/>
          </w:tcPr>
          <w:p w14:paraId="753F82DF" w14:textId="77777777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72419D" w:rsidRPr="00104E8F" w14:paraId="3F74734F" w14:textId="77777777" w:rsidTr="00A86BD2">
        <w:trPr>
          <w:trHeight w:val="415"/>
        </w:trPr>
        <w:tc>
          <w:tcPr>
            <w:tcW w:w="3796" w:type="dxa"/>
          </w:tcPr>
          <w:p w14:paraId="4A893052" w14:textId="77777777" w:rsidR="0072419D" w:rsidRPr="00104E8F" w:rsidRDefault="0072419D" w:rsidP="0072419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98" w:type="dxa"/>
          </w:tcPr>
          <w:p w14:paraId="0C0F882B" w14:textId="77777777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4AE78CF2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30170A04" w14:textId="77777777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" w:type="dxa"/>
          </w:tcPr>
          <w:p w14:paraId="7EE7F6B8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F0E4AF" w14:textId="77777777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9" w:type="dxa"/>
          </w:tcPr>
          <w:p w14:paraId="6B81E084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708F2B13" w14:textId="77777777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2419D" w:rsidRPr="00104E8F" w14:paraId="131AABEF" w14:textId="77777777" w:rsidTr="00A86BD2">
        <w:trPr>
          <w:trHeight w:val="400"/>
        </w:trPr>
        <w:tc>
          <w:tcPr>
            <w:tcW w:w="3796" w:type="dxa"/>
          </w:tcPr>
          <w:p w14:paraId="71787DD4" w14:textId="77777777" w:rsidR="0072419D" w:rsidRPr="00104E8F" w:rsidRDefault="0072419D" w:rsidP="0072419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98" w:type="dxa"/>
          </w:tcPr>
          <w:p w14:paraId="36802FF1" w14:textId="2BA8566A" w:rsidR="0072419D" w:rsidRPr="00104E8F" w:rsidRDefault="005E06B2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9,338</w:t>
            </w:r>
          </w:p>
        </w:tc>
        <w:tc>
          <w:tcPr>
            <w:tcW w:w="261" w:type="dxa"/>
          </w:tcPr>
          <w:p w14:paraId="6EBC0930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3EB97212" w14:textId="22D7EF82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9,120</w:t>
            </w:r>
          </w:p>
        </w:tc>
        <w:tc>
          <w:tcPr>
            <w:tcW w:w="299" w:type="dxa"/>
          </w:tcPr>
          <w:p w14:paraId="6B59EB49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73A44C0C" w14:textId="492FAD5B" w:rsidR="0072419D" w:rsidRPr="00104E8F" w:rsidRDefault="00D84A90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9,226</w:t>
            </w:r>
          </w:p>
        </w:tc>
        <w:tc>
          <w:tcPr>
            <w:tcW w:w="299" w:type="dxa"/>
          </w:tcPr>
          <w:p w14:paraId="0106645F" w14:textId="77777777" w:rsidR="0072419D" w:rsidRPr="00104E8F" w:rsidRDefault="0072419D" w:rsidP="007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6D45354D" w14:textId="39505104" w:rsidR="0072419D" w:rsidRPr="00104E8F" w:rsidRDefault="0072419D" w:rsidP="007241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9,013</w:t>
            </w:r>
          </w:p>
        </w:tc>
      </w:tr>
      <w:tr w:rsidR="00D84A90" w:rsidRPr="00104E8F" w14:paraId="2149EEC5" w14:textId="77777777" w:rsidTr="00A86BD2">
        <w:trPr>
          <w:trHeight w:val="415"/>
        </w:trPr>
        <w:tc>
          <w:tcPr>
            <w:tcW w:w="3796" w:type="dxa"/>
          </w:tcPr>
          <w:p w14:paraId="0142B07E" w14:textId="77777777" w:rsidR="00D84A90" w:rsidRPr="00104E8F" w:rsidRDefault="00D84A90" w:rsidP="00D84A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98" w:type="dxa"/>
          </w:tcPr>
          <w:p w14:paraId="76797BE1" w14:textId="6A1C899F" w:rsidR="00D84A90" w:rsidRPr="00104E8F" w:rsidRDefault="005E06B2" w:rsidP="005E0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D926A17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64FCC367" w14:textId="58B219A2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46,976</w:t>
            </w:r>
          </w:p>
        </w:tc>
        <w:tc>
          <w:tcPr>
            <w:tcW w:w="299" w:type="dxa"/>
          </w:tcPr>
          <w:p w14:paraId="4FE13875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3FCBE1" w14:textId="5F367434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14:paraId="407D3561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E759E63" w14:textId="25A4F48E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46,843</w:t>
            </w:r>
          </w:p>
        </w:tc>
      </w:tr>
      <w:tr w:rsidR="00D84A90" w:rsidRPr="00104E8F" w14:paraId="1A442693" w14:textId="77777777" w:rsidTr="00FF3F53">
        <w:trPr>
          <w:trHeight w:val="415"/>
        </w:trPr>
        <w:tc>
          <w:tcPr>
            <w:tcW w:w="3796" w:type="dxa"/>
          </w:tcPr>
          <w:p w14:paraId="2C59B4E3" w14:textId="77777777" w:rsidR="00D84A90" w:rsidRPr="00104E8F" w:rsidRDefault="00D84A90" w:rsidP="00D84A9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87D4096" w14:textId="1869D0D1" w:rsidR="00D84A90" w:rsidRPr="00104E8F" w:rsidRDefault="005E06B2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4,25</w:t>
            </w:r>
            <w:r w:rsidR="00425CF6"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61" w:type="dxa"/>
          </w:tcPr>
          <w:p w14:paraId="48235EFB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FFFAEA2" w14:textId="441E5CE9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4,048</w:t>
            </w:r>
          </w:p>
        </w:tc>
        <w:tc>
          <w:tcPr>
            <w:tcW w:w="299" w:type="dxa"/>
          </w:tcPr>
          <w:p w14:paraId="5EDB4275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C9178E5" w14:textId="214D1483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4,227</w:t>
            </w:r>
          </w:p>
        </w:tc>
        <w:tc>
          <w:tcPr>
            <w:tcW w:w="299" w:type="dxa"/>
          </w:tcPr>
          <w:p w14:paraId="13D79C5F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1969E4F" w14:textId="65BE0A0F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4,030</w:t>
            </w:r>
          </w:p>
        </w:tc>
      </w:tr>
      <w:tr w:rsidR="00D84A90" w:rsidRPr="00104E8F" w14:paraId="12B6B99D" w14:textId="77777777" w:rsidTr="00FF3F53">
        <w:trPr>
          <w:trHeight w:val="400"/>
        </w:trPr>
        <w:tc>
          <w:tcPr>
            <w:tcW w:w="3796" w:type="dxa"/>
          </w:tcPr>
          <w:p w14:paraId="4388A221" w14:textId="77777777" w:rsidR="00D84A90" w:rsidRPr="00104E8F" w:rsidRDefault="00D84A90" w:rsidP="00D84A9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BC0A5D3" w14:textId="0078D42F" w:rsidR="00D84A90" w:rsidRPr="00104E8F" w:rsidRDefault="009A7DF2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13,58</w:t>
            </w:r>
            <w:r w:rsidR="00425CF6"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61" w:type="dxa"/>
          </w:tcPr>
          <w:p w14:paraId="58A687B0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7B0447B" w14:textId="1A798C0F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60,144</w:t>
            </w:r>
          </w:p>
        </w:tc>
        <w:tc>
          <w:tcPr>
            <w:tcW w:w="299" w:type="dxa"/>
          </w:tcPr>
          <w:p w14:paraId="103FD87C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C60D08E" w14:textId="7B30E6E6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13,453</w:t>
            </w:r>
          </w:p>
        </w:tc>
        <w:tc>
          <w:tcPr>
            <w:tcW w:w="299" w:type="dxa"/>
          </w:tcPr>
          <w:p w14:paraId="292DCAAD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5CC528AF" w14:textId="54DEA0AA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59,886</w:t>
            </w:r>
          </w:p>
        </w:tc>
      </w:tr>
      <w:tr w:rsidR="00D84A90" w:rsidRPr="00104E8F" w14:paraId="50064DEE" w14:textId="77777777" w:rsidTr="00FF3F53">
        <w:trPr>
          <w:trHeight w:val="415"/>
        </w:trPr>
        <w:tc>
          <w:tcPr>
            <w:tcW w:w="3796" w:type="dxa"/>
          </w:tcPr>
          <w:p w14:paraId="06FB6F11" w14:textId="77777777" w:rsidR="00D84A90" w:rsidRPr="00104E8F" w:rsidRDefault="00D84A90" w:rsidP="00D84A9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6E08709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1EA95663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163E004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9" w:type="dxa"/>
          </w:tcPr>
          <w:p w14:paraId="4F95E14E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3F13DBC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9" w:type="dxa"/>
          </w:tcPr>
          <w:p w14:paraId="18DA2B51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04BC89FC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84A90" w:rsidRPr="00104E8F" w14:paraId="5DC5F919" w14:textId="77777777" w:rsidTr="00A86BD2">
        <w:trPr>
          <w:trHeight w:val="162"/>
        </w:trPr>
        <w:tc>
          <w:tcPr>
            <w:tcW w:w="3796" w:type="dxa"/>
          </w:tcPr>
          <w:p w14:paraId="1CE884F2" w14:textId="6CCD019A" w:rsidR="00D84A90" w:rsidRPr="00104E8F" w:rsidRDefault="00D84A90" w:rsidP="00D84A9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1F40F775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1A61F82E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38" w:type="dxa"/>
          </w:tcPr>
          <w:p w14:paraId="3B7ACAC9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99" w:type="dxa"/>
            <w:vAlign w:val="bottom"/>
          </w:tcPr>
          <w:p w14:paraId="70C26532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98" w:type="dxa"/>
            <w:vAlign w:val="bottom"/>
          </w:tcPr>
          <w:p w14:paraId="6CB129BF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99" w:type="dxa"/>
            <w:vAlign w:val="bottom"/>
          </w:tcPr>
          <w:p w14:paraId="639B6485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02" w:type="dxa"/>
            <w:vAlign w:val="bottom"/>
          </w:tcPr>
          <w:p w14:paraId="5B6C1DF4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</w:tr>
      <w:tr w:rsidR="00425CF6" w:rsidRPr="00104E8F" w14:paraId="1AC3D786" w14:textId="77777777" w:rsidTr="00A86BD2">
        <w:trPr>
          <w:trHeight w:val="162"/>
        </w:trPr>
        <w:tc>
          <w:tcPr>
            <w:tcW w:w="3796" w:type="dxa"/>
          </w:tcPr>
          <w:p w14:paraId="3EA7BBEB" w14:textId="77777777" w:rsidR="00425CF6" w:rsidRPr="00104E8F" w:rsidRDefault="00425CF6" w:rsidP="00425C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      -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98" w:type="dxa"/>
          </w:tcPr>
          <w:p w14:paraId="43E0F1E6" w14:textId="329562F6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7ACE1FE" w14:textId="77777777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2E669428" w14:textId="56C7F544" w:rsidR="00425CF6" w:rsidRPr="00104E8F" w:rsidRDefault="00425CF6" w:rsidP="00425C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19,019</w:t>
            </w:r>
          </w:p>
        </w:tc>
        <w:tc>
          <w:tcPr>
            <w:tcW w:w="299" w:type="dxa"/>
          </w:tcPr>
          <w:p w14:paraId="304E95ED" w14:textId="77777777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1DA854E" w14:textId="6872A0E5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14:paraId="4738E3DE" w14:textId="77777777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6C8A9004" w14:textId="421A3DB6" w:rsidR="00425CF6" w:rsidRPr="00104E8F" w:rsidRDefault="00425CF6" w:rsidP="00425CF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18,793</w:t>
            </w:r>
          </w:p>
        </w:tc>
      </w:tr>
      <w:tr w:rsidR="00425CF6" w:rsidRPr="00104E8F" w14:paraId="39C30701" w14:textId="77777777" w:rsidTr="0049583F">
        <w:trPr>
          <w:trHeight w:val="162"/>
        </w:trPr>
        <w:tc>
          <w:tcPr>
            <w:tcW w:w="3796" w:type="dxa"/>
          </w:tcPr>
          <w:p w14:paraId="36DA41BC" w14:textId="77777777" w:rsidR="00425CF6" w:rsidRPr="00104E8F" w:rsidRDefault="00425CF6" w:rsidP="00425CF6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E188ADB" w14:textId="7CCF9CF8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E93F14A" w14:textId="77777777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4C9C75EE" w14:textId="696A4BB6" w:rsidR="00425CF6" w:rsidRPr="00104E8F" w:rsidRDefault="00425CF6" w:rsidP="00425C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19,019</w:t>
            </w:r>
          </w:p>
        </w:tc>
        <w:tc>
          <w:tcPr>
            <w:tcW w:w="299" w:type="dxa"/>
          </w:tcPr>
          <w:p w14:paraId="29650155" w14:textId="77777777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2F0D380" w14:textId="030D65E5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14:paraId="0BEEA321" w14:textId="77777777" w:rsidR="00425CF6" w:rsidRPr="00104E8F" w:rsidRDefault="00425CF6" w:rsidP="0042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5CF4E35B" w14:textId="625DC50E" w:rsidR="00425CF6" w:rsidRPr="00104E8F" w:rsidRDefault="00425CF6" w:rsidP="00425C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18,793</w:t>
            </w:r>
          </w:p>
        </w:tc>
      </w:tr>
      <w:tr w:rsidR="00D84A90" w:rsidRPr="00104E8F" w14:paraId="40D8EC1E" w14:textId="77777777" w:rsidTr="004E7966">
        <w:trPr>
          <w:trHeight w:val="271"/>
        </w:trPr>
        <w:tc>
          <w:tcPr>
            <w:tcW w:w="3796" w:type="dxa"/>
          </w:tcPr>
          <w:p w14:paraId="09F08F41" w14:textId="77777777" w:rsidR="00D84A90" w:rsidRPr="00104E8F" w:rsidRDefault="00D84A90" w:rsidP="00D84A90">
            <w:pPr>
              <w:ind w:left="342" w:hanging="3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CB45494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1" w:type="dxa"/>
          </w:tcPr>
          <w:p w14:paraId="5D1D92CC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2957EA4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9" w:type="dxa"/>
          </w:tcPr>
          <w:p w14:paraId="4C282DF2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C778AFC" w14:textId="77777777" w:rsidR="00D84A90" w:rsidRPr="00104E8F" w:rsidRDefault="00D84A90" w:rsidP="00D84A90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9" w:type="dxa"/>
          </w:tcPr>
          <w:p w14:paraId="511BB8DE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2F8FF5E4" w14:textId="77777777" w:rsidR="00D84A90" w:rsidRPr="00104E8F" w:rsidRDefault="00D84A90" w:rsidP="00D84A90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4A90" w:rsidRPr="00104E8F" w14:paraId="0E86F1CC" w14:textId="77777777" w:rsidTr="00A86BD2">
        <w:trPr>
          <w:trHeight w:val="415"/>
        </w:trPr>
        <w:tc>
          <w:tcPr>
            <w:tcW w:w="3796" w:type="dxa"/>
          </w:tcPr>
          <w:p w14:paraId="5CE70EE4" w14:textId="77777777" w:rsidR="00D84A90" w:rsidRPr="00104E8F" w:rsidRDefault="00D84A90" w:rsidP="00D84A9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733326C" w14:textId="7CB83D0C" w:rsidR="00D84A90" w:rsidRPr="00104E8F" w:rsidRDefault="00425CF6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(11,566)</w:t>
            </w:r>
          </w:p>
        </w:tc>
        <w:tc>
          <w:tcPr>
            <w:tcW w:w="261" w:type="dxa"/>
          </w:tcPr>
          <w:p w14:paraId="72221ACB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16ADB7A" w14:textId="20DC470C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(1,847)</w:t>
            </w:r>
          </w:p>
        </w:tc>
        <w:tc>
          <w:tcPr>
            <w:tcW w:w="299" w:type="dxa"/>
          </w:tcPr>
          <w:p w14:paraId="1B72A95F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8D85105" w14:textId="28734E43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(11,566)</w:t>
            </w:r>
          </w:p>
        </w:tc>
        <w:tc>
          <w:tcPr>
            <w:tcW w:w="299" w:type="dxa"/>
          </w:tcPr>
          <w:p w14:paraId="3DA8E670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39D2451" w14:textId="1CBCBD2E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(1,847)</w:t>
            </w:r>
          </w:p>
        </w:tc>
      </w:tr>
      <w:tr w:rsidR="00D84A90" w:rsidRPr="00104E8F" w14:paraId="78A2AB34" w14:textId="77777777" w:rsidTr="004E7966">
        <w:trPr>
          <w:trHeight w:val="325"/>
        </w:trPr>
        <w:tc>
          <w:tcPr>
            <w:tcW w:w="3796" w:type="dxa"/>
          </w:tcPr>
          <w:p w14:paraId="69F6E5B1" w14:textId="77777777" w:rsidR="00D84A90" w:rsidRPr="00104E8F" w:rsidRDefault="00D84A90" w:rsidP="00D84A90">
            <w:pPr>
              <w:ind w:left="342" w:hanging="3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FD69530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1" w:type="dxa"/>
          </w:tcPr>
          <w:p w14:paraId="26261CC5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F2A6C3D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9" w:type="dxa"/>
          </w:tcPr>
          <w:p w14:paraId="39871C41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F53B704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9" w:type="dxa"/>
          </w:tcPr>
          <w:p w14:paraId="19A0E049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4BC8FD1A" w14:textId="77777777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D84A90" w:rsidRPr="00104E8F" w14:paraId="0C2DF5A0" w14:textId="77777777" w:rsidTr="00A86BD2">
        <w:trPr>
          <w:trHeight w:val="400"/>
        </w:trPr>
        <w:tc>
          <w:tcPr>
            <w:tcW w:w="3796" w:type="dxa"/>
          </w:tcPr>
          <w:p w14:paraId="138EE527" w14:textId="77777777" w:rsidR="00D84A90" w:rsidRPr="00104E8F" w:rsidRDefault="00D84A90" w:rsidP="00D84A9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6BF9B500" w14:textId="1E0CD699" w:rsidR="00D84A90" w:rsidRPr="00104E8F" w:rsidRDefault="00425CF6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193,566</w:t>
            </w:r>
          </w:p>
        </w:tc>
        <w:tc>
          <w:tcPr>
            <w:tcW w:w="261" w:type="dxa"/>
          </w:tcPr>
          <w:p w14:paraId="65A1A4CD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053C4A95" w14:textId="0066FA5A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191,544</w:t>
            </w:r>
          </w:p>
        </w:tc>
        <w:tc>
          <w:tcPr>
            <w:tcW w:w="299" w:type="dxa"/>
          </w:tcPr>
          <w:p w14:paraId="7505DE23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7D27E4C4" w14:textId="1394573E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192,504</w:t>
            </w:r>
          </w:p>
        </w:tc>
        <w:tc>
          <w:tcPr>
            <w:tcW w:w="299" w:type="dxa"/>
          </w:tcPr>
          <w:p w14:paraId="7E801D5F" w14:textId="77777777" w:rsidR="00D84A90" w:rsidRPr="00104E8F" w:rsidRDefault="00D84A90" w:rsidP="00D84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14:paraId="13F3D48E" w14:textId="471C41D9" w:rsidR="00D84A90" w:rsidRPr="00104E8F" w:rsidRDefault="00D84A90" w:rsidP="00D84A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190,617</w:t>
            </w:r>
          </w:p>
        </w:tc>
      </w:tr>
    </w:tbl>
    <w:p w14:paraId="48A48D48" w14:textId="77777777" w:rsidR="00D676DB" w:rsidRPr="00104E8F" w:rsidRDefault="00D676DB" w:rsidP="004247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888237" w14:textId="037C0A52" w:rsidR="00424719" w:rsidRPr="00104E8F" w:rsidRDefault="006B3A8C" w:rsidP="004247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04E8F">
        <w:rPr>
          <w:rFonts w:ascii="Angsana New" w:hAnsi="Angsana New"/>
          <w:sz w:val="30"/>
          <w:szCs w:val="30"/>
        </w:rPr>
        <w:lastRenderedPageBreak/>
        <w:tab/>
      </w:r>
      <w:r w:rsidRPr="00104E8F">
        <w:rPr>
          <w:rFonts w:ascii="Angsana New" w:hAnsi="Angsana New"/>
          <w:sz w:val="30"/>
          <w:szCs w:val="30"/>
          <w:cs/>
        </w:rPr>
        <w:t>เมื่อวันที่</w:t>
      </w:r>
      <w:r w:rsidRPr="00104E8F">
        <w:rPr>
          <w:rFonts w:ascii="Angsana New" w:hAnsi="Angsana New"/>
          <w:sz w:val="30"/>
          <w:szCs w:val="30"/>
        </w:rPr>
        <w:t xml:space="preserve"> 5 </w:t>
      </w:r>
      <w:r w:rsidRPr="00104E8F">
        <w:rPr>
          <w:rFonts w:ascii="Angsana New" w:hAnsi="Angsana New"/>
          <w:sz w:val="30"/>
          <w:szCs w:val="30"/>
          <w:cs/>
        </w:rPr>
        <w:t>เมษายน</w:t>
      </w:r>
      <w:r w:rsidRPr="00104E8F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104E8F">
        <w:rPr>
          <w:rFonts w:ascii="Angsana New" w:hAnsi="Angsana New"/>
          <w:sz w:val="30"/>
          <w:szCs w:val="30"/>
        </w:rPr>
        <w:t xml:space="preserve">2562 </w:t>
      </w:r>
      <w:r w:rsidRPr="00104E8F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104E8F">
        <w:rPr>
          <w:rFonts w:ascii="Angsana New" w:hAnsi="Angsana New"/>
          <w:sz w:val="30"/>
          <w:szCs w:val="30"/>
        </w:rPr>
        <w:t>20</w:t>
      </w:r>
      <w:r w:rsidRPr="00104E8F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104E8F">
        <w:rPr>
          <w:rFonts w:ascii="Angsana New" w:hAnsi="Angsana New"/>
          <w:sz w:val="30"/>
          <w:szCs w:val="30"/>
        </w:rPr>
        <w:t>400</w:t>
      </w:r>
      <w:r w:rsidRPr="00104E8F">
        <w:rPr>
          <w:rFonts w:ascii="Angsana New" w:hAnsi="Angsana New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104E8F">
        <w:rPr>
          <w:rFonts w:ascii="Angsana New" w:hAnsi="Angsana New"/>
          <w:sz w:val="30"/>
          <w:szCs w:val="30"/>
        </w:rPr>
        <w:t>2562</w:t>
      </w:r>
      <w:r w:rsidRPr="00104E8F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 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5CF83D5D" w14:textId="77777777" w:rsidR="006B3A8C" w:rsidRPr="00104E8F" w:rsidRDefault="006B3A8C" w:rsidP="00C6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1"/>
        <w:gridCol w:w="270"/>
        <w:gridCol w:w="8"/>
        <w:gridCol w:w="1143"/>
      </w:tblGrid>
      <w:tr w:rsidR="00384808" w:rsidRPr="00104E8F" w14:paraId="050492F7" w14:textId="77777777" w:rsidTr="006E78CC">
        <w:trPr>
          <w:trHeight w:val="389"/>
        </w:trPr>
        <w:tc>
          <w:tcPr>
            <w:tcW w:w="3960" w:type="dxa"/>
          </w:tcPr>
          <w:p w14:paraId="3A56FA44" w14:textId="77777777" w:rsidR="00384808" w:rsidRPr="00104E8F" w:rsidRDefault="00C6085E" w:rsidP="00C6085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2520" w:type="dxa"/>
            <w:gridSpan w:val="3"/>
          </w:tcPr>
          <w:p w14:paraId="35CBE89B" w14:textId="77777777" w:rsidR="00384808" w:rsidRPr="00104E8F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A75D58" w14:textId="77777777" w:rsidR="00384808" w:rsidRPr="00104E8F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31B4ED69" w14:textId="77777777" w:rsidR="00384808" w:rsidRPr="00104E8F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825" w:rsidRPr="00104E8F" w14:paraId="6404ABEB" w14:textId="77777777" w:rsidTr="00511A83">
        <w:tc>
          <w:tcPr>
            <w:tcW w:w="3960" w:type="dxa"/>
          </w:tcPr>
          <w:p w14:paraId="1B86BB97" w14:textId="77777777" w:rsidR="005F3825" w:rsidRPr="00104E8F" w:rsidRDefault="005F3825" w:rsidP="005F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1AD749A1" w14:textId="61C22099" w:rsidR="005F3825" w:rsidRPr="00104E8F" w:rsidRDefault="005F3825" w:rsidP="005F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0305AB0" w14:textId="77777777" w:rsidR="005F3825" w:rsidRPr="00104E8F" w:rsidRDefault="005F3825" w:rsidP="005F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3EA6D" w14:textId="3D859FCE" w:rsidR="005F3825" w:rsidRPr="00104E8F" w:rsidRDefault="005F3825" w:rsidP="005F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15454C" w14:textId="77777777" w:rsidR="005F3825" w:rsidRPr="00104E8F" w:rsidRDefault="005F3825" w:rsidP="005F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102516" w14:textId="10ECE3AA" w:rsidR="005F3825" w:rsidRPr="00104E8F" w:rsidRDefault="005F3825" w:rsidP="005F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66BAAD6" w14:textId="77777777" w:rsidR="005F3825" w:rsidRPr="00104E8F" w:rsidRDefault="005F3825" w:rsidP="005F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gridSpan w:val="2"/>
          </w:tcPr>
          <w:p w14:paraId="4B85B885" w14:textId="2F5C6AC5" w:rsidR="005F3825" w:rsidRPr="00104E8F" w:rsidRDefault="005F3825" w:rsidP="005F3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11A83" w:rsidRPr="00104E8F" w14:paraId="4E28CC37" w14:textId="77777777" w:rsidTr="00511A83">
        <w:tc>
          <w:tcPr>
            <w:tcW w:w="3960" w:type="dxa"/>
          </w:tcPr>
          <w:p w14:paraId="22443BE7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92" w:type="dxa"/>
            <w:gridSpan w:val="8"/>
          </w:tcPr>
          <w:p w14:paraId="2EBAC51E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A0AF6" w:rsidRPr="00104E8F" w14:paraId="154665A9" w14:textId="77777777" w:rsidTr="00511A83">
        <w:tc>
          <w:tcPr>
            <w:tcW w:w="3960" w:type="dxa"/>
          </w:tcPr>
          <w:p w14:paraId="0E2F3C4A" w14:textId="77777777" w:rsidR="007A0AF6" w:rsidRPr="00104E8F" w:rsidRDefault="007A0AF6" w:rsidP="007A0A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4528A259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  <w:tc>
          <w:tcPr>
            <w:tcW w:w="270" w:type="dxa"/>
          </w:tcPr>
          <w:p w14:paraId="42E90467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AB59E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  <w:tc>
          <w:tcPr>
            <w:tcW w:w="270" w:type="dxa"/>
          </w:tcPr>
          <w:p w14:paraId="32F62BD7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FCAEDA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  <w:tc>
          <w:tcPr>
            <w:tcW w:w="278" w:type="dxa"/>
            <w:gridSpan w:val="2"/>
          </w:tcPr>
          <w:p w14:paraId="00CC9799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E0771D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</w:tr>
      <w:tr w:rsidR="007A0AF6" w:rsidRPr="00104E8F" w14:paraId="1B910DE1" w14:textId="77777777" w:rsidTr="00511A83">
        <w:tc>
          <w:tcPr>
            <w:tcW w:w="3960" w:type="dxa"/>
          </w:tcPr>
          <w:p w14:paraId="48B6C655" w14:textId="77777777" w:rsidR="007A0AF6" w:rsidRPr="00104E8F" w:rsidRDefault="007A0AF6" w:rsidP="007A0A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6E37EBA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270" w:type="dxa"/>
          </w:tcPr>
          <w:p w14:paraId="008162DE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A8216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270" w:type="dxa"/>
          </w:tcPr>
          <w:p w14:paraId="541D82F9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B366EF0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278" w:type="dxa"/>
            <w:gridSpan w:val="2"/>
          </w:tcPr>
          <w:p w14:paraId="424AB6EB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582505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</w:tr>
      <w:tr w:rsidR="007A0AF6" w:rsidRPr="00104E8F" w14:paraId="501F0779" w14:textId="77777777" w:rsidTr="00511A83">
        <w:tc>
          <w:tcPr>
            <w:tcW w:w="3960" w:type="dxa"/>
          </w:tcPr>
          <w:p w14:paraId="26CE3B25" w14:textId="77777777" w:rsidR="007A0AF6" w:rsidRPr="00104E8F" w:rsidRDefault="007A0AF6" w:rsidP="007A0A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0BFBC14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270" w:type="dxa"/>
          </w:tcPr>
          <w:p w14:paraId="669F2999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BC6BA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270" w:type="dxa"/>
          </w:tcPr>
          <w:p w14:paraId="75D36F83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69D94C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278" w:type="dxa"/>
            <w:gridSpan w:val="2"/>
          </w:tcPr>
          <w:p w14:paraId="36C207F6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CB8298E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25</w:t>
            </w:r>
          </w:p>
        </w:tc>
      </w:tr>
      <w:tr w:rsidR="007A0AF6" w:rsidRPr="00104E8F" w14:paraId="0C895E8F" w14:textId="77777777" w:rsidTr="00511A83">
        <w:tc>
          <w:tcPr>
            <w:tcW w:w="3960" w:type="dxa"/>
          </w:tcPr>
          <w:p w14:paraId="516E9375" w14:textId="77777777" w:rsidR="007A0AF6" w:rsidRPr="00104E8F" w:rsidRDefault="007A0AF6" w:rsidP="007A0A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170" w:type="dxa"/>
          </w:tcPr>
          <w:p w14:paraId="1A1BDBEE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39D0E692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A2FDB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537A9C9B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1D6BB0E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8" w:type="dxa"/>
            <w:gridSpan w:val="2"/>
          </w:tcPr>
          <w:p w14:paraId="45D2CC45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2F35825" w14:textId="77777777" w:rsidR="007A0AF6" w:rsidRPr="00104E8F" w:rsidRDefault="007A0AF6" w:rsidP="007A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</w:tr>
    </w:tbl>
    <w:p w14:paraId="0CFD42A2" w14:textId="77777777" w:rsidR="004D180A" w:rsidRPr="00104E8F" w:rsidRDefault="004D180A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F1FA8B" w14:textId="6EB602DA" w:rsidR="00BA08FE" w:rsidRPr="00104E8F" w:rsidRDefault="001F0F11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ข้อสมม</w:t>
      </w:r>
      <w:r w:rsidR="00384808" w:rsidRPr="00104E8F">
        <w:rPr>
          <w:rFonts w:ascii="Angsana New" w:hAnsi="Angsana New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4D180A" w:rsidRPr="00104E8F">
        <w:rPr>
          <w:rFonts w:ascii="Angsana New" w:hAnsi="Angsana New"/>
          <w:sz w:val="30"/>
          <w:szCs w:val="30"/>
        </w:rPr>
        <w:t xml:space="preserve"> </w:t>
      </w:r>
      <w:r w:rsidR="00CA72C7" w:rsidRPr="00104E8F">
        <w:rPr>
          <w:rFonts w:ascii="Angsana New" w:hAnsi="Angsana New" w:hint="cs"/>
          <w:sz w:val="30"/>
          <w:szCs w:val="30"/>
          <w:cs/>
        </w:rPr>
        <w:t xml:space="preserve">ปรับปรุงด้วยอัตราดอกเบี้ยร้อยละ </w:t>
      </w:r>
      <w:r w:rsidR="00A36FC5" w:rsidRPr="00104E8F">
        <w:rPr>
          <w:rFonts w:ascii="Angsana New" w:hAnsi="Angsana New"/>
          <w:sz w:val="30"/>
          <w:szCs w:val="30"/>
        </w:rPr>
        <w:t>2.85</w:t>
      </w:r>
      <w:r w:rsidR="00CA72C7" w:rsidRPr="00104E8F">
        <w:rPr>
          <w:rFonts w:ascii="Angsana New" w:hAnsi="Angsana New"/>
          <w:sz w:val="30"/>
          <w:szCs w:val="30"/>
        </w:rPr>
        <w:t xml:space="preserve"> </w:t>
      </w:r>
      <w:r w:rsidR="00CA72C7" w:rsidRPr="00104E8F">
        <w:rPr>
          <w:rFonts w:ascii="Angsana New" w:hAnsi="Angsana New" w:hint="cs"/>
          <w:sz w:val="30"/>
          <w:szCs w:val="30"/>
          <w:cs/>
        </w:rPr>
        <w:t>อัตราดอกเบี้ยคิดลดใช้อัตราดอกเบี้ยพันธบัตรรัฐบาลระยะยาว</w:t>
      </w:r>
      <w:r w:rsidR="004443C8"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="004443C8" w:rsidRPr="00104E8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75FE1" w:rsidRPr="00104E8F">
        <w:rPr>
          <w:rFonts w:ascii="Angsana New" w:hAnsi="Angsana New"/>
          <w:i/>
          <w:iCs/>
          <w:sz w:val="30"/>
          <w:szCs w:val="30"/>
        </w:rPr>
        <w:t>2562</w:t>
      </w:r>
      <w:r w:rsidR="004443C8" w:rsidRPr="00104E8F">
        <w:rPr>
          <w:rFonts w:ascii="Angsana New" w:hAnsi="Angsana New"/>
          <w:i/>
          <w:iCs/>
          <w:sz w:val="30"/>
          <w:szCs w:val="30"/>
        </w:rPr>
        <w:t xml:space="preserve">: </w:t>
      </w:r>
      <w:r w:rsidR="004443C8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64765D" w:rsidRPr="00104E8F">
        <w:rPr>
          <w:rFonts w:ascii="Angsana New" w:hAnsi="Angsana New"/>
          <w:i/>
          <w:iCs/>
          <w:sz w:val="30"/>
          <w:szCs w:val="30"/>
        </w:rPr>
        <w:t>2.85</w:t>
      </w:r>
      <w:r w:rsidR="004443C8" w:rsidRPr="00104E8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025A174" w14:textId="77777777" w:rsidR="002C273C" w:rsidRPr="00104E8F" w:rsidRDefault="002C273C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EAFBBD4" w14:textId="634A17C0" w:rsidR="00C80F9F" w:rsidRPr="00104E8F" w:rsidRDefault="00223424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75FE1" w:rsidRPr="00104E8F">
        <w:rPr>
          <w:rFonts w:ascii="Angsana New" w:hAnsi="Angsana New"/>
          <w:sz w:val="30"/>
          <w:szCs w:val="30"/>
        </w:rPr>
        <w:t>31</w:t>
      </w:r>
      <w:r w:rsidRPr="00104E8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5FE1" w:rsidRPr="00104E8F">
        <w:rPr>
          <w:rFonts w:ascii="Angsana New" w:hAnsi="Angsana New"/>
          <w:sz w:val="30"/>
          <w:szCs w:val="30"/>
        </w:rPr>
        <w:t>2563</w:t>
      </w:r>
      <w:r w:rsidR="00C62B38" w:rsidRPr="00104E8F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3154D9" w:rsidRPr="00104E8F">
        <w:rPr>
          <w:rFonts w:ascii="Angsana New" w:hAnsi="Angsana New"/>
          <w:sz w:val="30"/>
          <w:szCs w:val="30"/>
        </w:rPr>
        <w:t xml:space="preserve"> </w:t>
      </w:r>
      <w:r w:rsidR="00654B53" w:rsidRPr="00104E8F">
        <w:rPr>
          <w:rFonts w:ascii="Angsana New" w:hAnsi="Angsana New"/>
          <w:sz w:val="30"/>
          <w:szCs w:val="30"/>
        </w:rPr>
        <w:t>12.5</w:t>
      </w:r>
      <w:r w:rsidR="00F75FE1" w:rsidRPr="00104E8F">
        <w:rPr>
          <w:rFonts w:ascii="Angsana New" w:hAnsi="Angsana New"/>
          <w:sz w:val="30"/>
          <w:szCs w:val="30"/>
        </w:rPr>
        <w:t xml:space="preserve"> </w:t>
      </w:r>
      <w:r w:rsidR="00C62B38" w:rsidRPr="00104E8F">
        <w:rPr>
          <w:rFonts w:ascii="Angsana New" w:hAnsi="Angsana New"/>
          <w:sz w:val="30"/>
          <w:szCs w:val="30"/>
        </w:rPr>
        <w:t xml:space="preserve"> </w:t>
      </w:r>
      <w:r w:rsidR="00F54172" w:rsidRPr="00104E8F">
        <w:rPr>
          <w:rFonts w:ascii="Angsana New" w:hAnsi="Angsana New"/>
          <w:sz w:val="30"/>
          <w:szCs w:val="30"/>
          <w:cs/>
        </w:rPr>
        <w:t>ปี</w:t>
      </w:r>
      <w:r w:rsidR="00F75FE1" w:rsidRPr="00104E8F">
        <w:rPr>
          <w:rFonts w:ascii="Angsana New" w:hAnsi="Angsana New"/>
          <w:sz w:val="30"/>
          <w:szCs w:val="30"/>
        </w:rPr>
        <w:t xml:space="preserve">    </w:t>
      </w:r>
      <w:r w:rsidR="00F54172" w:rsidRPr="00104E8F">
        <w:rPr>
          <w:rFonts w:ascii="Angsana New" w:hAnsi="Angsana New"/>
          <w:sz w:val="30"/>
          <w:szCs w:val="30"/>
          <w:cs/>
        </w:rPr>
        <w:t xml:space="preserve"> </w:t>
      </w:r>
      <w:r w:rsidR="00F54172" w:rsidRPr="00104E8F">
        <w:rPr>
          <w:rFonts w:ascii="Angsana New" w:hAnsi="Angsana New"/>
          <w:i/>
          <w:iCs/>
          <w:sz w:val="30"/>
          <w:szCs w:val="30"/>
          <w:cs/>
        </w:rPr>
        <w:t>(</w:t>
      </w:r>
      <w:r w:rsidR="00F75FE1" w:rsidRPr="00104E8F">
        <w:rPr>
          <w:rFonts w:ascii="Angsana New" w:hAnsi="Angsana New"/>
          <w:i/>
          <w:iCs/>
          <w:sz w:val="30"/>
          <w:szCs w:val="30"/>
        </w:rPr>
        <w:t>25</w:t>
      </w:r>
      <w:r w:rsidRPr="00104E8F">
        <w:rPr>
          <w:rFonts w:ascii="Angsana New" w:hAnsi="Angsana New"/>
          <w:i/>
          <w:iCs/>
          <w:sz w:val="30"/>
          <w:szCs w:val="30"/>
        </w:rPr>
        <w:t>6</w:t>
      </w:r>
      <w:r w:rsidR="00F75FE1" w:rsidRPr="00104E8F">
        <w:rPr>
          <w:rFonts w:ascii="Angsana New" w:hAnsi="Angsana New"/>
          <w:i/>
          <w:iCs/>
          <w:sz w:val="30"/>
          <w:szCs w:val="30"/>
        </w:rPr>
        <w:t>2</w:t>
      </w:r>
      <w:r w:rsidR="00F54172" w:rsidRPr="00104E8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11A83" w:rsidRPr="00104E8F">
        <w:rPr>
          <w:rFonts w:ascii="Angsana New" w:hAnsi="Angsana New"/>
          <w:i/>
          <w:iCs/>
          <w:sz w:val="30"/>
          <w:szCs w:val="30"/>
        </w:rPr>
        <w:t>12.5</w:t>
      </w:r>
      <w:r w:rsidR="00C62B38" w:rsidRPr="00104E8F">
        <w:rPr>
          <w:rFonts w:ascii="Angsana New" w:hAnsi="Angsana New"/>
          <w:i/>
          <w:iCs/>
          <w:sz w:val="30"/>
          <w:szCs w:val="30"/>
        </w:rPr>
        <w:t xml:space="preserve"> </w:t>
      </w:r>
      <w:r w:rsidR="00C62B38" w:rsidRPr="00104E8F">
        <w:rPr>
          <w:rFonts w:ascii="Angsana New" w:hAnsi="Angsana New"/>
          <w:i/>
          <w:iCs/>
          <w:sz w:val="30"/>
          <w:szCs w:val="30"/>
          <w:cs/>
        </w:rPr>
        <w:t>ปี)</w:t>
      </w:r>
      <w:r w:rsidR="00F059F5" w:rsidRPr="00104E8F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924181" w:rsidRPr="00104E8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56C581F1" w14:textId="77777777" w:rsidR="00530C0C" w:rsidRPr="00104E8F" w:rsidRDefault="00530C0C" w:rsidP="00CA701C">
      <w:pPr>
        <w:spacing w:line="276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7216D0CA" w14:textId="3437345B" w:rsidR="00F059F5" w:rsidRPr="00104E8F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B658E1" w:rsidRPr="00104E8F">
        <w:rPr>
          <w:rFonts w:ascii="Angsana New" w:hAnsi="Angsana New" w:hint="cs"/>
          <w:sz w:val="30"/>
          <w:szCs w:val="30"/>
          <w:cs/>
        </w:rPr>
        <w:t xml:space="preserve"> จะมี</w:t>
      </w:r>
      <w:r w:rsidR="00B658E1" w:rsidRPr="00104E8F">
        <w:rPr>
          <w:rFonts w:ascii="Angsana New" w:hAnsi="Angsana New"/>
          <w:sz w:val="30"/>
          <w:szCs w:val="30"/>
          <w:cs/>
        </w:rPr>
        <w:t>ผลกระทบต่อภาระผูกพันของโครงการผลประโยชน์</w:t>
      </w:r>
      <w:r w:rsidR="00B658E1" w:rsidRPr="00104E8F">
        <w:rPr>
          <w:rFonts w:ascii="Angsana New" w:hAnsi="Angsana New" w:hint="cs"/>
          <w:sz w:val="30"/>
          <w:szCs w:val="30"/>
          <w:cs/>
        </w:rPr>
        <w:t>เป็นจำนวนเงินดังต่อไปนี้</w:t>
      </w:r>
    </w:p>
    <w:p w14:paraId="7054D834" w14:textId="77777777" w:rsidR="00392269" w:rsidRPr="00104E8F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5" w:type="dxa"/>
        <w:tblInd w:w="450" w:type="dxa"/>
        <w:tblLook w:val="01E0" w:firstRow="1" w:lastRow="1" w:firstColumn="1" w:lastColumn="1" w:noHBand="0" w:noVBand="0"/>
      </w:tblPr>
      <w:tblGrid>
        <w:gridCol w:w="4500"/>
        <w:gridCol w:w="1037"/>
        <w:gridCol w:w="233"/>
        <w:gridCol w:w="1067"/>
        <w:gridCol w:w="236"/>
        <w:gridCol w:w="1022"/>
        <w:gridCol w:w="235"/>
        <w:gridCol w:w="1055"/>
      </w:tblGrid>
      <w:tr w:rsidR="0007719E" w:rsidRPr="00104E8F" w14:paraId="31534248" w14:textId="77777777" w:rsidTr="00530C0C">
        <w:trPr>
          <w:trHeight w:val="20"/>
          <w:tblHeader/>
        </w:trPr>
        <w:tc>
          <w:tcPr>
            <w:tcW w:w="4500" w:type="dxa"/>
          </w:tcPr>
          <w:p w14:paraId="01F748CB" w14:textId="77777777" w:rsidR="0007719E" w:rsidRPr="00104E8F" w:rsidRDefault="0007719E" w:rsidP="0007719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06B037A4" w14:textId="77777777" w:rsidR="0007719E" w:rsidRPr="00104E8F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719E" w:rsidRPr="00104E8F" w14:paraId="23FDAD21" w14:textId="77777777" w:rsidTr="003C5F27">
        <w:trPr>
          <w:trHeight w:val="20"/>
          <w:tblHeader/>
        </w:trPr>
        <w:tc>
          <w:tcPr>
            <w:tcW w:w="4500" w:type="dxa"/>
          </w:tcPr>
          <w:p w14:paraId="62229B5D" w14:textId="77777777" w:rsidR="0007719E" w:rsidRPr="00104E8F" w:rsidRDefault="0007719E" w:rsidP="00530C0C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64AF19DC" w14:textId="77777777" w:rsidR="0007719E" w:rsidRPr="00104E8F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C7FF1A1" w14:textId="77777777" w:rsidR="0007719E" w:rsidRPr="00104E8F" w:rsidRDefault="0007719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2" w:type="dxa"/>
            <w:gridSpan w:val="3"/>
          </w:tcPr>
          <w:p w14:paraId="436565C2" w14:textId="77777777" w:rsidR="0007719E" w:rsidRPr="00104E8F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75824" w:rsidRPr="00104E8F" w14:paraId="300D15BE" w14:textId="77777777" w:rsidTr="003C5F27">
        <w:trPr>
          <w:trHeight w:val="20"/>
          <w:tblHeader/>
        </w:trPr>
        <w:tc>
          <w:tcPr>
            <w:tcW w:w="4500" w:type="dxa"/>
          </w:tcPr>
          <w:p w14:paraId="55E782CF" w14:textId="77777777" w:rsidR="00975824" w:rsidRPr="00104E8F" w:rsidRDefault="00975824" w:rsidP="009758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2D922567" w14:textId="07E5B07F" w:rsidR="00975824" w:rsidRPr="00104E8F" w:rsidRDefault="00975824" w:rsidP="0097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14:paraId="5AB1B0F7" w14:textId="77777777" w:rsidR="00975824" w:rsidRPr="00104E8F" w:rsidRDefault="00975824" w:rsidP="0097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DDED7AF" w14:textId="440D3CAE" w:rsidR="00975824" w:rsidRPr="00104E8F" w:rsidRDefault="00975824" w:rsidP="0097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9053A41" w14:textId="77777777" w:rsidR="00975824" w:rsidRPr="00104E8F" w:rsidRDefault="00975824" w:rsidP="0097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9895D1" w14:textId="3467B80C" w:rsidR="00975824" w:rsidRPr="00104E8F" w:rsidRDefault="00975824" w:rsidP="009758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10B87AB3" w14:textId="77777777" w:rsidR="00975824" w:rsidRPr="00104E8F" w:rsidRDefault="00975824" w:rsidP="0097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047DD9A" w14:textId="1924C0CD" w:rsidR="00975824" w:rsidRPr="00104E8F" w:rsidRDefault="00975824" w:rsidP="009758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30C0C" w:rsidRPr="00104E8F" w14:paraId="7E712C1B" w14:textId="77777777" w:rsidTr="00530C0C">
        <w:trPr>
          <w:trHeight w:val="20"/>
          <w:tblHeader/>
        </w:trPr>
        <w:tc>
          <w:tcPr>
            <w:tcW w:w="4500" w:type="dxa"/>
          </w:tcPr>
          <w:p w14:paraId="0107E7BA" w14:textId="77777777" w:rsidR="00530C0C" w:rsidRPr="00104E8F" w:rsidRDefault="00530C0C" w:rsidP="00530C0C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7518BE9" w14:textId="77777777" w:rsidR="00530C0C" w:rsidRPr="00104E8F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473F0" w:rsidRPr="00104E8F" w14:paraId="0672BE38" w14:textId="77777777" w:rsidTr="003C5F27">
        <w:trPr>
          <w:trHeight w:val="20"/>
        </w:trPr>
        <w:tc>
          <w:tcPr>
            <w:tcW w:w="4500" w:type="dxa"/>
          </w:tcPr>
          <w:p w14:paraId="56B5F192" w14:textId="77777777" w:rsidR="00F473F0" w:rsidRPr="00104E8F" w:rsidRDefault="00F473F0" w:rsidP="00F473F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1D014389" w14:textId="146658F3" w:rsidR="00F473F0" w:rsidRPr="00104E8F" w:rsidRDefault="003B20DE" w:rsidP="00F473F0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(13,479)</w:t>
            </w:r>
          </w:p>
        </w:tc>
        <w:tc>
          <w:tcPr>
            <w:tcW w:w="233" w:type="dxa"/>
            <w:vAlign w:val="center"/>
          </w:tcPr>
          <w:p w14:paraId="54889BE9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7D21BE1" w14:textId="73AA25DB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(13,643)</w:t>
            </w:r>
          </w:p>
        </w:tc>
        <w:tc>
          <w:tcPr>
            <w:tcW w:w="236" w:type="dxa"/>
            <w:vAlign w:val="center"/>
          </w:tcPr>
          <w:p w14:paraId="72843F3B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67AB8FD" w14:textId="12300DE3" w:rsidR="00F473F0" w:rsidRPr="00104E8F" w:rsidRDefault="004A1ED3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15,496</w:t>
            </w:r>
          </w:p>
        </w:tc>
        <w:tc>
          <w:tcPr>
            <w:tcW w:w="235" w:type="dxa"/>
            <w:vAlign w:val="center"/>
          </w:tcPr>
          <w:p w14:paraId="3D1793CF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C8E3421" w14:textId="6F7AE8B2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15,705</w:t>
            </w:r>
          </w:p>
        </w:tc>
      </w:tr>
      <w:tr w:rsidR="00F473F0" w:rsidRPr="00104E8F" w14:paraId="6D8E2A9F" w14:textId="77777777" w:rsidTr="003C5F27">
        <w:trPr>
          <w:trHeight w:val="20"/>
        </w:trPr>
        <w:tc>
          <w:tcPr>
            <w:tcW w:w="4500" w:type="dxa"/>
          </w:tcPr>
          <w:p w14:paraId="7AF810DB" w14:textId="77777777" w:rsidR="00F473F0" w:rsidRPr="00104E8F" w:rsidRDefault="00F473F0" w:rsidP="00F473F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9AB8956" w14:textId="0FAC658E" w:rsidR="00F473F0" w:rsidRPr="00104E8F" w:rsidRDefault="003B20DE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18,786</w:t>
            </w:r>
          </w:p>
        </w:tc>
        <w:tc>
          <w:tcPr>
            <w:tcW w:w="233" w:type="dxa"/>
          </w:tcPr>
          <w:p w14:paraId="64C071BF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5D88D7E" w14:textId="4D086F44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17,167</w:t>
            </w:r>
          </w:p>
        </w:tc>
        <w:tc>
          <w:tcPr>
            <w:tcW w:w="236" w:type="dxa"/>
          </w:tcPr>
          <w:p w14:paraId="1FB90433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17E2E1CF" w14:textId="21AC658E" w:rsidR="00F473F0" w:rsidRPr="00104E8F" w:rsidRDefault="004A1ED3" w:rsidP="000316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(16,490)</w:t>
            </w:r>
          </w:p>
        </w:tc>
        <w:tc>
          <w:tcPr>
            <w:tcW w:w="235" w:type="dxa"/>
          </w:tcPr>
          <w:p w14:paraId="75FD8E66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B4CD4D8" w14:textId="363E791F" w:rsidR="00F473F0" w:rsidRPr="00104E8F" w:rsidRDefault="00F473F0" w:rsidP="00F473F0">
            <w:pPr>
              <w:pStyle w:val="acctfourfigures"/>
              <w:tabs>
                <w:tab w:val="clear" w:pos="765"/>
                <w:tab w:val="right" w:pos="703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(15,134)</w:t>
            </w:r>
          </w:p>
        </w:tc>
      </w:tr>
      <w:tr w:rsidR="00F473F0" w:rsidRPr="00104E8F" w14:paraId="6426C52D" w14:textId="77777777" w:rsidTr="003C5F27">
        <w:trPr>
          <w:trHeight w:val="20"/>
        </w:trPr>
        <w:tc>
          <w:tcPr>
            <w:tcW w:w="4500" w:type="dxa"/>
          </w:tcPr>
          <w:p w14:paraId="020612E5" w14:textId="77777777" w:rsidR="00F473F0" w:rsidRPr="00104E8F" w:rsidRDefault="00F473F0" w:rsidP="00F473F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3E0F9BDB" w14:textId="4D55432F" w:rsidR="00F473F0" w:rsidRPr="00104E8F" w:rsidRDefault="003B20DE" w:rsidP="00F473F0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(17,324)</w:t>
            </w:r>
          </w:p>
        </w:tc>
        <w:tc>
          <w:tcPr>
            <w:tcW w:w="233" w:type="dxa"/>
            <w:vAlign w:val="bottom"/>
          </w:tcPr>
          <w:p w14:paraId="77DAF108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55DB3E6" w14:textId="625DE862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(15,920)</w:t>
            </w:r>
          </w:p>
        </w:tc>
        <w:tc>
          <w:tcPr>
            <w:tcW w:w="236" w:type="dxa"/>
            <w:vAlign w:val="bottom"/>
          </w:tcPr>
          <w:p w14:paraId="16CB38ED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0D53A2AF" w14:textId="4FCE4328" w:rsidR="00F473F0" w:rsidRPr="00104E8F" w:rsidRDefault="004A1ED3" w:rsidP="00F473F0">
            <w:pPr>
              <w:pStyle w:val="acctfourfigures"/>
              <w:tabs>
                <w:tab w:val="clear" w:pos="765"/>
                <w:tab w:val="center" w:pos="396"/>
                <w:tab w:val="right" w:pos="872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11,234</w:t>
            </w:r>
          </w:p>
        </w:tc>
        <w:tc>
          <w:tcPr>
            <w:tcW w:w="235" w:type="dxa"/>
            <w:vAlign w:val="bottom"/>
          </w:tcPr>
          <w:p w14:paraId="5C94CB18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53404869" w14:textId="059107AA" w:rsidR="00F473F0" w:rsidRPr="00104E8F" w:rsidRDefault="00F473F0" w:rsidP="00F473F0">
            <w:pPr>
              <w:pStyle w:val="acctfourfigures"/>
              <w:tabs>
                <w:tab w:val="clear" w:pos="765"/>
                <w:tab w:val="center" w:pos="396"/>
                <w:tab w:val="right" w:pos="872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10,048</w:t>
            </w:r>
          </w:p>
        </w:tc>
      </w:tr>
      <w:tr w:rsidR="00F473F0" w:rsidRPr="00104E8F" w14:paraId="4B17665D" w14:textId="77777777" w:rsidTr="003C5F27">
        <w:trPr>
          <w:trHeight w:val="20"/>
        </w:trPr>
        <w:tc>
          <w:tcPr>
            <w:tcW w:w="4500" w:type="dxa"/>
          </w:tcPr>
          <w:p w14:paraId="3E6731CE" w14:textId="77777777" w:rsidR="00F473F0" w:rsidRPr="00104E8F" w:rsidRDefault="00F473F0" w:rsidP="00F473F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  <w:vAlign w:val="center"/>
          </w:tcPr>
          <w:p w14:paraId="17EE793D" w14:textId="6B5B45D0" w:rsidR="00F473F0" w:rsidRPr="00104E8F" w:rsidRDefault="003B20DE" w:rsidP="00F473F0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(499)</w:t>
            </w:r>
          </w:p>
        </w:tc>
        <w:tc>
          <w:tcPr>
            <w:tcW w:w="233" w:type="dxa"/>
          </w:tcPr>
          <w:p w14:paraId="32ADE4FD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43690DB" w14:textId="37D88FC7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(452)</w:t>
            </w:r>
          </w:p>
        </w:tc>
        <w:tc>
          <w:tcPr>
            <w:tcW w:w="236" w:type="dxa"/>
          </w:tcPr>
          <w:p w14:paraId="4C5FFE52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19AC64AF" w14:textId="36D50806" w:rsidR="00F473F0" w:rsidRPr="00104E8F" w:rsidRDefault="004A1ED3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235" w:type="dxa"/>
          </w:tcPr>
          <w:p w14:paraId="059F5FB3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E270C80" w14:textId="4F046C70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</w:tr>
    </w:tbl>
    <w:p w14:paraId="5BBECBC9" w14:textId="77777777" w:rsidR="0007719E" w:rsidRPr="00104E8F" w:rsidRDefault="0007719E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8" w:type="dxa"/>
        <w:tblInd w:w="450" w:type="dxa"/>
        <w:tblLook w:val="01E0" w:firstRow="1" w:lastRow="1" w:firstColumn="1" w:lastColumn="1" w:noHBand="0" w:noVBand="0"/>
      </w:tblPr>
      <w:tblGrid>
        <w:gridCol w:w="4500"/>
        <w:gridCol w:w="1037"/>
        <w:gridCol w:w="233"/>
        <w:gridCol w:w="1067"/>
        <w:gridCol w:w="236"/>
        <w:gridCol w:w="1025"/>
        <w:gridCol w:w="235"/>
        <w:gridCol w:w="1055"/>
      </w:tblGrid>
      <w:tr w:rsidR="00530C0C" w:rsidRPr="00104E8F" w14:paraId="6922F1B0" w14:textId="77777777" w:rsidTr="006C28DF">
        <w:trPr>
          <w:trHeight w:val="20"/>
          <w:tblHeader/>
        </w:trPr>
        <w:tc>
          <w:tcPr>
            <w:tcW w:w="4500" w:type="dxa"/>
          </w:tcPr>
          <w:p w14:paraId="419CBB3B" w14:textId="77777777" w:rsidR="00530C0C" w:rsidRPr="00104E8F" w:rsidRDefault="00530C0C" w:rsidP="00530C0C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8" w:type="dxa"/>
            <w:gridSpan w:val="7"/>
          </w:tcPr>
          <w:p w14:paraId="34C79EC6" w14:textId="77777777" w:rsidR="00530C0C" w:rsidRPr="00104E8F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C0C" w:rsidRPr="00104E8F" w14:paraId="744C6BDC" w14:textId="77777777" w:rsidTr="000A6C9D">
        <w:trPr>
          <w:trHeight w:val="20"/>
          <w:tblHeader/>
        </w:trPr>
        <w:tc>
          <w:tcPr>
            <w:tcW w:w="4500" w:type="dxa"/>
          </w:tcPr>
          <w:p w14:paraId="7C9ECC05" w14:textId="77777777" w:rsidR="00530C0C" w:rsidRPr="00104E8F" w:rsidRDefault="00530C0C" w:rsidP="0087713D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7305C8E9" w14:textId="77777777" w:rsidR="00530C0C" w:rsidRPr="00104E8F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FF97E77" w14:textId="77777777" w:rsidR="00530C0C" w:rsidRPr="00104E8F" w:rsidRDefault="00530C0C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17583C1" w14:textId="77777777" w:rsidR="00530C0C" w:rsidRPr="00104E8F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F473F0" w:rsidRPr="00104E8F" w14:paraId="030042DA" w14:textId="77777777" w:rsidTr="000A6C9D">
        <w:trPr>
          <w:trHeight w:val="20"/>
          <w:tblHeader/>
        </w:trPr>
        <w:tc>
          <w:tcPr>
            <w:tcW w:w="4500" w:type="dxa"/>
          </w:tcPr>
          <w:p w14:paraId="32D2D494" w14:textId="77777777" w:rsidR="00F473F0" w:rsidRPr="00104E8F" w:rsidRDefault="00F473F0" w:rsidP="00F473F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5D31FCC4" w14:textId="2600D18D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14:paraId="61BAE496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9E03238" w14:textId="5C8739F0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8F3857C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0154922F" w14:textId="402FA843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2478C807" w14:textId="77777777" w:rsidR="00F473F0" w:rsidRPr="00104E8F" w:rsidRDefault="00F473F0" w:rsidP="00F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89E7BCD" w14:textId="45676A1B" w:rsidR="00F473F0" w:rsidRPr="00104E8F" w:rsidRDefault="00F473F0" w:rsidP="00F473F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30C0C" w:rsidRPr="00104E8F" w14:paraId="799E5060" w14:textId="77777777" w:rsidTr="006C28DF">
        <w:trPr>
          <w:trHeight w:val="20"/>
          <w:tblHeader/>
        </w:trPr>
        <w:tc>
          <w:tcPr>
            <w:tcW w:w="4500" w:type="dxa"/>
          </w:tcPr>
          <w:p w14:paraId="3C11590C" w14:textId="77777777" w:rsidR="00530C0C" w:rsidRPr="00104E8F" w:rsidRDefault="00530C0C" w:rsidP="0087713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8" w:type="dxa"/>
            <w:gridSpan w:val="7"/>
          </w:tcPr>
          <w:p w14:paraId="0091EF84" w14:textId="77777777" w:rsidR="00530C0C" w:rsidRPr="00104E8F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04E8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92032" w:rsidRPr="00104E8F" w14:paraId="108F5B50" w14:textId="77777777" w:rsidTr="000A6C9D">
        <w:trPr>
          <w:trHeight w:val="20"/>
        </w:trPr>
        <w:tc>
          <w:tcPr>
            <w:tcW w:w="4500" w:type="dxa"/>
          </w:tcPr>
          <w:p w14:paraId="497E6045" w14:textId="77777777" w:rsidR="00692032" w:rsidRPr="00104E8F" w:rsidRDefault="00692032" w:rsidP="0069203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104023F1" w14:textId="1018893F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(13,329)</w:t>
            </w:r>
          </w:p>
        </w:tc>
        <w:tc>
          <w:tcPr>
            <w:tcW w:w="233" w:type="dxa"/>
            <w:vAlign w:val="center"/>
          </w:tcPr>
          <w:p w14:paraId="07AF851C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3922B41" w14:textId="4FB6420B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(13,513)</w:t>
            </w:r>
          </w:p>
        </w:tc>
        <w:tc>
          <w:tcPr>
            <w:tcW w:w="236" w:type="dxa"/>
            <w:vAlign w:val="center"/>
          </w:tcPr>
          <w:p w14:paraId="499263A2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00523FB" w14:textId="2F3AE705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15,307</w:t>
            </w:r>
          </w:p>
        </w:tc>
        <w:tc>
          <w:tcPr>
            <w:tcW w:w="235" w:type="dxa"/>
            <w:vAlign w:val="center"/>
          </w:tcPr>
          <w:p w14:paraId="30421DC4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37CA9EA" w14:textId="4CA44333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15,540</w:t>
            </w:r>
          </w:p>
        </w:tc>
      </w:tr>
      <w:tr w:rsidR="00692032" w:rsidRPr="00104E8F" w14:paraId="6BF15E5E" w14:textId="77777777" w:rsidTr="000A6C9D">
        <w:trPr>
          <w:trHeight w:val="20"/>
        </w:trPr>
        <w:tc>
          <w:tcPr>
            <w:tcW w:w="4500" w:type="dxa"/>
          </w:tcPr>
          <w:p w14:paraId="66AED5B7" w14:textId="77777777" w:rsidR="00692032" w:rsidRPr="00104E8F" w:rsidRDefault="00692032" w:rsidP="0069203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5C49BC86" w14:textId="1855F9B3" w:rsidR="00692032" w:rsidRPr="00104E8F" w:rsidRDefault="00692032" w:rsidP="0069203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18,581</w:t>
            </w:r>
          </w:p>
        </w:tc>
        <w:tc>
          <w:tcPr>
            <w:tcW w:w="233" w:type="dxa"/>
          </w:tcPr>
          <w:p w14:paraId="13D241DD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4358551" w14:textId="79751488" w:rsidR="00692032" w:rsidRPr="00104E8F" w:rsidRDefault="00692032" w:rsidP="0069203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16,997</w:t>
            </w:r>
          </w:p>
        </w:tc>
        <w:tc>
          <w:tcPr>
            <w:tcW w:w="236" w:type="dxa"/>
          </w:tcPr>
          <w:p w14:paraId="14483996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1D5FC12" w14:textId="01BD8748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(16,326)</w:t>
            </w:r>
          </w:p>
        </w:tc>
        <w:tc>
          <w:tcPr>
            <w:tcW w:w="235" w:type="dxa"/>
          </w:tcPr>
          <w:p w14:paraId="79340A70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C816AF7" w14:textId="6E006E2D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(14,998)</w:t>
            </w:r>
          </w:p>
        </w:tc>
      </w:tr>
      <w:tr w:rsidR="00692032" w:rsidRPr="00104E8F" w14:paraId="5D821892" w14:textId="77777777" w:rsidTr="000A6C9D">
        <w:trPr>
          <w:trHeight w:val="20"/>
        </w:trPr>
        <w:tc>
          <w:tcPr>
            <w:tcW w:w="4500" w:type="dxa"/>
          </w:tcPr>
          <w:p w14:paraId="25BE37C8" w14:textId="77777777" w:rsidR="00692032" w:rsidRPr="00104E8F" w:rsidRDefault="00692032" w:rsidP="00692032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0D6EC269" w14:textId="35590A44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(17,152)</w:t>
            </w:r>
          </w:p>
        </w:tc>
        <w:tc>
          <w:tcPr>
            <w:tcW w:w="233" w:type="dxa"/>
            <w:vAlign w:val="bottom"/>
          </w:tcPr>
          <w:p w14:paraId="6D24E5F2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B9670C5" w14:textId="220232F1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(15,776)</w:t>
            </w:r>
          </w:p>
        </w:tc>
        <w:tc>
          <w:tcPr>
            <w:tcW w:w="236" w:type="dxa"/>
            <w:vAlign w:val="bottom"/>
          </w:tcPr>
          <w:p w14:paraId="15711926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2EDE89A4" w14:textId="5EFB8E2D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11,066</w:t>
            </w:r>
          </w:p>
        </w:tc>
        <w:tc>
          <w:tcPr>
            <w:tcW w:w="235" w:type="dxa"/>
            <w:vAlign w:val="bottom"/>
          </w:tcPr>
          <w:p w14:paraId="2A533351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54E482FD" w14:textId="203F6048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9,909</w:t>
            </w:r>
          </w:p>
        </w:tc>
      </w:tr>
      <w:tr w:rsidR="00692032" w:rsidRPr="00104E8F" w14:paraId="14C373E8" w14:textId="77777777" w:rsidTr="000A6C9D">
        <w:trPr>
          <w:trHeight w:val="20"/>
        </w:trPr>
        <w:tc>
          <w:tcPr>
            <w:tcW w:w="4500" w:type="dxa"/>
          </w:tcPr>
          <w:p w14:paraId="62F5921F" w14:textId="77777777" w:rsidR="00692032" w:rsidRPr="00104E8F" w:rsidRDefault="00692032" w:rsidP="0069203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  <w:vAlign w:val="center"/>
          </w:tcPr>
          <w:p w14:paraId="01F39D7C" w14:textId="1798D369" w:rsidR="00692032" w:rsidRPr="00104E8F" w:rsidRDefault="00C16206" w:rsidP="0069203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(494)</w:t>
            </w:r>
          </w:p>
        </w:tc>
        <w:tc>
          <w:tcPr>
            <w:tcW w:w="233" w:type="dxa"/>
          </w:tcPr>
          <w:p w14:paraId="79ED58F0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179E68E" w14:textId="5BCC2934" w:rsidR="00692032" w:rsidRPr="00104E8F" w:rsidRDefault="00692032" w:rsidP="0069203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(448)</w:t>
            </w:r>
          </w:p>
        </w:tc>
        <w:tc>
          <w:tcPr>
            <w:tcW w:w="236" w:type="dxa"/>
          </w:tcPr>
          <w:p w14:paraId="5C8E8743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2E7FF96" w14:textId="1D07EAAC" w:rsidR="00692032" w:rsidRPr="00104E8F" w:rsidRDefault="00C16206" w:rsidP="006920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  <w:tc>
          <w:tcPr>
            <w:tcW w:w="235" w:type="dxa"/>
          </w:tcPr>
          <w:p w14:paraId="79450D0F" w14:textId="77777777" w:rsidR="00692032" w:rsidRPr="00104E8F" w:rsidRDefault="00692032" w:rsidP="00692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912E40B" w14:textId="3010C5A6" w:rsidR="00692032" w:rsidRPr="00104E8F" w:rsidRDefault="00692032" w:rsidP="006920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</w:tr>
    </w:tbl>
    <w:p w14:paraId="29425310" w14:textId="77777777" w:rsidR="00530C0C" w:rsidRPr="00104E8F" w:rsidRDefault="00530C0C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0796719" w14:textId="77777777" w:rsidR="00014212" w:rsidRPr="00104E8F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</w:rPr>
        <w:tab/>
      </w:r>
      <w:r w:rsidR="00F801EA" w:rsidRPr="00104E8F">
        <w:rPr>
          <w:rFonts w:hint="cs"/>
          <w:szCs w:val="30"/>
          <w:cs/>
        </w:rPr>
        <w:t>ทุนเรือนหุ้น</w:t>
      </w:r>
      <w:r w:rsidRPr="00104E8F">
        <w:rPr>
          <w:szCs w:val="30"/>
          <w:cs/>
        </w:rPr>
        <w:t xml:space="preserve"> </w:t>
      </w:r>
    </w:p>
    <w:p w14:paraId="7C75258F" w14:textId="77777777" w:rsidR="00CA701C" w:rsidRPr="00104E8F" w:rsidRDefault="00CA701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2EEC57" w14:textId="77777777" w:rsidR="00F801EA" w:rsidRPr="00104E8F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4E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42D9627" w14:textId="77777777" w:rsidR="00F801EA" w:rsidRPr="00104E8F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63A1F" w14:textId="77777777" w:rsidR="00002C06" w:rsidRPr="00104E8F" w:rsidRDefault="004C7D7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A1CBF" w:rsidRPr="00104E8F">
        <w:rPr>
          <w:rFonts w:ascii="Angsana New" w:hAnsi="Angsana New"/>
          <w:sz w:val="30"/>
          <w:szCs w:val="30"/>
        </w:rPr>
        <w:t>2535</w:t>
      </w:r>
      <w:r w:rsidRPr="00104E8F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104E8F">
        <w:rPr>
          <w:rFonts w:ascii="Angsana New" w:hAnsi="Angsana New"/>
          <w:sz w:val="30"/>
          <w:szCs w:val="30"/>
        </w:rPr>
        <w:t>51</w:t>
      </w:r>
      <w:r w:rsidRPr="00104E8F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04E8F">
        <w:rPr>
          <w:rFonts w:ascii="Angsana New" w:hAnsi="Angsana New"/>
          <w:sz w:val="30"/>
          <w:szCs w:val="30"/>
        </w:rPr>
        <w:t>“</w:t>
      </w:r>
      <w:r w:rsidRPr="00104E8F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104E8F">
        <w:rPr>
          <w:rFonts w:ascii="Angsana New" w:hAnsi="Angsana New"/>
          <w:sz w:val="30"/>
          <w:szCs w:val="30"/>
        </w:rPr>
        <w:t>”</w:t>
      </w:r>
      <w:r w:rsidRPr="00104E8F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  <w:r w:rsidR="00915317" w:rsidRPr="00104E8F">
        <w:rPr>
          <w:rFonts w:ascii="Angsana New" w:hAnsi="Angsana New"/>
          <w:sz w:val="30"/>
          <w:szCs w:val="30"/>
        </w:rPr>
        <w:br/>
      </w:r>
    </w:p>
    <w:p w14:paraId="72509CF0" w14:textId="4DDB3CF0" w:rsidR="00014212" w:rsidRPr="00104E8F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  <w:cs/>
        </w:rPr>
      </w:pPr>
      <w:r w:rsidRPr="00104E8F">
        <w:rPr>
          <w:szCs w:val="30"/>
        </w:rPr>
        <w:lastRenderedPageBreak/>
        <w:tab/>
      </w:r>
      <w:r w:rsidR="008F3C35" w:rsidRPr="00104E8F">
        <w:rPr>
          <w:szCs w:val="30"/>
          <w:cs/>
        </w:rPr>
        <w:t>สำรอง</w:t>
      </w:r>
    </w:p>
    <w:p w14:paraId="19A18FB0" w14:textId="77777777" w:rsidR="004C7D71" w:rsidRPr="00104E8F" w:rsidRDefault="004C7D71" w:rsidP="00CA701C">
      <w:pPr>
        <w:pStyle w:val="NoSpacing"/>
        <w:rPr>
          <w:sz w:val="22"/>
          <w:szCs w:val="28"/>
          <w:cs/>
          <w:lang w:val="th-TH"/>
        </w:rPr>
      </w:pPr>
    </w:p>
    <w:p w14:paraId="66120703" w14:textId="77777777" w:rsidR="003913F0" w:rsidRPr="00104E8F" w:rsidRDefault="00014212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04E8F">
        <w:rPr>
          <w:rFonts w:ascii="Angsana New" w:hAnsi="Angsana New"/>
          <w:sz w:val="30"/>
          <w:szCs w:val="30"/>
          <w:cs/>
          <w:lang w:val="th-TH"/>
        </w:rPr>
        <w:t>ตามบทบัญญัติแห่ง</w:t>
      </w:r>
      <w:r w:rsidRPr="00104E8F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="004A1CBF" w:rsidRPr="00104E8F">
        <w:rPr>
          <w:rFonts w:ascii="Angsana New" w:hAnsi="Angsana New"/>
          <w:sz w:val="30"/>
          <w:szCs w:val="30"/>
        </w:rPr>
        <w:t>2535</w:t>
      </w:r>
      <w:r w:rsidRPr="00104E8F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104E8F">
        <w:rPr>
          <w:rFonts w:ascii="Angsana New" w:hAnsi="Angsana New"/>
          <w:sz w:val="30"/>
          <w:szCs w:val="30"/>
        </w:rPr>
        <w:t>116</w:t>
      </w:r>
      <w:r w:rsidRPr="00104E8F">
        <w:rPr>
          <w:rFonts w:ascii="Angsana New" w:hAnsi="Angsana New"/>
          <w:sz w:val="30"/>
          <w:szCs w:val="30"/>
          <w:cs/>
        </w:rPr>
        <w:t xml:space="preserve"> บริษัท</w:t>
      </w:r>
      <w:r w:rsidRPr="00104E8F">
        <w:rPr>
          <w:rFonts w:ascii="Angsana New" w:hAnsi="Angsana New"/>
          <w:sz w:val="30"/>
          <w:szCs w:val="30"/>
          <w:cs/>
          <w:lang w:val="th-TH"/>
        </w:rPr>
        <w:t>ต้อง</w:t>
      </w:r>
      <w:r w:rsidRPr="00104E8F">
        <w:rPr>
          <w:rFonts w:ascii="Angsana New" w:hAnsi="Angsana New"/>
          <w:sz w:val="30"/>
          <w:szCs w:val="30"/>
          <w:cs/>
        </w:rPr>
        <w:t>จัดสรร</w:t>
      </w:r>
      <w:r w:rsidRPr="00104E8F">
        <w:rPr>
          <w:rFonts w:ascii="Angsana New" w:hAnsi="Angsana New"/>
          <w:sz w:val="30"/>
          <w:szCs w:val="30"/>
          <w:cs/>
          <w:lang w:val="th-TH"/>
        </w:rPr>
        <w:t xml:space="preserve">ทุนสำรอง </w:t>
      </w:r>
      <w:r w:rsidR="00EF02ED" w:rsidRPr="00104E8F">
        <w:rPr>
          <w:rFonts w:ascii="Angsana New" w:hAnsi="Angsana New"/>
          <w:sz w:val="30"/>
          <w:szCs w:val="30"/>
          <w:cs/>
          <w:lang w:val="th-TH"/>
        </w:rPr>
        <w:br/>
      </w:r>
      <w:r w:rsidRPr="00104E8F">
        <w:rPr>
          <w:rFonts w:ascii="Angsana New" w:hAnsi="Angsana New"/>
          <w:sz w:val="30"/>
          <w:szCs w:val="30"/>
          <w:cs/>
          <w:lang w:val="th-TH"/>
        </w:rPr>
        <w:t>(“สำรองตามกฎหมาย</w:t>
      </w:r>
      <w:r w:rsidR="006F177D" w:rsidRPr="00104E8F">
        <w:rPr>
          <w:rFonts w:ascii="Angsana New" w:hAnsi="Angsana New"/>
          <w:sz w:val="30"/>
          <w:szCs w:val="30"/>
          <w:cs/>
          <w:lang w:val="th-TH"/>
        </w:rPr>
        <w:t>”</w:t>
      </w:r>
      <w:r w:rsidRPr="00104E8F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104E8F">
        <w:rPr>
          <w:rFonts w:ascii="Angsana New" w:hAnsi="Angsana New"/>
          <w:sz w:val="30"/>
          <w:szCs w:val="30"/>
          <w:cs/>
        </w:rPr>
        <w:t>อย่างน้อยร้อยละ 5 ของกำไรสุทธิ</w:t>
      </w:r>
      <w:r w:rsidR="00167732" w:rsidRPr="00104E8F">
        <w:rPr>
          <w:rFonts w:ascii="Angsana New" w:hAnsi="Angsana New"/>
          <w:sz w:val="30"/>
          <w:szCs w:val="30"/>
          <w:cs/>
        </w:rPr>
        <w:t>ประจำ</w:t>
      </w:r>
      <w:r w:rsidRPr="00104E8F">
        <w:rPr>
          <w:rFonts w:ascii="Angsana New" w:hAnsi="Angsana New"/>
          <w:sz w:val="30"/>
          <w:szCs w:val="30"/>
          <w:cs/>
        </w:rPr>
        <w:t>ปีหลังจากหักยอดขาดทุนสะสม</w:t>
      </w:r>
      <w:r w:rsidRPr="00104E8F">
        <w:rPr>
          <w:rFonts w:ascii="Angsana New" w:hAnsi="Angsana New"/>
          <w:sz w:val="30"/>
          <w:szCs w:val="30"/>
          <w:cs/>
          <w:lang w:val="th-TH"/>
        </w:rPr>
        <w:t>ยกมา</w:t>
      </w:r>
      <w:r w:rsidRPr="00104E8F">
        <w:rPr>
          <w:rFonts w:ascii="Angsana New" w:hAnsi="Angsana New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/>
          <w:sz w:val="30"/>
          <w:szCs w:val="30"/>
          <w:cs/>
        </w:rPr>
        <w:t>ถ้ามี</w:t>
      </w:r>
      <w:r w:rsidRPr="00104E8F">
        <w:rPr>
          <w:rFonts w:ascii="Angsana New" w:hAnsi="Angsana New"/>
          <w:sz w:val="30"/>
          <w:szCs w:val="30"/>
        </w:rPr>
        <w:t xml:space="preserve">) </w:t>
      </w:r>
      <w:r w:rsidRPr="00104E8F">
        <w:rPr>
          <w:rFonts w:ascii="Angsana New" w:hAnsi="Angsana New"/>
          <w:sz w:val="30"/>
          <w:szCs w:val="30"/>
          <w:cs/>
        </w:rPr>
        <w:t>จนกว่าสำรอง</w:t>
      </w:r>
      <w:r w:rsidR="002B667C" w:rsidRPr="00104E8F">
        <w:rPr>
          <w:rFonts w:ascii="Angsana New" w:hAnsi="Angsana New"/>
          <w:sz w:val="30"/>
          <w:szCs w:val="30"/>
          <w:cs/>
        </w:rPr>
        <w:t>ดังกล่าว</w:t>
      </w:r>
      <w:r w:rsidRPr="00104E8F">
        <w:rPr>
          <w:rFonts w:ascii="Angsana New" w:hAnsi="Angsana New"/>
          <w:sz w:val="30"/>
          <w:szCs w:val="30"/>
          <w:cs/>
          <w:lang w:val="th-TH"/>
        </w:rPr>
        <w:t>มีจำนวนไม่น้อยกว่า</w:t>
      </w:r>
      <w:r w:rsidRPr="00104E8F">
        <w:rPr>
          <w:rFonts w:ascii="Angsana New" w:hAnsi="Angsana New"/>
          <w:sz w:val="30"/>
          <w:szCs w:val="30"/>
          <w:cs/>
        </w:rPr>
        <w:t xml:space="preserve">ร้อยละ </w:t>
      </w:r>
      <w:r w:rsidRPr="00104E8F">
        <w:rPr>
          <w:rFonts w:ascii="Angsana New" w:hAnsi="Angsana New"/>
          <w:sz w:val="30"/>
          <w:szCs w:val="30"/>
        </w:rPr>
        <w:t>10</w:t>
      </w:r>
      <w:r w:rsidRPr="00104E8F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  <w:r w:rsidR="00DB7A62" w:rsidRPr="00104E8F">
        <w:rPr>
          <w:rFonts w:ascii="Angsana New" w:hAnsi="Angsana New"/>
          <w:sz w:val="30"/>
          <w:szCs w:val="30"/>
          <w:cs/>
          <w:lang w:val="th-TH"/>
        </w:rPr>
        <w:t>เงินสำรอง</w:t>
      </w:r>
      <w:r w:rsidRPr="00104E8F">
        <w:rPr>
          <w:rFonts w:ascii="Angsana New" w:hAnsi="Angsana New"/>
          <w:sz w:val="30"/>
          <w:szCs w:val="30"/>
          <w:cs/>
          <w:lang w:val="th-TH"/>
        </w:rPr>
        <w:t>นี้จะนำไปจ่ายเป็นเงินปันผลไม่ได้</w:t>
      </w:r>
    </w:p>
    <w:p w14:paraId="5CA3E125" w14:textId="77777777" w:rsidR="00110E72" w:rsidRPr="00104E8F" w:rsidRDefault="00110E7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601273B" w14:textId="77777777" w:rsidR="00014212" w:rsidRPr="00104E8F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  <w:cs/>
        </w:rPr>
        <w:tab/>
      </w:r>
      <w:r w:rsidR="000C1982" w:rsidRPr="00104E8F">
        <w:rPr>
          <w:szCs w:val="30"/>
          <w:cs/>
        </w:rPr>
        <w:t>ส่วนงานดำเนิน</w:t>
      </w:r>
      <w:r w:rsidRPr="00104E8F">
        <w:rPr>
          <w:szCs w:val="30"/>
          <w:cs/>
        </w:rPr>
        <w:t>งาน</w:t>
      </w:r>
      <w:r w:rsidR="00530C0C" w:rsidRPr="00104E8F">
        <w:rPr>
          <w:rFonts w:hint="cs"/>
          <w:szCs w:val="30"/>
          <w:cs/>
        </w:rPr>
        <w:t>และการจำแนกรายได้</w:t>
      </w:r>
    </w:p>
    <w:p w14:paraId="454AAD4B" w14:textId="77777777" w:rsidR="00B953C4" w:rsidRPr="00104E8F" w:rsidRDefault="00B953C4" w:rsidP="00CA701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5CE6EC30" w14:textId="77777777" w:rsidR="00B953C4" w:rsidRPr="00104E8F" w:rsidRDefault="00B953C4" w:rsidP="00B9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1FFD464" w14:textId="77777777" w:rsidR="00B953C4" w:rsidRPr="00104E8F" w:rsidRDefault="00B953C4" w:rsidP="00AC01AD">
      <w:pPr>
        <w:pStyle w:val="NoSpacing"/>
        <w:rPr>
          <w:sz w:val="28"/>
          <w:szCs w:val="28"/>
        </w:rPr>
      </w:pPr>
    </w:p>
    <w:p w14:paraId="6E83C9D5" w14:textId="77777777" w:rsidR="00C41DCF" w:rsidRPr="00104E8F" w:rsidRDefault="00C41DCF" w:rsidP="00C41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ผู้บริหารเห็นว่า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กลุ่มบริษัทดำเนินกิจการใน</w:t>
      </w:r>
      <w:r w:rsidRPr="00104E8F">
        <w:rPr>
          <w:rFonts w:ascii="Angsana New" w:hAnsi="Angsana New" w:hint="cs"/>
          <w:sz w:val="30"/>
          <w:szCs w:val="30"/>
          <w:cs/>
        </w:rPr>
        <w:t>ส่วนงานเดียว</w:t>
      </w:r>
      <w:r w:rsidRPr="00104E8F">
        <w:rPr>
          <w:rFonts w:ascii="Angsana New" w:hAnsi="Angsana New"/>
          <w:sz w:val="30"/>
          <w:szCs w:val="30"/>
          <w:cs/>
        </w:rPr>
        <w:t>คือส่วนงานธุรกิจผลิตและจำหน่ายอาหารทะเลบรรจุกระป๋องและบรรจุซอง</w:t>
      </w:r>
      <w:r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50E2D17C" w14:textId="77777777" w:rsidR="00141256" w:rsidRPr="00104E8F" w:rsidRDefault="00141256" w:rsidP="00141256">
      <w:pPr>
        <w:pStyle w:val="NoSpacing"/>
        <w:rPr>
          <w:sz w:val="28"/>
          <w:szCs w:val="28"/>
        </w:rPr>
      </w:pPr>
    </w:p>
    <w:p w14:paraId="288B6B79" w14:textId="77777777" w:rsidR="00D27715" w:rsidRPr="00104E8F" w:rsidRDefault="00C54D49" w:rsidP="008E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D27715"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07A6CA3E" w14:textId="77777777" w:rsidR="00141256" w:rsidRPr="00104E8F" w:rsidRDefault="00141256" w:rsidP="00141256">
      <w:pPr>
        <w:pStyle w:val="NoSpacing"/>
        <w:rPr>
          <w:sz w:val="28"/>
          <w:szCs w:val="28"/>
        </w:rPr>
      </w:pPr>
    </w:p>
    <w:p w14:paraId="24A9525D" w14:textId="77777777" w:rsidR="000372F0" w:rsidRPr="00104E8F" w:rsidRDefault="00A851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ในการนำเสนอ</w:t>
      </w:r>
      <w:r w:rsidR="0043329D" w:rsidRPr="00104E8F">
        <w:rPr>
          <w:rFonts w:ascii="Angsana New" w:hAnsi="Angsana New"/>
          <w:sz w:val="30"/>
          <w:szCs w:val="30"/>
          <w:cs/>
        </w:rPr>
        <w:t>ข้อมูลจำแนกทางภู</w:t>
      </w:r>
      <w:r w:rsidR="00D27715" w:rsidRPr="00104E8F">
        <w:rPr>
          <w:rFonts w:ascii="Angsana New" w:hAnsi="Angsana New"/>
          <w:sz w:val="30"/>
          <w:szCs w:val="30"/>
          <w:cs/>
        </w:rPr>
        <w:t>มิศาสตร์</w:t>
      </w:r>
      <w:r w:rsidR="006D2E62" w:rsidRPr="00104E8F">
        <w:rPr>
          <w:rFonts w:ascii="Angsana New" w:hAnsi="Angsana New"/>
          <w:sz w:val="30"/>
          <w:szCs w:val="30"/>
        </w:rPr>
        <w:t xml:space="preserve"> </w:t>
      </w:r>
      <w:r w:rsidR="002809E2" w:rsidRPr="00104E8F">
        <w:rPr>
          <w:rFonts w:ascii="Angsana New" w:hAnsi="Angsana New"/>
          <w:sz w:val="30"/>
          <w:szCs w:val="30"/>
          <w:cs/>
        </w:rPr>
        <w:t>รายได้แยกตามที่ตั้งทาง</w:t>
      </w:r>
      <w:r w:rsidR="00D27715" w:rsidRPr="00104E8F">
        <w:rPr>
          <w:rFonts w:ascii="Angsana New" w:hAnsi="Angsana New"/>
          <w:sz w:val="30"/>
          <w:szCs w:val="30"/>
          <w:cs/>
        </w:rPr>
        <w:t>ภูมิศาสตร์ของลูกค้า</w:t>
      </w:r>
      <w:r w:rsidR="00805D52" w:rsidRPr="00104E8F">
        <w:rPr>
          <w:rFonts w:ascii="Angsana New" w:hAnsi="Angsana New"/>
          <w:sz w:val="30"/>
          <w:szCs w:val="30"/>
          <w:cs/>
        </w:rPr>
        <w:t xml:space="preserve"> </w:t>
      </w:r>
    </w:p>
    <w:p w14:paraId="0EC98936" w14:textId="77777777" w:rsidR="00141256" w:rsidRPr="00104E8F" w:rsidRDefault="00141256" w:rsidP="00141256">
      <w:pPr>
        <w:pStyle w:val="NoSpacing"/>
        <w:rPr>
          <w:sz w:val="28"/>
          <w:szCs w:val="28"/>
        </w:rPr>
      </w:pPr>
    </w:p>
    <w:p w14:paraId="64A1A4C5" w14:textId="77777777" w:rsidR="007E7FBA" w:rsidRPr="00104E8F" w:rsidRDefault="005C1D96" w:rsidP="00CA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4E8F">
        <w:rPr>
          <w:rFonts w:ascii="Angsana New" w:hAnsi="Angsana New"/>
          <w:sz w:val="30"/>
          <w:szCs w:val="30"/>
          <w:cs/>
        </w:rPr>
        <w:t>สิน</w:t>
      </w:r>
      <w:r w:rsidR="00D27715" w:rsidRPr="00104E8F">
        <w:rPr>
          <w:rFonts w:ascii="Angsana New" w:hAnsi="Angsana New"/>
          <w:sz w:val="30"/>
          <w:szCs w:val="30"/>
          <w:cs/>
        </w:rPr>
        <w:t>ทรัพย์</w:t>
      </w:r>
      <w:r w:rsidR="002809E2" w:rsidRPr="00104E8F">
        <w:rPr>
          <w:rFonts w:ascii="Angsana New" w:hAnsi="Angsana New"/>
          <w:sz w:val="30"/>
          <w:szCs w:val="30"/>
          <w:cs/>
        </w:rPr>
        <w:t>ตามส่วนงาน</w:t>
      </w:r>
      <w:r w:rsidR="00D27715" w:rsidRPr="00104E8F">
        <w:rPr>
          <w:rFonts w:ascii="Angsana New" w:hAnsi="Angsana New"/>
          <w:sz w:val="30"/>
          <w:szCs w:val="30"/>
          <w:cs/>
        </w:rPr>
        <w:t>แยกตามสถานที่ตั้งทางภูมิศาสตร์ของสินทรัพย์</w:t>
      </w:r>
      <w:r w:rsidR="00F375C5" w:rsidRPr="00104E8F">
        <w:rPr>
          <w:rFonts w:ascii="Angsana New" w:hAnsi="Angsana New"/>
          <w:sz w:val="30"/>
          <w:szCs w:val="30"/>
          <w:cs/>
        </w:rPr>
        <w:t xml:space="preserve"> เนื่องจากกลุ่มบริษัทและบริษัทตั้งอยู่</w:t>
      </w:r>
      <w:r w:rsidR="0083253D" w:rsidRPr="00104E8F">
        <w:rPr>
          <w:rFonts w:ascii="Angsana New" w:hAnsi="Angsana New"/>
          <w:sz w:val="30"/>
          <w:szCs w:val="30"/>
        </w:rPr>
        <w:br/>
      </w:r>
      <w:r w:rsidR="00F375C5" w:rsidRPr="00104E8F">
        <w:rPr>
          <w:rFonts w:ascii="Angsana New" w:hAnsi="Angsana New"/>
          <w:sz w:val="30"/>
          <w:szCs w:val="30"/>
          <w:cs/>
        </w:rPr>
        <w:t>ในประเทศไทยจึงไม่มีการแสดงสินทรัพย์ตามส่วนงาน</w:t>
      </w:r>
    </w:p>
    <w:p w14:paraId="283B16B3" w14:textId="77777777" w:rsidR="00141256" w:rsidRPr="00104E8F" w:rsidRDefault="00141256" w:rsidP="00141256">
      <w:pPr>
        <w:pStyle w:val="NoSpacing"/>
        <w:rPr>
          <w:sz w:val="28"/>
          <w:szCs w:val="28"/>
        </w:rPr>
      </w:pPr>
    </w:p>
    <w:p w14:paraId="7DE2918A" w14:textId="77777777" w:rsidR="003D5801" w:rsidRPr="00104E8F" w:rsidRDefault="00905E5C" w:rsidP="0066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4E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</w:t>
      </w:r>
    </w:p>
    <w:p w14:paraId="77F64408" w14:textId="77777777" w:rsidR="00F94EB4" w:rsidRPr="00104E8F" w:rsidRDefault="00F94EB4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36"/>
        <w:gridCol w:w="1204"/>
      </w:tblGrid>
      <w:tr w:rsidR="00F94EB4" w:rsidRPr="00104E8F" w14:paraId="5106B3FF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3D9CCC23" w14:textId="77777777" w:rsidR="00F94EB4" w:rsidRPr="00104E8F" w:rsidRDefault="00F94EB4" w:rsidP="00F94EB4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43501D7A" w14:textId="77777777" w:rsidR="00F94EB4" w:rsidRPr="00104E8F" w:rsidRDefault="00F94EB4" w:rsidP="00F94EB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7387A516" w14:textId="77777777" w:rsidR="00F94EB4" w:rsidRPr="00104E8F" w:rsidRDefault="00F94EB4" w:rsidP="00F94EB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35D5400B" w14:textId="77777777" w:rsidR="00F94EB4" w:rsidRPr="00104E8F" w:rsidRDefault="00F94EB4" w:rsidP="00F94EB4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6DF5" w:rsidRPr="00104E8F" w14:paraId="635ADD20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09341ADA" w14:textId="77777777" w:rsidR="00506DF5" w:rsidRPr="00104E8F" w:rsidRDefault="00506DF5" w:rsidP="00506DF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2EF6CF2D" w14:textId="1AD2D580" w:rsidR="00506DF5" w:rsidRPr="00104E8F" w:rsidRDefault="00506DF5" w:rsidP="00506DF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4D76AABE" w14:textId="77777777" w:rsidR="00506DF5" w:rsidRPr="00104E8F" w:rsidRDefault="00506DF5" w:rsidP="00506DF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C811A1B" w14:textId="53F1573D" w:rsidR="00506DF5" w:rsidRPr="00104E8F" w:rsidRDefault="00506DF5" w:rsidP="00506DF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5FD36AE7" w14:textId="77777777" w:rsidR="00506DF5" w:rsidRPr="00104E8F" w:rsidRDefault="00506DF5" w:rsidP="00506DF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4CB90BBD" w14:textId="38281C20" w:rsidR="00506DF5" w:rsidRPr="00104E8F" w:rsidRDefault="00506DF5" w:rsidP="00506DF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2043A1C" w14:textId="77777777" w:rsidR="00506DF5" w:rsidRPr="00104E8F" w:rsidRDefault="00506DF5" w:rsidP="00506DF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273625F5" w14:textId="252A2B2F" w:rsidR="00506DF5" w:rsidRPr="00104E8F" w:rsidRDefault="00506DF5" w:rsidP="00506DF5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F94EB4" w:rsidRPr="00104E8F" w14:paraId="355B8177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2FE20C83" w14:textId="77777777" w:rsidR="00F94EB4" w:rsidRPr="00104E8F" w:rsidRDefault="00F94EB4" w:rsidP="00F94E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  <w:hideMark/>
          </w:tcPr>
          <w:p w14:paraId="0E06C90C" w14:textId="77777777" w:rsidR="00F94EB4" w:rsidRPr="00104E8F" w:rsidRDefault="00F94EB4" w:rsidP="00F94EB4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94EB4" w:rsidRPr="00104E8F" w14:paraId="4408A00D" w14:textId="77777777" w:rsidTr="00F94EB4">
        <w:tc>
          <w:tcPr>
            <w:tcW w:w="3600" w:type="dxa"/>
            <w:hideMark/>
          </w:tcPr>
          <w:p w14:paraId="12827D3D" w14:textId="77777777" w:rsidR="00F94EB4" w:rsidRPr="00104E8F" w:rsidRDefault="00F94EB4" w:rsidP="00F94EB4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330B39D2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0B5EAA8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DF7FFCD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E1D5455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6391A45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77B1974A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305E3FF" w14:textId="77777777" w:rsidR="00F94EB4" w:rsidRPr="00104E8F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506DF5" w:rsidRPr="00104E8F" w14:paraId="74FEA0E8" w14:textId="77777777" w:rsidTr="00F94EB4">
        <w:tc>
          <w:tcPr>
            <w:tcW w:w="3600" w:type="dxa"/>
            <w:hideMark/>
          </w:tcPr>
          <w:p w14:paraId="19F0FAA7" w14:textId="77777777" w:rsidR="00506DF5" w:rsidRPr="00104E8F" w:rsidRDefault="00506DF5" w:rsidP="00506DF5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CCC89AC" w14:textId="502F300B" w:rsidR="00506DF5" w:rsidRPr="00104E8F" w:rsidRDefault="00CF5F27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3,320,484</w:t>
            </w:r>
          </w:p>
        </w:tc>
        <w:tc>
          <w:tcPr>
            <w:tcW w:w="248" w:type="dxa"/>
            <w:vAlign w:val="bottom"/>
          </w:tcPr>
          <w:p w14:paraId="5DCA5D61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76D4089" w14:textId="3C622D91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3,151,747</w:t>
            </w:r>
          </w:p>
        </w:tc>
        <w:tc>
          <w:tcPr>
            <w:tcW w:w="267" w:type="dxa"/>
            <w:vAlign w:val="bottom"/>
          </w:tcPr>
          <w:p w14:paraId="755189A1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5419D8BA" w14:textId="608C3731" w:rsidR="00506DF5" w:rsidRPr="00104E8F" w:rsidRDefault="00CF5F27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3,306,538</w:t>
            </w:r>
          </w:p>
        </w:tc>
        <w:tc>
          <w:tcPr>
            <w:tcW w:w="236" w:type="dxa"/>
            <w:vAlign w:val="bottom"/>
          </w:tcPr>
          <w:p w14:paraId="7E9C3F7E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B3CC281" w14:textId="46E86449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3,139,377</w:t>
            </w:r>
          </w:p>
        </w:tc>
      </w:tr>
      <w:tr w:rsidR="00506DF5" w:rsidRPr="00104E8F" w14:paraId="6231DCF8" w14:textId="77777777" w:rsidTr="00F94EB4">
        <w:tc>
          <w:tcPr>
            <w:tcW w:w="3600" w:type="dxa"/>
          </w:tcPr>
          <w:p w14:paraId="676FE083" w14:textId="77777777" w:rsidR="00506DF5" w:rsidRPr="00104E8F" w:rsidRDefault="00506DF5" w:rsidP="00506DF5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04E8F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4A04E1B9" w14:textId="5CA86C1B" w:rsidR="00506DF5" w:rsidRPr="00104E8F" w:rsidRDefault="00CF5F27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697,898</w:t>
            </w:r>
          </w:p>
        </w:tc>
        <w:tc>
          <w:tcPr>
            <w:tcW w:w="248" w:type="dxa"/>
            <w:vAlign w:val="bottom"/>
          </w:tcPr>
          <w:p w14:paraId="385451C5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15D1CB0F" w14:textId="0C8CD9F2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827,369</w:t>
            </w:r>
          </w:p>
        </w:tc>
        <w:tc>
          <w:tcPr>
            <w:tcW w:w="267" w:type="dxa"/>
            <w:vAlign w:val="bottom"/>
          </w:tcPr>
          <w:p w14:paraId="2C67C5C8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41B6080" w14:textId="326AE791" w:rsidR="00506DF5" w:rsidRPr="00104E8F" w:rsidRDefault="00CF5F27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697,898</w:t>
            </w:r>
          </w:p>
        </w:tc>
        <w:tc>
          <w:tcPr>
            <w:tcW w:w="236" w:type="dxa"/>
            <w:vAlign w:val="bottom"/>
          </w:tcPr>
          <w:p w14:paraId="4951D5FB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638AE2F6" w14:textId="5453491C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827,369</w:t>
            </w:r>
          </w:p>
        </w:tc>
      </w:tr>
      <w:tr w:rsidR="00506DF5" w:rsidRPr="00104E8F" w14:paraId="2CE29D2D" w14:textId="77777777" w:rsidTr="00F94EB4">
        <w:tc>
          <w:tcPr>
            <w:tcW w:w="3600" w:type="dxa"/>
          </w:tcPr>
          <w:p w14:paraId="2DF6FB9F" w14:textId="77777777" w:rsidR="00506DF5" w:rsidRPr="00104E8F" w:rsidRDefault="00506DF5" w:rsidP="00506DF5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771FE151" w14:textId="73172144" w:rsidR="00506DF5" w:rsidRPr="00104E8F" w:rsidRDefault="00CF5F27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389,123</w:t>
            </w:r>
          </w:p>
        </w:tc>
        <w:tc>
          <w:tcPr>
            <w:tcW w:w="248" w:type="dxa"/>
            <w:vAlign w:val="bottom"/>
          </w:tcPr>
          <w:p w14:paraId="1D13E979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1FF082FA" w14:textId="7C4FC189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612,238</w:t>
            </w:r>
          </w:p>
        </w:tc>
        <w:tc>
          <w:tcPr>
            <w:tcW w:w="267" w:type="dxa"/>
            <w:vAlign w:val="bottom"/>
          </w:tcPr>
          <w:p w14:paraId="68DD7740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1334C891" w14:textId="3DB28BDF" w:rsidR="00506DF5" w:rsidRPr="00104E8F" w:rsidRDefault="00CF5F27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389,123</w:t>
            </w:r>
          </w:p>
        </w:tc>
        <w:tc>
          <w:tcPr>
            <w:tcW w:w="236" w:type="dxa"/>
            <w:vAlign w:val="bottom"/>
          </w:tcPr>
          <w:p w14:paraId="6AFF0EE2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55EAD462" w14:textId="250A46D4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612,238</w:t>
            </w:r>
          </w:p>
        </w:tc>
      </w:tr>
      <w:tr w:rsidR="00506DF5" w:rsidRPr="00104E8F" w14:paraId="5C13B0FC" w14:textId="77777777" w:rsidTr="00F94EB4">
        <w:tc>
          <w:tcPr>
            <w:tcW w:w="3600" w:type="dxa"/>
          </w:tcPr>
          <w:p w14:paraId="0CB49E91" w14:textId="77777777" w:rsidR="00506DF5" w:rsidRPr="00104E8F" w:rsidRDefault="00506DF5" w:rsidP="00506DF5">
            <w:pPr>
              <w:ind w:left="162" w:hanging="162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0833E4A4" w14:textId="7AFCEB89" w:rsidR="00506DF5" w:rsidRPr="00104E8F" w:rsidRDefault="00CF5F27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322,800</w:t>
            </w:r>
          </w:p>
        </w:tc>
        <w:tc>
          <w:tcPr>
            <w:tcW w:w="248" w:type="dxa"/>
            <w:vAlign w:val="bottom"/>
          </w:tcPr>
          <w:p w14:paraId="49D71163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5AC2EA71" w14:textId="68DF54B9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275,001</w:t>
            </w:r>
          </w:p>
        </w:tc>
        <w:tc>
          <w:tcPr>
            <w:tcW w:w="267" w:type="dxa"/>
            <w:vAlign w:val="bottom"/>
          </w:tcPr>
          <w:p w14:paraId="02A8C4F9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1F9948B8" w14:textId="35F07992" w:rsidR="00506DF5" w:rsidRPr="00104E8F" w:rsidRDefault="00CF5F27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319,595</w:t>
            </w:r>
          </w:p>
        </w:tc>
        <w:tc>
          <w:tcPr>
            <w:tcW w:w="236" w:type="dxa"/>
            <w:vAlign w:val="bottom"/>
          </w:tcPr>
          <w:p w14:paraId="56878087" w14:textId="77777777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275AA90A" w14:textId="7AB36BF9" w:rsidR="00506DF5" w:rsidRPr="00104E8F" w:rsidRDefault="00506DF5" w:rsidP="00506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268,163</w:t>
            </w:r>
          </w:p>
        </w:tc>
      </w:tr>
      <w:tr w:rsidR="00CF5F27" w:rsidRPr="00104E8F" w14:paraId="4AE63004" w14:textId="77777777" w:rsidTr="00F94EB4">
        <w:tc>
          <w:tcPr>
            <w:tcW w:w="3600" w:type="dxa"/>
          </w:tcPr>
          <w:p w14:paraId="2B587A0A" w14:textId="400ED063" w:rsidR="00CF5F27" w:rsidRPr="00104E8F" w:rsidRDefault="00CF5F27" w:rsidP="00CF5F2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ทวีปยุโรป</w:t>
            </w:r>
          </w:p>
        </w:tc>
        <w:tc>
          <w:tcPr>
            <w:tcW w:w="1260" w:type="dxa"/>
          </w:tcPr>
          <w:p w14:paraId="7C4E9969" w14:textId="135D335E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206,007</w:t>
            </w:r>
          </w:p>
        </w:tc>
        <w:tc>
          <w:tcPr>
            <w:tcW w:w="248" w:type="dxa"/>
            <w:vAlign w:val="bottom"/>
          </w:tcPr>
          <w:p w14:paraId="6E6051CB" w14:textId="77777777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002ED44F" w14:textId="67DCFE74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           -</w:t>
            </w:r>
          </w:p>
        </w:tc>
        <w:tc>
          <w:tcPr>
            <w:tcW w:w="267" w:type="dxa"/>
            <w:vAlign w:val="bottom"/>
          </w:tcPr>
          <w:p w14:paraId="1F937C0B" w14:textId="77777777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780A8551" w14:textId="013011C5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206,007</w:t>
            </w:r>
          </w:p>
        </w:tc>
        <w:tc>
          <w:tcPr>
            <w:tcW w:w="236" w:type="dxa"/>
            <w:vAlign w:val="bottom"/>
          </w:tcPr>
          <w:p w14:paraId="46A95C0D" w14:textId="77777777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6A3D40A7" w14:textId="7017D16B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           -</w:t>
            </w:r>
          </w:p>
        </w:tc>
      </w:tr>
      <w:tr w:rsidR="00CF5F27" w:rsidRPr="00104E8F" w14:paraId="1FA2788B" w14:textId="77777777" w:rsidTr="00F94EB4">
        <w:tc>
          <w:tcPr>
            <w:tcW w:w="3600" w:type="dxa"/>
          </w:tcPr>
          <w:p w14:paraId="7A7990E7" w14:textId="77777777" w:rsidR="00CF5F27" w:rsidRPr="00104E8F" w:rsidRDefault="00CF5F27" w:rsidP="00CF5F27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04E8F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24B8FA8F" w14:textId="29E1454D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20,314</w:t>
            </w:r>
          </w:p>
        </w:tc>
        <w:tc>
          <w:tcPr>
            <w:tcW w:w="248" w:type="dxa"/>
            <w:vAlign w:val="bottom"/>
          </w:tcPr>
          <w:p w14:paraId="6771178A" w14:textId="77777777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78A0EFEE" w14:textId="65FA7680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32,315</w:t>
            </w:r>
          </w:p>
        </w:tc>
        <w:tc>
          <w:tcPr>
            <w:tcW w:w="267" w:type="dxa"/>
            <w:vAlign w:val="bottom"/>
          </w:tcPr>
          <w:p w14:paraId="512185C1" w14:textId="77777777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0E15268A" w14:textId="1581C28C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20,314</w:t>
            </w:r>
          </w:p>
        </w:tc>
        <w:tc>
          <w:tcPr>
            <w:tcW w:w="236" w:type="dxa"/>
            <w:vAlign w:val="bottom"/>
          </w:tcPr>
          <w:p w14:paraId="5C744569" w14:textId="77777777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397BFB5" w14:textId="17112DCC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32,315</w:t>
            </w:r>
          </w:p>
        </w:tc>
      </w:tr>
      <w:tr w:rsidR="00CF5F27" w:rsidRPr="00104E8F" w14:paraId="625EB327" w14:textId="77777777" w:rsidTr="00F94EB4">
        <w:tc>
          <w:tcPr>
            <w:tcW w:w="3600" w:type="dxa"/>
            <w:hideMark/>
          </w:tcPr>
          <w:p w14:paraId="34303C79" w14:textId="77777777" w:rsidR="00CF5F27" w:rsidRPr="00104E8F" w:rsidRDefault="00CF5F27" w:rsidP="00CF5F27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B8A9" w14:textId="7221BA61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4,956,626</w:t>
            </w:r>
          </w:p>
        </w:tc>
        <w:tc>
          <w:tcPr>
            <w:tcW w:w="248" w:type="dxa"/>
          </w:tcPr>
          <w:p w14:paraId="669508E7" w14:textId="77777777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37A21" w14:textId="24C7E323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4,898,670</w:t>
            </w:r>
          </w:p>
        </w:tc>
        <w:tc>
          <w:tcPr>
            <w:tcW w:w="267" w:type="dxa"/>
          </w:tcPr>
          <w:p w14:paraId="14F139A1" w14:textId="77777777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C8FDD" w14:textId="3B9AAAEF" w:rsidR="00CF5F27" w:rsidRPr="00104E8F" w:rsidRDefault="00DF0010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4,939,475</w:t>
            </w:r>
          </w:p>
        </w:tc>
        <w:tc>
          <w:tcPr>
            <w:tcW w:w="236" w:type="dxa"/>
          </w:tcPr>
          <w:p w14:paraId="7F67B180" w14:textId="77777777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117FC0" w14:textId="3A15F059" w:rsidR="00CF5F27" w:rsidRPr="00104E8F" w:rsidRDefault="00CF5F27" w:rsidP="00CF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4,879,462</w:t>
            </w:r>
          </w:p>
        </w:tc>
      </w:tr>
    </w:tbl>
    <w:p w14:paraId="660BC72B" w14:textId="77777777" w:rsidR="006B492A" w:rsidRPr="00104E8F" w:rsidRDefault="006B492A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42"/>
        <w:gridCol w:w="1198"/>
      </w:tblGrid>
      <w:tr w:rsidR="00664431" w:rsidRPr="00104E8F" w14:paraId="037BECF6" w14:textId="77777777" w:rsidTr="00560B2D">
        <w:trPr>
          <w:trHeight w:val="92"/>
        </w:trPr>
        <w:tc>
          <w:tcPr>
            <w:tcW w:w="3600" w:type="dxa"/>
            <w:vAlign w:val="bottom"/>
          </w:tcPr>
          <w:p w14:paraId="6CE49AF4" w14:textId="77777777" w:rsidR="00664431" w:rsidRPr="00104E8F" w:rsidRDefault="00664431" w:rsidP="00664431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191976C8" w14:textId="77777777" w:rsidR="00664431" w:rsidRPr="00104E8F" w:rsidRDefault="00664431" w:rsidP="00664431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00EE9F1E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5D5AE7D0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9FB" w:rsidRPr="00104E8F" w14:paraId="2713782B" w14:textId="77777777" w:rsidTr="00560B2D">
        <w:trPr>
          <w:trHeight w:val="92"/>
        </w:trPr>
        <w:tc>
          <w:tcPr>
            <w:tcW w:w="3600" w:type="dxa"/>
            <w:vAlign w:val="bottom"/>
          </w:tcPr>
          <w:p w14:paraId="443E4281" w14:textId="77777777" w:rsidR="00EF59FB" w:rsidRPr="00104E8F" w:rsidRDefault="00EF59FB" w:rsidP="00EF59FB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238A1DFD" w14:textId="55910206" w:rsidR="00EF59FB" w:rsidRPr="00104E8F" w:rsidRDefault="00EF59FB" w:rsidP="00EF59F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04AD458F" w14:textId="77777777" w:rsidR="00EF59FB" w:rsidRPr="00104E8F" w:rsidRDefault="00EF59FB" w:rsidP="00EF59F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6523FD7" w14:textId="38FCF428" w:rsidR="00EF59FB" w:rsidRPr="00104E8F" w:rsidRDefault="00EF59FB" w:rsidP="00EF59F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1C67DA1F" w14:textId="77777777" w:rsidR="00EF59FB" w:rsidRPr="00104E8F" w:rsidRDefault="00EF59FB" w:rsidP="00EF59F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5727A7E2" w14:textId="45E02FE9" w:rsidR="00EF59FB" w:rsidRPr="00104E8F" w:rsidRDefault="00EF59FB" w:rsidP="00EF59F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14:paraId="27607407" w14:textId="77777777" w:rsidR="00EF59FB" w:rsidRPr="00104E8F" w:rsidRDefault="00EF59FB" w:rsidP="00EF59F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3A4FEBBD" w14:textId="037D3F65" w:rsidR="00EF59FB" w:rsidRPr="00104E8F" w:rsidRDefault="00EF59FB" w:rsidP="00EF59FB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664431" w:rsidRPr="00104E8F" w14:paraId="062220CA" w14:textId="77777777" w:rsidTr="00560B2D">
        <w:trPr>
          <w:trHeight w:val="92"/>
        </w:trPr>
        <w:tc>
          <w:tcPr>
            <w:tcW w:w="3600" w:type="dxa"/>
            <w:vAlign w:val="bottom"/>
          </w:tcPr>
          <w:p w14:paraId="30F5E08A" w14:textId="77777777" w:rsidR="00664431" w:rsidRPr="00104E8F" w:rsidRDefault="00664431" w:rsidP="006644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63B3DC95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664431" w:rsidRPr="00104E8F" w14:paraId="7AF9F207" w14:textId="77777777" w:rsidTr="00560B2D">
        <w:trPr>
          <w:trHeight w:val="92"/>
        </w:trPr>
        <w:tc>
          <w:tcPr>
            <w:tcW w:w="3600" w:type="dxa"/>
            <w:hideMark/>
          </w:tcPr>
          <w:p w14:paraId="6650A4FF" w14:textId="77777777" w:rsidR="00664431" w:rsidRPr="00104E8F" w:rsidRDefault="00664431" w:rsidP="00664431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3ED6ACA5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4CA9FFE5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0CAD8BF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0E9E815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58795F85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42" w:type="dxa"/>
          </w:tcPr>
          <w:p w14:paraId="43524EC1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vAlign w:val="bottom"/>
          </w:tcPr>
          <w:p w14:paraId="47A408FF" w14:textId="77777777" w:rsidR="00664431" w:rsidRPr="00104E8F" w:rsidRDefault="00664431" w:rsidP="0066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560B2D" w:rsidRPr="00104E8F" w14:paraId="533D3EBB" w14:textId="77777777" w:rsidTr="00560B2D">
        <w:tc>
          <w:tcPr>
            <w:tcW w:w="3600" w:type="dxa"/>
            <w:hideMark/>
          </w:tcPr>
          <w:p w14:paraId="61C6FD1D" w14:textId="77777777" w:rsidR="00560B2D" w:rsidRPr="00104E8F" w:rsidRDefault="00560B2D" w:rsidP="00560B2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29E92411" w14:textId="205AD8E0" w:rsidR="00560B2D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3,217,858</w:t>
            </w:r>
          </w:p>
        </w:tc>
        <w:tc>
          <w:tcPr>
            <w:tcW w:w="248" w:type="dxa"/>
          </w:tcPr>
          <w:p w14:paraId="7019748B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1B98E691" w14:textId="545CB7A6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3,207,929</w:t>
            </w:r>
          </w:p>
        </w:tc>
        <w:tc>
          <w:tcPr>
            <w:tcW w:w="267" w:type="dxa"/>
          </w:tcPr>
          <w:p w14:paraId="53D21C12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3E8BBEBF" w14:textId="76E58B16" w:rsidR="00560B2D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3,211,738</w:t>
            </w:r>
          </w:p>
        </w:tc>
        <w:tc>
          <w:tcPr>
            <w:tcW w:w="242" w:type="dxa"/>
          </w:tcPr>
          <w:p w14:paraId="122187EC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2B6816BE" w14:textId="42449CDE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3,198,719</w:t>
            </w:r>
          </w:p>
        </w:tc>
      </w:tr>
      <w:tr w:rsidR="00560B2D" w:rsidRPr="00104E8F" w14:paraId="57DC5F31" w14:textId="77777777" w:rsidTr="00560B2D">
        <w:tc>
          <w:tcPr>
            <w:tcW w:w="3600" w:type="dxa"/>
            <w:hideMark/>
          </w:tcPr>
          <w:p w14:paraId="6F9C5F40" w14:textId="77777777" w:rsidR="00560B2D" w:rsidRPr="00104E8F" w:rsidRDefault="00560B2D" w:rsidP="00560B2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บรรจุซอง</w:t>
            </w:r>
          </w:p>
        </w:tc>
        <w:tc>
          <w:tcPr>
            <w:tcW w:w="1260" w:type="dxa"/>
          </w:tcPr>
          <w:p w14:paraId="20C9BA59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418FA6EC" w14:textId="47CE1130" w:rsidR="00E573A1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1,169,536</w:t>
            </w:r>
          </w:p>
        </w:tc>
        <w:tc>
          <w:tcPr>
            <w:tcW w:w="248" w:type="dxa"/>
          </w:tcPr>
          <w:p w14:paraId="3F0386B3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497D874C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670328A6" w14:textId="6FBC39AF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815,400</w:t>
            </w:r>
          </w:p>
        </w:tc>
        <w:tc>
          <w:tcPr>
            <w:tcW w:w="267" w:type="dxa"/>
          </w:tcPr>
          <w:p w14:paraId="7F3B6282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72679B9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249E7DD8" w14:textId="113AEA79" w:rsidR="00E573A1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1,166,949</w:t>
            </w:r>
          </w:p>
        </w:tc>
        <w:tc>
          <w:tcPr>
            <w:tcW w:w="242" w:type="dxa"/>
          </w:tcPr>
          <w:p w14:paraId="6F4E85A8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66FFE7D6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391AE552" w14:textId="026DFBE6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813,667</w:t>
            </w:r>
          </w:p>
        </w:tc>
      </w:tr>
      <w:tr w:rsidR="00560B2D" w:rsidRPr="00104E8F" w14:paraId="0E90249B" w14:textId="77777777" w:rsidTr="00560B2D">
        <w:tc>
          <w:tcPr>
            <w:tcW w:w="3600" w:type="dxa"/>
          </w:tcPr>
          <w:p w14:paraId="3C3CC3ED" w14:textId="77777777" w:rsidR="00560B2D" w:rsidRPr="00104E8F" w:rsidRDefault="00560B2D" w:rsidP="00560B2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02352EDF" w14:textId="2E95259C" w:rsidR="00560B2D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407</w:t>
            </w:r>
            <w:r w:rsidR="001D370F" w:rsidRPr="00104E8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666</w:t>
            </w:r>
          </w:p>
        </w:tc>
        <w:tc>
          <w:tcPr>
            <w:tcW w:w="248" w:type="dxa"/>
          </w:tcPr>
          <w:p w14:paraId="4D53D756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2478CC2C" w14:textId="02C3D9C9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719,861</w:t>
            </w:r>
          </w:p>
        </w:tc>
        <w:tc>
          <w:tcPr>
            <w:tcW w:w="267" w:type="dxa"/>
          </w:tcPr>
          <w:p w14:paraId="493D7ADE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569F6A0B" w14:textId="07E2503D" w:rsidR="00560B2D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407,666</w:t>
            </w:r>
          </w:p>
        </w:tc>
        <w:tc>
          <w:tcPr>
            <w:tcW w:w="242" w:type="dxa"/>
          </w:tcPr>
          <w:p w14:paraId="3CB40834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61AB956B" w14:textId="5CA3066A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719,861</w:t>
            </w:r>
          </w:p>
        </w:tc>
      </w:tr>
      <w:tr w:rsidR="00560B2D" w:rsidRPr="00104E8F" w14:paraId="41E1D940" w14:textId="77777777" w:rsidTr="00560B2D">
        <w:tc>
          <w:tcPr>
            <w:tcW w:w="3600" w:type="dxa"/>
            <w:hideMark/>
          </w:tcPr>
          <w:p w14:paraId="4AD91604" w14:textId="77777777" w:rsidR="00560B2D" w:rsidRPr="00104E8F" w:rsidRDefault="00560B2D" w:rsidP="00560B2D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E6AC7" w14:textId="76018EA9" w:rsidR="00560B2D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161,566</w:t>
            </w:r>
          </w:p>
        </w:tc>
        <w:tc>
          <w:tcPr>
            <w:tcW w:w="248" w:type="dxa"/>
          </w:tcPr>
          <w:p w14:paraId="60C3072B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6E346" w14:textId="7E9267C8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155,480</w:t>
            </w:r>
          </w:p>
        </w:tc>
        <w:tc>
          <w:tcPr>
            <w:tcW w:w="267" w:type="dxa"/>
          </w:tcPr>
          <w:p w14:paraId="7E79C86C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AC8D4" w14:textId="57611BDD" w:rsidR="00560B2D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153,122</w:t>
            </w:r>
          </w:p>
        </w:tc>
        <w:tc>
          <w:tcPr>
            <w:tcW w:w="242" w:type="dxa"/>
          </w:tcPr>
          <w:p w14:paraId="35C72E94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2BB22" w14:textId="4ACBDF66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147,215</w:t>
            </w:r>
          </w:p>
        </w:tc>
      </w:tr>
      <w:tr w:rsidR="00560B2D" w:rsidRPr="00104E8F" w14:paraId="18F6B736" w14:textId="77777777" w:rsidTr="00560B2D">
        <w:tc>
          <w:tcPr>
            <w:tcW w:w="3600" w:type="dxa"/>
            <w:hideMark/>
          </w:tcPr>
          <w:p w14:paraId="1058342F" w14:textId="77777777" w:rsidR="00560B2D" w:rsidRPr="00104E8F" w:rsidRDefault="00560B2D" w:rsidP="00560B2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6B0F0" w14:textId="1976FD8C" w:rsidR="00560B2D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4,956,626</w:t>
            </w:r>
          </w:p>
        </w:tc>
        <w:tc>
          <w:tcPr>
            <w:tcW w:w="248" w:type="dxa"/>
          </w:tcPr>
          <w:p w14:paraId="214EB411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EB196" w14:textId="2AEDFCCA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4,898,670</w:t>
            </w:r>
          </w:p>
        </w:tc>
        <w:tc>
          <w:tcPr>
            <w:tcW w:w="267" w:type="dxa"/>
          </w:tcPr>
          <w:p w14:paraId="42CFB749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745A9" w14:textId="13421E4A" w:rsidR="00560B2D" w:rsidRPr="00104E8F" w:rsidRDefault="00E573A1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4,939,475</w:t>
            </w:r>
          </w:p>
        </w:tc>
        <w:tc>
          <w:tcPr>
            <w:tcW w:w="242" w:type="dxa"/>
          </w:tcPr>
          <w:p w14:paraId="52F82B93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C95AC" w14:textId="413107F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4,879,462</w:t>
            </w:r>
          </w:p>
        </w:tc>
      </w:tr>
      <w:tr w:rsidR="00560B2D" w:rsidRPr="00104E8F" w14:paraId="1CD901F5" w14:textId="77777777" w:rsidTr="00560B2D">
        <w:trPr>
          <w:trHeight w:val="78"/>
        </w:trPr>
        <w:tc>
          <w:tcPr>
            <w:tcW w:w="3600" w:type="dxa"/>
          </w:tcPr>
          <w:p w14:paraId="4BDF5048" w14:textId="77777777" w:rsidR="00560B2D" w:rsidRPr="00104E8F" w:rsidRDefault="00560B2D" w:rsidP="00560B2D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7C6CD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18328EDA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EF5A5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B429A79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D0480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2" w:type="dxa"/>
          </w:tcPr>
          <w:p w14:paraId="6B1275BE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BF2A9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560B2D" w:rsidRPr="00104E8F" w14:paraId="2AA775F5" w14:textId="77777777" w:rsidTr="00560B2D">
        <w:tc>
          <w:tcPr>
            <w:tcW w:w="3600" w:type="dxa"/>
            <w:hideMark/>
          </w:tcPr>
          <w:p w14:paraId="4C2CCF32" w14:textId="77777777" w:rsidR="00560B2D" w:rsidRPr="00104E8F" w:rsidRDefault="00560B2D" w:rsidP="00560B2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6E159E08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4E5C9630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50FA7DE3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34BC4E20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370DE13D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2" w:type="dxa"/>
          </w:tcPr>
          <w:p w14:paraId="2A86C32B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98" w:type="dxa"/>
          </w:tcPr>
          <w:p w14:paraId="0EFA1294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560B2D" w:rsidRPr="00104E8F" w14:paraId="497BBA15" w14:textId="77777777" w:rsidTr="00560B2D">
        <w:tc>
          <w:tcPr>
            <w:tcW w:w="3600" w:type="dxa"/>
            <w:vAlign w:val="bottom"/>
            <w:hideMark/>
          </w:tcPr>
          <w:p w14:paraId="756508B3" w14:textId="77777777" w:rsidR="00560B2D" w:rsidRPr="00104E8F" w:rsidRDefault="00560B2D" w:rsidP="00560B2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400BACEB" w14:textId="6E6EE929" w:rsidR="00560B2D" w:rsidRPr="00104E8F" w:rsidRDefault="003E7647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4,956,626</w:t>
            </w:r>
          </w:p>
        </w:tc>
        <w:tc>
          <w:tcPr>
            <w:tcW w:w="248" w:type="dxa"/>
          </w:tcPr>
          <w:p w14:paraId="1AF590CF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59C11C15" w14:textId="4BF2DEDF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4,898,670</w:t>
            </w:r>
          </w:p>
        </w:tc>
        <w:tc>
          <w:tcPr>
            <w:tcW w:w="267" w:type="dxa"/>
          </w:tcPr>
          <w:p w14:paraId="605F2506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3D1C3763" w14:textId="61EFF2C8" w:rsidR="00560B2D" w:rsidRPr="00104E8F" w:rsidRDefault="003E7647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4,939,475</w:t>
            </w:r>
          </w:p>
        </w:tc>
        <w:tc>
          <w:tcPr>
            <w:tcW w:w="242" w:type="dxa"/>
          </w:tcPr>
          <w:p w14:paraId="7E85B37E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6A43E381" w14:textId="7E52B3B9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sz w:val="30"/>
                <w:szCs w:val="30"/>
                <w:lang w:eastAsia="en-GB"/>
              </w:rPr>
              <w:t>4,879,462</w:t>
            </w:r>
          </w:p>
        </w:tc>
      </w:tr>
      <w:tr w:rsidR="00560B2D" w:rsidRPr="00104E8F" w14:paraId="7B6CC8C4" w14:textId="77777777" w:rsidTr="00560B2D">
        <w:tc>
          <w:tcPr>
            <w:tcW w:w="3600" w:type="dxa"/>
            <w:hideMark/>
          </w:tcPr>
          <w:p w14:paraId="2A9E98E3" w14:textId="77777777" w:rsidR="00560B2D" w:rsidRPr="00104E8F" w:rsidRDefault="00560B2D" w:rsidP="00560B2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C0D77" w14:textId="6D4E2BDC" w:rsidR="00560B2D" w:rsidRPr="00104E8F" w:rsidRDefault="003E7647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4,956,626</w:t>
            </w:r>
          </w:p>
        </w:tc>
        <w:tc>
          <w:tcPr>
            <w:tcW w:w="248" w:type="dxa"/>
          </w:tcPr>
          <w:p w14:paraId="637D4F44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6D704" w14:textId="6A06A63D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4,898,670</w:t>
            </w:r>
          </w:p>
        </w:tc>
        <w:tc>
          <w:tcPr>
            <w:tcW w:w="267" w:type="dxa"/>
          </w:tcPr>
          <w:p w14:paraId="7383A332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A0D7" w14:textId="19AB145B" w:rsidR="00560B2D" w:rsidRPr="00104E8F" w:rsidRDefault="003E7647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4,939,475</w:t>
            </w:r>
          </w:p>
        </w:tc>
        <w:tc>
          <w:tcPr>
            <w:tcW w:w="242" w:type="dxa"/>
          </w:tcPr>
          <w:p w14:paraId="77DF0C54" w14:textId="77777777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E382" w14:textId="4F87417A" w:rsidR="00560B2D" w:rsidRPr="00104E8F" w:rsidRDefault="00560B2D" w:rsidP="0056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4,879,462</w:t>
            </w:r>
          </w:p>
        </w:tc>
      </w:tr>
    </w:tbl>
    <w:p w14:paraId="175EFF8A" w14:textId="77777777" w:rsidR="00953251" w:rsidRPr="00104E8F" w:rsidRDefault="00953251" w:rsidP="0066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7E202F" w14:textId="77777777" w:rsidR="006E38B5" w:rsidRPr="00104E8F" w:rsidRDefault="006E38B5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2BA576C1" w14:textId="77777777" w:rsidR="006D6485" w:rsidRPr="00104E8F" w:rsidRDefault="006D6485" w:rsidP="00E80E28">
      <w:pPr>
        <w:pStyle w:val="NoSpacing"/>
        <w:rPr>
          <w:szCs w:val="18"/>
          <w:cs/>
        </w:rPr>
      </w:pPr>
    </w:p>
    <w:p w14:paraId="05C98F20" w14:textId="5737C872" w:rsidR="00A75487" w:rsidRPr="00104E8F" w:rsidRDefault="00AD057D" w:rsidP="00CC0D5A">
      <w:pPr>
        <w:spacing w:after="360"/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104E8F">
        <w:rPr>
          <w:rFonts w:ascii="Angsana New" w:hAnsi="Angsana New" w:hint="cs"/>
          <w:sz w:val="30"/>
          <w:szCs w:val="30"/>
          <w:cs/>
        </w:rPr>
        <w:t>สอง</w:t>
      </w:r>
      <w:r w:rsidRPr="00104E8F">
        <w:rPr>
          <w:rFonts w:ascii="Angsana New" w:hAnsi="Angsana New"/>
          <w:sz w:val="30"/>
          <w:szCs w:val="30"/>
          <w:cs/>
        </w:rPr>
        <w:t>ราย</w:t>
      </w:r>
      <w:r w:rsidR="00E80E28" w:rsidRPr="00104E8F">
        <w:rPr>
          <w:rFonts w:ascii="Angsana New" w:hAnsi="Angsana New" w:hint="cs"/>
          <w:sz w:val="30"/>
          <w:szCs w:val="30"/>
          <w:cs/>
        </w:rPr>
        <w:t>ใหญ่</w:t>
      </w:r>
      <w:r w:rsidRPr="00104E8F">
        <w:rPr>
          <w:rFonts w:ascii="Angsana New" w:hAnsi="Angsana New"/>
          <w:sz w:val="30"/>
          <w:szCs w:val="30"/>
          <w:cs/>
        </w:rPr>
        <w:t>ของกลุ่มบริษัท</w:t>
      </w:r>
      <w:r w:rsidR="00E80E28" w:rsidRPr="00104E8F">
        <w:rPr>
          <w:rFonts w:ascii="Angsana New" w:hAnsi="Angsana New" w:hint="cs"/>
          <w:sz w:val="30"/>
          <w:szCs w:val="30"/>
          <w:cs/>
        </w:rPr>
        <w:t>จำนวน</w:t>
      </w:r>
      <w:r w:rsidRPr="00104E8F">
        <w:rPr>
          <w:rFonts w:ascii="Angsana New" w:hAnsi="Angsana New"/>
          <w:sz w:val="30"/>
          <w:szCs w:val="30"/>
          <w:cs/>
        </w:rPr>
        <w:t>เงิน</w:t>
      </w:r>
      <w:r w:rsidR="00E138F4" w:rsidRPr="00104E8F">
        <w:rPr>
          <w:rFonts w:ascii="Angsana New" w:hAnsi="Angsana New"/>
          <w:sz w:val="30"/>
          <w:szCs w:val="30"/>
        </w:rPr>
        <w:t xml:space="preserve"> 2,509</w:t>
      </w:r>
      <w:r w:rsidR="00025EA0"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ล้านบาท</w:t>
      </w:r>
      <w:r w:rsidRPr="00104E8F">
        <w:rPr>
          <w:rFonts w:ascii="Angsana New" w:hAnsi="Angsana New" w:hint="cs"/>
          <w:sz w:val="30"/>
          <w:szCs w:val="30"/>
          <w:cs/>
        </w:rPr>
        <w:t xml:space="preserve">และ </w:t>
      </w:r>
      <w:r w:rsidR="00E138F4" w:rsidRPr="00104E8F">
        <w:rPr>
          <w:rFonts w:ascii="Angsana New" w:hAnsi="Angsana New"/>
          <w:sz w:val="30"/>
          <w:szCs w:val="30"/>
        </w:rPr>
        <w:t>325</w:t>
      </w:r>
      <w:r w:rsidR="0091221C"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 w:hint="cs"/>
          <w:sz w:val="30"/>
          <w:szCs w:val="30"/>
          <w:cs/>
        </w:rPr>
        <w:t>ล้านบาท</w:t>
      </w:r>
      <w:r w:rsidR="00D676DB"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="00AB31F5" w:rsidRPr="00104E8F">
        <w:rPr>
          <w:rFonts w:ascii="Angsana New" w:hAnsi="Angsana New" w:hint="cs"/>
          <w:sz w:val="30"/>
          <w:szCs w:val="30"/>
          <w:cs/>
        </w:rPr>
        <w:t>ตามลำดับ</w:t>
      </w:r>
      <w:r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="00336F07" w:rsidRPr="00104E8F">
        <w:rPr>
          <w:rFonts w:ascii="Angsana New" w:hAnsi="Angsana New"/>
          <w:i/>
          <w:iCs/>
          <w:sz w:val="30"/>
          <w:szCs w:val="30"/>
          <w:cs/>
        </w:rPr>
        <w:t>(</w:t>
      </w:r>
      <w:r w:rsidR="00025EA0" w:rsidRPr="00104E8F">
        <w:rPr>
          <w:rFonts w:ascii="Angsana New" w:hAnsi="Angsana New"/>
          <w:i/>
          <w:iCs/>
          <w:sz w:val="30"/>
          <w:szCs w:val="30"/>
        </w:rPr>
        <w:t>2562</w:t>
      </w:r>
      <w:r w:rsidR="00336F07" w:rsidRPr="00104E8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36A54" w:rsidRPr="00104E8F">
        <w:rPr>
          <w:rFonts w:ascii="Angsana New" w:hAnsi="Angsana New" w:hint="cs"/>
          <w:i/>
          <w:iCs/>
          <w:sz w:val="30"/>
          <w:szCs w:val="30"/>
          <w:cs/>
        </w:rPr>
        <w:t>สอง</w:t>
      </w:r>
      <w:r w:rsidR="00336F07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รายจำนวนเงิน </w:t>
      </w:r>
      <w:r w:rsidR="00025EA0" w:rsidRPr="00104E8F">
        <w:rPr>
          <w:rFonts w:ascii="Angsana New" w:hAnsi="Angsana New"/>
          <w:i/>
          <w:iCs/>
          <w:sz w:val="30"/>
          <w:szCs w:val="30"/>
        </w:rPr>
        <w:t>2,556</w:t>
      </w:r>
      <w:r w:rsidR="00025EA0" w:rsidRPr="00104E8F">
        <w:rPr>
          <w:rFonts w:ascii="Angsana New" w:hAnsi="Angsana New"/>
          <w:sz w:val="30"/>
          <w:szCs w:val="30"/>
        </w:rPr>
        <w:t xml:space="preserve"> </w:t>
      </w:r>
      <w:r w:rsidR="00336F07" w:rsidRPr="00104E8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B492A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025EA0" w:rsidRPr="00104E8F">
        <w:rPr>
          <w:rFonts w:ascii="Angsana New" w:hAnsi="Angsana New"/>
          <w:i/>
          <w:iCs/>
          <w:sz w:val="30"/>
          <w:szCs w:val="30"/>
        </w:rPr>
        <w:t>511</w:t>
      </w:r>
      <w:r w:rsidR="006B492A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D676DB" w:rsidRPr="00104E8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B492A" w:rsidRPr="00104E8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04E8F">
        <w:rPr>
          <w:rFonts w:ascii="Angsana New" w:hAnsi="Angsana New"/>
          <w:i/>
          <w:iCs/>
          <w:sz w:val="30"/>
          <w:szCs w:val="30"/>
          <w:cs/>
        </w:rPr>
        <w:t>)</w:t>
      </w:r>
      <w:r w:rsidRPr="00104E8F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14:paraId="20847D44" w14:textId="77777777" w:rsidR="003A507D" w:rsidRPr="00104E8F" w:rsidRDefault="00517E1C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  <w:cs/>
        </w:rPr>
        <w:tab/>
      </w:r>
      <w:r w:rsidR="0018582E" w:rsidRPr="00104E8F">
        <w:rPr>
          <w:szCs w:val="30"/>
          <w:cs/>
        </w:rPr>
        <w:t>ค่าใช้จ่ายผลประโยชน์ของ</w:t>
      </w:r>
      <w:r w:rsidR="003A507D" w:rsidRPr="00104E8F">
        <w:rPr>
          <w:szCs w:val="30"/>
          <w:cs/>
        </w:rPr>
        <w:t>พนักงาน</w:t>
      </w:r>
    </w:p>
    <w:p w14:paraId="15C66DDA" w14:textId="77777777" w:rsidR="003A507D" w:rsidRPr="00104E8F" w:rsidRDefault="003A507D" w:rsidP="000E122B">
      <w:pPr>
        <w:pStyle w:val="NoSpacing"/>
        <w:rPr>
          <w:sz w:val="22"/>
          <w:szCs w:val="28"/>
        </w:rPr>
      </w:pPr>
    </w:p>
    <w:tbl>
      <w:tblPr>
        <w:tblW w:w="9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79"/>
        <w:gridCol w:w="243"/>
        <w:gridCol w:w="1084"/>
        <w:gridCol w:w="236"/>
        <w:gridCol w:w="1080"/>
        <w:gridCol w:w="241"/>
        <w:gridCol w:w="1080"/>
      </w:tblGrid>
      <w:tr w:rsidR="00320C3B" w:rsidRPr="00104E8F" w14:paraId="4E6F8549" w14:textId="77777777" w:rsidTr="00320C3B">
        <w:tc>
          <w:tcPr>
            <w:tcW w:w="3240" w:type="dxa"/>
          </w:tcPr>
          <w:p w14:paraId="7870F6FE" w14:textId="77777777" w:rsidR="00320C3B" w:rsidRPr="00104E8F" w:rsidRDefault="00320C3B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20C07453" w14:textId="77777777" w:rsidR="00320C3B" w:rsidRPr="00104E8F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14:paraId="123B45FC" w14:textId="77777777" w:rsidR="00320C3B" w:rsidRPr="00104E8F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F88002" w14:textId="77777777" w:rsidR="00320C3B" w:rsidRPr="00104E8F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06538DB1" w14:textId="77777777" w:rsidR="00320C3B" w:rsidRPr="00104E8F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070" w:rsidRPr="00104E8F" w14:paraId="0BFF23FA" w14:textId="77777777" w:rsidTr="00320C3B">
        <w:tc>
          <w:tcPr>
            <w:tcW w:w="3240" w:type="dxa"/>
          </w:tcPr>
          <w:p w14:paraId="27590E06" w14:textId="77777777" w:rsidR="00F04070" w:rsidRPr="00104E8F" w:rsidRDefault="00F04070" w:rsidP="00F04070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7BC11E" w14:textId="77777777" w:rsidR="00F04070" w:rsidRPr="00104E8F" w:rsidRDefault="00F04070" w:rsidP="00F04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0CAC5393" w14:textId="1BC150A5" w:rsidR="00F04070" w:rsidRPr="00104E8F" w:rsidRDefault="00F04070" w:rsidP="00F04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4A0EE04E" w14:textId="77777777" w:rsidR="00F04070" w:rsidRPr="00104E8F" w:rsidRDefault="00F04070" w:rsidP="00F04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BFE920" w14:textId="3AFA29AE" w:rsidR="00F04070" w:rsidRPr="00104E8F" w:rsidRDefault="00F04070" w:rsidP="00F04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85F53D4" w14:textId="77777777" w:rsidR="00F04070" w:rsidRPr="00104E8F" w:rsidRDefault="00F04070" w:rsidP="00F04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FD8BC" w14:textId="5235EF3E" w:rsidR="00F04070" w:rsidRPr="00104E8F" w:rsidRDefault="00F04070" w:rsidP="00F04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4CCA93A4" w14:textId="77777777" w:rsidR="00F04070" w:rsidRPr="00104E8F" w:rsidRDefault="00F04070" w:rsidP="00F04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ED146" w14:textId="6BDBEA59" w:rsidR="00F04070" w:rsidRPr="00104E8F" w:rsidRDefault="00F04070" w:rsidP="00F04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11A83" w:rsidRPr="00104E8F" w14:paraId="1A8835FF" w14:textId="77777777" w:rsidTr="00320C3B">
        <w:trPr>
          <w:cantSplit/>
        </w:trPr>
        <w:tc>
          <w:tcPr>
            <w:tcW w:w="3240" w:type="dxa"/>
          </w:tcPr>
          <w:p w14:paraId="5613F47A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696D12C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3" w:type="dxa"/>
            <w:gridSpan w:val="7"/>
          </w:tcPr>
          <w:p w14:paraId="72E3718D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F5907" w:rsidRPr="00104E8F" w14:paraId="55C51E71" w14:textId="77777777" w:rsidTr="00320C3B">
        <w:trPr>
          <w:cantSplit/>
        </w:trPr>
        <w:tc>
          <w:tcPr>
            <w:tcW w:w="3240" w:type="dxa"/>
          </w:tcPr>
          <w:p w14:paraId="768C3034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ค่าแรงและโบนัส</w:t>
            </w:r>
          </w:p>
        </w:tc>
        <w:tc>
          <w:tcPr>
            <w:tcW w:w="990" w:type="dxa"/>
          </w:tcPr>
          <w:p w14:paraId="7B224069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14:paraId="6C0DF05B" w14:textId="290C9B4D" w:rsidR="00DF5907" w:rsidRPr="00104E8F" w:rsidRDefault="007E1479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93743A" w:rsidRPr="00104E8F">
              <w:rPr>
                <w:rFonts w:ascii="Angsana New" w:hAnsi="Angsana New"/>
                <w:sz w:val="30"/>
                <w:szCs w:val="30"/>
                <w:lang w:val="en-US"/>
              </w:rPr>
              <w:t>6,182</w:t>
            </w:r>
          </w:p>
        </w:tc>
        <w:tc>
          <w:tcPr>
            <w:tcW w:w="243" w:type="dxa"/>
          </w:tcPr>
          <w:p w14:paraId="6DCAC8C5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7851532" w14:textId="05533406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607,889</w:t>
            </w:r>
          </w:p>
        </w:tc>
        <w:tc>
          <w:tcPr>
            <w:tcW w:w="236" w:type="dxa"/>
          </w:tcPr>
          <w:p w14:paraId="678ADABB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F62148" w14:textId="4EF8B8BC" w:rsidR="00DF5907" w:rsidRPr="00104E8F" w:rsidRDefault="0093743A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619,742</w:t>
            </w:r>
          </w:p>
        </w:tc>
        <w:tc>
          <w:tcPr>
            <w:tcW w:w="241" w:type="dxa"/>
          </w:tcPr>
          <w:p w14:paraId="0167AFD6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14EB5" w14:textId="04F5E4F8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601,805</w:t>
            </w:r>
          </w:p>
        </w:tc>
      </w:tr>
      <w:tr w:rsidR="00DF5907" w:rsidRPr="00104E8F" w14:paraId="4F2287FC" w14:textId="77777777" w:rsidTr="00320C3B">
        <w:trPr>
          <w:cantSplit/>
        </w:trPr>
        <w:tc>
          <w:tcPr>
            <w:tcW w:w="3240" w:type="dxa"/>
          </w:tcPr>
          <w:p w14:paraId="062DAC3B" w14:textId="77777777" w:rsidR="00DF5907" w:rsidRPr="00104E8F" w:rsidRDefault="00DF5907" w:rsidP="00DF59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1351021" w14:textId="4AB6E4CF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3C1F27" w:rsidRPr="00104E8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079" w:type="dxa"/>
          </w:tcPr>
          <w:p w14:paraId="0BB87A6A" w14:textId="23FCDE18" w:rsidR="00DF5907" w:rsidRPr="00104E8F" w:rsidRDefault="007E1479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13,58</w:t>
            </w:r>
            <w:r w:rsidR="00CF5AF2" w:rsidRPr="00104E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14:paraId="3F3CDF5E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D51EF18" w14:textId="5E0E0A79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60,144</w:t>
            </w:r>
          </w:p>
        </w:tc>
        <w:tc>
          <w:tcPr>
            <w:tcW w:w="236" w:type="dxa"/>
          </w:tcPr>
          <w:p w14:paraId="6B4E2C4E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69C35" w14:textId="71F73E07" w:rsidR="00DF5907" w:rsidRPr="00104E8F" w:rsidRDefault="00810305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13,453</w:t>
            </w:r>
          </w:p>
        </w:tc>
        <w:tc>
          <w:tcPr>
            <w:tcW w:w="241" w:type="dxa"/>
          </w:tcPr>
          <w:p w14:paraId="65A35812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769AEE" w14:textId="6FD0846C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59,886</w:t>
            </w:r>
          </w:p>
        </w:tc>
      </w:tr>
      <w:tr w:rsidR="00DF5907" w:rsidRPr="00104E8F" w14:paraId="3F2EA1DE" w14:textId="77777777" w:rsidTr="00320C3B">
        <w:trPr>
          <w:cantSplit/>
        </w:trPr>
        <w:tc>
          <w:tcPr>
            <w:tcW w:w="3240" w:type="dxa"/>
          </w:tcPr>
          <w:p w14:paraId="7AC79B1F" w14:textId="77777777" w:rsidR="00DF5907" w:rsidRPr="00104E8F" w:rsidRDefault="00DF5907" w:rsidP="00DF5907">
            <w:pPr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90" w:type="dxa"/>
          </w:tcPr>
          <w:p w14:paraId="5696E687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616A307" w14:textId="3343DE13" w:rsidR="00DF5907" w:rsidRPr="00104E8F" w:rsidRDefault="007E1479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8,150</w:t>
            </w:r>
          </w:p>
        </w:tc>
        <w:tc>
          <w:tcPr>
            <w:tcW w:w="243" w:type="dxa"/>
          </w:tcPr>
          <w:p w14:paraId="5D794983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1061E1B" w14:textId="3F2CBDB5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7,273</w:t>
            </w:r>
          </w:p>
        </w:tc>
        <w:tc>
          <w:tcPr>
            <w:tcW w:w="236" w:type="dxa"/>
          </w:tcPr>
          <w:p w14:paraId="32BD9A6C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9E5F2" w14:textId="35137E71" w:rsidR="00DF5907" w:rsidRPr="00104E8F" w:rsidRDefault="00810305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7,919</w:t>
            </w:r>
          </w:p>
        </w:tc>
        <w:tc>
          <w:tcPr>
            <w:tcW w:w="241" w:type="dxa"/>
          </w:tcPr>
          <w:p w14:paraId="78573E0A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F410A0" w14:textId="7DF7DE3B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7,071</w:t>
            </w:r>
          </w:p>
        </w:tc>
      </w:tr>
      <w:tr w:rsidR="00DF5907" w:rsidRPr="00104E8F" w14:paraId="7496B10C" w14:textId="77777777" w:rsidTr="00603C2B">
        <w:trPr>
          <w:cantSplit/>
        </w:trPr>
        <w:tc>
          <w:tcPr>
            <w:tcW w:w="3240" w:type="dxa"/>
          </w:tcPr>
          <w:p w14:paraId="7B049005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left" w:pos="16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14:paraId="79160FDE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E6BA1D2" w14:textId="7B5F5C88" w:rsidR="00DF5907" w:rsidRPr="00104E8F" w:rsidRDefault="007E1479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42,755</w:t>
            </w:r>
          </w:p>
        </w:tc>
        <w:tc>
          <w:tcPr>
            <w:tcW w:w="243" w:type="dxa"/>
          </w:tcPr>
          <w:p w14:paraId="622BDDF6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7EF1D0E" w14:textId="0BA1BA65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43,829</w:t>
            </w:r>
          </w:p>
        </w:tc>
        <w:tc>
          <w:tcPr>
            <w:tcW w:w="236" w:type="dxa"/>
          </w:tcPr>
          <w:p w14:paraId="3B3A7123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131764" w14:textId="47E67E1B" w:rsidR="00DF5907" w:rsidRPr="00104E8F" w:rsidRDefault="00810305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42,596</w:t>
            </w:r>
          </w:p>
        </w:tc>
        <w:tc>
          <w:tcPr>
            <w:tcW w:w="241" w:type="dxa"/>
          </w:tcPr>
          <w:p w14:paraId="137542B4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CB209" w14:textId="3A05B694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43,662</w:t>
            </w:r>
          </w:p>
        </w:tc>
      </w:tr>
      <w:tr w:rsidR="00DF5907" w:rsidRPr="00104E8F" w14:paraId="1AFF85E4" w14:textId="77777777" w:rsidTr="00603C2B">
        <w:trPr>
          <w:cantSplit/>
        </w:trPr>
        <w:tc>
          <w:tcPr>
            <w:tcW w:w="3240" w:type="dxa"/>
          </w:tcPr>
          <w:p w14:paraId="541318E3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7BAE9C4B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AEF5A9" w14:textId="2729B64E" w:rsidR="00DF5907" w:rsidRPr="00104E8F" w:rsidRDefault="007E1479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="0093743A"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0,675</w:t>
            </w:r>
          </w:p>
        </w:tc>
        <w:tc>
          <w:tcPr>
            <w:tcW w:w="243" w:type="dxa"/>
          </w:tcPr>
          <w:p w14:paraId="77133D84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82BEB29" w14:textId="6582FCCE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719,135</w:t>
            </w:r>
          </w:p>
        </w:tc>
        <w:tc>
          <w:tcPr>
            <w:tcW w:w="236" w:type="dxa"/>
          </w:tcPr>
          <w:p w14:paraId="07E967A1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3935E6" w14:textId="01A46D12" w:rsidR="00DF5907" w:rsidRPr="00104E8F" w:rsidRDefault="00810305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 w:rsidR="0093743A"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3,710</w:t>
            </w:r>
          </w:p>
        </w:tc>
        <w:tc>
          <w:tcPr>
            <w:tcW w:w="241" w:type="dxa"/>
          </w:tcPr>
          <w:p w14:paraId="4DD58B0D" w14:textId="77777777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44B0A" w14:textId="38E426F0" w:rsidR="00DF5907" w:rsidRPr="00104E8F" w:rsidRDefault="00DF5907" w:rsidP="00DF590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712,424</w:t>
            </w:r>
          </w:p>
        </w:tc>
      </w:tr>
    </w:tbl>
    <w:p w14:paraId="57C04BB3" w14:textId="77777777" w:rsidR="003A507D" w:rsidRPr="00104E8F" w:rsidRDefault="003A507D" w:rsidP="00E80E28">
      <w:pPr>
        <w:pStyle w:val="NoSpacing"/>
      </w:pPr>
    </w:p>
    <w:p w14:paraId="072503FF" w14:textId="77777777" w:rsidR="003A4C54" w:rsidRPr="00104E8F" w:rsidRDefault="003A4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104E8F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32170BAE" w14:textId="77777777" w:rsidR="009063FF" w:rsidRPr="00104E8F" w:rsidRDefault="00FE260F" w:rsidP="00E2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104E8F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โครงการสมทบเงิน</w:t>
      </w:r>
      <w:r w:rsidR="00255423" w:rsidRPr="00104E8F">
        <w:rPr>
          <w:rFonts w:ascii="Angsana New" w:hAnsi="Angsana New"/>
          <w:i/>
          <w:iCs/>
          <w:color w:val="000000"/>
          <w:sz w:val="30"/>
          <w:szCs w:val="30"/>
          <w:cs/>
        </w:rPr>
        <w:t>ที่กำหนดไว้</w:t>
      </w:r>
    </w:p>
    <w:p w14:paraId="3927D4F9" w14:textId="77777777" w:rsidR="009063FF" w:rsidRPr="00104E8F" w:rsidRDefault="009063FF" w:rsidP="00E80E28">
      <w:pPr>
        <w:pStyle w:val="NoSpacing"/>
        <w:rPr>
          <w:szCs w:val="18"/>
          <w:cs/>
        </w:rPr>
      </w:pPr>
    </w:p>
    <w:p w14:paraId="4822283A" w14:textId="77777777" w:rsidR="003A507D" w:rsidRPr="00104E8F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="009063FF" w:rsidRPr="00104E8F">
        <w:rPr>
          <w:rFonts w:ascii="Angsana New" w:hAnsi="Angsana New"/>
          <w:sz w:val="30"/>
          <w:szCs w:val="30"/>
          <w:cs/>
        </w:rPr>
        <w:t>สำหรับพนักงานของกลุ่มบริษัท</w:t>
      </w:r>
      <w:r w:rsidRPr="00104E8F">
        <w:rPr>
          <w:rFonts w:ascii="Angsana New" w:hAnsi="Angsana New"/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โดยพนักงานจ่ายเงินสะสมและกลุ่มบริษัทจ่ายสมทบในอัตราเดียวกันคือร้อยละ</w:t>
      </w:r>
      <w:r w:rsidRPr="00104E8F">
        <w:rPr>
          <w:rFonts w:ascii="Angsana New" w:hAnsi="Angsana New"/>
          <w:sz w:val="30"/>
          <w:szCs w:val="30"/>
        </w:rPr>
        <w:t xml:space="preserve"> 3</w:t>
      </w:r>
      <w:r w:rsidR="0002469D" w:rsidRPr="00104E8F">
        <w:rPr>
          <w:rFonts w:ascii="Angsana New" w:hAnsi="Angsana New"/>
          <w:sz w:val="30"/>
          <w:szCs w:val="30"/>
        </w:rPr>
        <w:t xml:space="preserve"> </w:t>
      </w:r>
      <w:r w:rsidR="0002469D" w:rsidRPr="00104E8F">
        <w:rPr>
          <w:rFonts w:ascii="Angsana New" w:hAnsi="Angsana New"/>
          <w:sz w:val="30"/>
          <w:szCs w:val="30"/>
          <w:cs/>
        </w:rPr>
        <w:t>ถึงร้อยละ</w:t>
      </w:r>
      <w:r w:rsidR="0002469D" w:rsidRPr="00104E8F">
        <w:rPr>
          <w:rFonts w:ascii="Angsana New" w:hAnsi="Angsana New"/>
          <w:sz w:val="30"/>
          <w:szCs w:val="30"/>
        </w:rPr>
        <w:t xml:space="preserve"> 6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ของเงินเดือน</w:t>
      </w:r>
      <w:r w:rsidR="006D503E" w:rsidRPr="00104E8F">
        <w:rPr>
          <w:rFonts w:ascii="Angsana New" w:hAnsi="Angsana New"/>
          <w:sz w:val="30"/>
          <w:szCs w:val="30"/>
          <w:cs/>
        </w:rPr>
        <w:t>ของพนักงาน</w:t>
      </w:r>
      <w:r w:rsidRPr="00104E8F">
        <w:rPr>
          <w:rFonts w:ascii="Angsana New" w:hAnsi="Angsana New"/>
          <w:sz w:val="30"/>
          <w:szCs w:val="30"/>
          <w:cs/>
        </w:rPr>
        <w:t>ทุกเดือน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</w:t>
      </w:r>
      <w:r w:rsidR="009840E3" w:rsidRPr="00104E8F">
        <w:rPr>
          <w:rFonts w:ascii="Angsana New" w:hAnsi="Angsana New"/>
          <w:sz w:val="30"/>
          <w:szCs w:val="30"/>
          <w:cs/>
        </w:rPr>
        <w:t>งทุนสำรองเลี้ยงชีพตามข้อกำหนดของ</w:t>
      </w:r>
      <w:r w:rsidRPr="00104E8F">
        <w:rPr>
          <w:rFonts w:ascii="Angsana New" w:hAnsi="Angsana New"/>
          <w:sz w:val="30"/>
          <w:szCs w:val="30"/>
          <w:cs/>
        </w:rPr>
        <w:t>กระทรวงการคลังและจัดการกองทุนโดยผู้จัดการกองทุนที่ได้รับอนุญาต</w:t>
      </w:r>
    </w:p>
    <w:p w14:paraId="616E15C1" w14:textId="77777777" w:rsidR="003A4C54" w:rsidRPr="00104E8F" w:rsidRDefault="003A4C5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7458167" w14:textId="77777777" w:rsidR="00470DE3" w:rsidRPr="00104E8F" w:rsidRDefault="003A507D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</w:rPr>
        <w:tab/>
      </w:r>
      <w:r w:rsidRPr="00104E8F">
        <w:rPr>
          <w:szCs w:val="30"/>
          <w:cs/>
        </w:rPr>
        <w:t>ค่าใช้จ่ายตามลักษณะ</w:t>
      </w:r>
    </w:p>
    <w:p w14:paraId="208222AA" w14:textId="77777777" w:rsidR="00D94A8D" w:rsidRPr="00104E8F" w:rsidRDefault="00D94A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3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495"/>
        <w:gridCol w:w="1080"/>
        <w:gridCol w:w="243"/>
        <w:gridCol w:w="1080"/>
        <w:gridCol w:w="236"/>
        <w:gridCol w:w="1080"/>
        <w:gridCol w:w="243"/>
        <w:gridCol w:w="1080"/>
      </w:tblGrid>
      <w:tr w:rsidR="008357BE" w:rsidRPr="00104E8F" w14:paraId="7C045D46" w14:textId="77777777" w:rsidTr="00906676">
        <w:tc>
          <w:tcPr>
            <w:tcW w:w="3780" w:type="dxa"/>
          </w:tcPr>
          <w:p w14:paraId="3B7889DB" w14:textId="77777777" w:rsidR="008357BE" w:rsidRPr="00104E8F" w:rsidRDefault="008357BE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dxa"/>
          </w:tcPr>
          <w:p w14:paraId="1A4D75F2" w14:textId="77777777" w:rsidR="008357BE" w:rsidRPr="00104E8F" w:rsidRDefault="008357BE" w:rsidP="000E69F1">
            <w:pPr>
              <w:pStyle w:val="a"/>
              <w:tabs>
                <w:tab w:val="clear" w:pos="1080"/>
              </w:tabs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3" w:type="dxa"/>
            <w:gridSpan w:val="3"/>
          </w:tcPr>
          <w:p w14:paraId="28B28128" w14:textId="77777777" w:rsidR="008357BE" w:rsidRPr="00104E8F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11B6DE" w14:textId="77777777" w:rsidR="008357BE" w:rsidRPr="00104E8F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9A14C99" w14:textId="77777777" w:rsidR="008357BE" w:rsidRPr="00104E8F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F3D" w:rsidRPr="00104E8F" w14:paraId="127D13A2" w14:textId="77777777" w:rsidTr="00906676">
        <w:tc>
          <w:tcPr>
            <w:tcW w:w="3780" w:type="dxa"/>
          </w:tcPr>
          <w:p w14:paraId="4E7B4283" w14:textId="77777777" w:rsidR="00A23F3D" w:rsidRPr="00104E8F" w:rsidRDefault="00A23F3D" w:rsidP="00A23F3D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69B36DA2" w14:textId="77777777" w:rsidR="00A23F3D" w:rsidRPr="00104E8F" w:rsidRDefault="00A23F3D" w:rsidP="00A23F3D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81DC16" w14:textId="16152F75" w:rsidR="00A23F3D" w:rsidRPr="00104E8F" w:rsidRDefault="00A23F3D" w:rsidP="00A23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47E4F19D" w14:textId="77777777" w:rsidR="00A23F3D" w:rsidRPr="00104E8F" w:rsidRDefault="00A23F3D" w:rsidP="00A23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5E1A9" w14:textId="7CC64A8B" w:rsidR="00A23F3D" w:rsidRPr="00104E8F" w:rsidRDefault="00A23F3D" w:rsidP="00A23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37EF121" w14:textId="77777777" w:rsidR="00A23F3D" w:rsidRPr="00104E8F" w:rsidRDefault="00A23F3D" w:rsidP="00A23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54592" w14:textId="0C9815A9" w:rsidR="00A23F3D" w:rsidRPr="00104E8F" w:rsidRDefault="00A23F3D" w:rsidP="00A23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777ACFEC" w14:textId="77777777" w:rsidR="00A23F3D" w:rsidRPr="00104E8F" w:rsidRDefault="00A23F3D" w:rsidP="00A23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7816D" w14:textId="71F45161" w:rsidR="00A23F3D" w:rsidRPr="00104E8F" w:rsidRDefault="00A23F3D" w:rsidP="00A23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11A83" w:rsidRPr="00104E8F" w14:paraId="4ABD498F" w14:textId="77777777" w:rsidTr="00906676">
        <w:tc>
          <w:tcPr>
            <w:tcW w:w="3780" w:type="dxa"/>
          </w:tcPr>
          <w:p w14:paraId="6366E9F1" w14:textId="77777777" w:rsidR="00511A83" w:rsidRPr="00104E8F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7E29B650" w14:textId="77777777" w:rsidR="00511A83" w:rsidRPr="00104E8F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7"/>
          </w:tcPr>
          <w:p w14:paraId="21440D41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1A83" w:rsidRPr="00104E8F" w14:paraId="52136A00" w14:textId="77777777" w:rsidTr="00906676">
        <w:trPr>
          <w:cantSplit/>
        </w:trPr>
        <w:tc>
          <w:tcPr>
            <w:tcW w:w="3780" w:type="dxa"/>
          </w:tcPr>
          <w:p w14:paraId="5ABBCFB6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รวมอยู่ในต้นทุนขาย</w:t>
            </w:r>
          </w:p>
        </w:tc>
        <w:tc>
          <w:tcPr>
            <w:tcW w:w="495" w:type="dxa"/>
          </w:tcPr>
          <w:p w14:paraId="721C4E02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2E99B36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6F44375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CC9501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7D155D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A96DFF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DEDA7FA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520194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F3D" w:rsidRPr="00104E8F" w14:paraId="7E8FB7DA" w14:textId="77777777" w:rsidTr="00906676">
        <w:trPr>
          <w:cantSplit/>
        </w:trPr>
        <w:tc>
          <w:tcPr>
            <w:tcW w:w="3780" w:type="dxa"/>
          </w:tcPr>
          <w:p w14:paraId="4DD656AB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495" w:type="dxa"/>
          </w:tcPr>
          <w:p w14:paraId="32C7C1B4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5ED93A" w14:textId="43E566F7" w:rsidR="00A23F3D" w:rsidRPr="00104E8F" w:rsidRDefault="000F6194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3,4</w:t>
            </w:r>
            <w:r w:rsidR="00C775FE" w:rsidRPr="00104E8F">
              <w:rPr>
                <w:rFonts w:ascii="Angsana New" w:hAnsi="Angsana New"/>
                <w:sz w:val="30"/>
                <w:szCs w:val="30"/>
                <w:lang w:val="en-US"/>
              </w:rPr>
              <w:t>57,088</w:t>
            </w:r>
          </w:p>
        </w:tc>
        <w:tc>
          <w:tcPr>
            <w:tcW w:w="243" w:type="dxa"/>
          </w:tcPr>
          <w:p w14:paraId="35C060CF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4EBDC4" w14:textId="45C63BEE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3,333,995</w:t>
            </w:r>
          </w:p>
        </w:tc>
        <w:tc>
          <w:tcPr>
            <w:tcW w:w="236" w:type="dxa"/>
          </w:tcPr>
          <w:p w14:paraId="57D2D681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7BE595" w14:textId="44C6026A" w:rsidR="00A23F3D" w:rsidRPr="00104E8F" w:rsidRDefault="002E139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12F2D" w:rsidRPr="00104E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C2184" w:rsidRPr="00104E8F">
              <w:rPr>
                <w:rFonts w:ascii="Angsana New" w:hAnsi="Angsana New"/>
                <w:sz w:val="30"/>
                <w:szCs w:val="30"/>
                <w:lang w:val="en-US"/>
              </w:rPr>
              <w:t>57,088</w:t>
            </w:r>
          </w:p>
        </w:tc>
        <w:tc>
          <w:tcPr>
            <w:tcW w:w="243" w:type="dxa"/>
          </w:tcPr>
          <w:p w14:paraId="0223735A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0CFE97" w14:textId="2EFF6291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3,333,995</w:t>
            </w:r>
          </w:p>
        </w:tc>
      </w:tr>
      <w:tr w:rsidR="00A23F3D" w:rsidRPr="00104E8F" w14:paraId="5E9B1653" w14:textId="77777777" w:rsidTr="00906676">
        <w:trPr>
          <w:cantSplit/>
        </w:trPr>
        <w:tc>
          <w:tcPr>
            <w:tcW w:w="3780" w:type="dxa"/>
          </w:tcPr>
          <w:p w14:paraId="6A8D2499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43C1EBE8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83F375" w14:textId="69662C14" w:rsidR="00A23F3D" w:rsidRPr="00104E8F" w:rsidRDefault="0093743A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598,424</w:t>
            </w:r>
          </w:p>
        </w:tc>
        <w:tc>
          <w:tcPr>
            <w:tcW w:w="243" w:type="dxa"/>
          </w:tcPr>
          <w:p w14:paraId="3E1F909E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FBD151" w14:textId="5938637A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617,245</w:t>
            </w:r>
          </w:p>
        </w:tc>
        <w:tc>
          <w:tcPr>
            <w:tcW w:w="236" w:type="dxa"/>
          </w:tcPr>
          <w:p w14:paraId="669A0683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8B39F" w14:textId="2701FFDA" w:rsidR="00A23F3D" w:rsidRPr="00104E8F" w:rsidRDefault="0093743A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598,424</w:t>
            </w:r>
          </w:p>
        </w:tc>
        <w:tc>
          <w:tcPr>
            <w:tcW w:w="243" w:type="dxa"/>
          </w:tcPr>
          <w:p w14:paraId="090FA10C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A20B5F" w14:textId="246A3EF6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617,245</w:t>
            </w:r>
          </w:p>
        </w:tc>
      </w:tr>
      <w:tr w:rsidR="00A23F3D" w:rsidRPr="00104E8F" w14:paraId="786905C2" w14:textId="77777777" w:rsidTr="00906676">
        <w:trPr>
          <w:cantSplit/>
        </w:trPr>
        <w:tc>
          <w:tcPr>
            <w:tcW w:w="3780" w:type="dxa"/>
          </w:tcPr>
          <w:p w14:paraId="7EB44DAF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495" w:type="dxa"/>
          </w:tcPr>
          <w:p w14:paraId="6615231D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F10925" w14:textId="62FD9825" w:rsidR="00A23F3D" w:rsidRPr="00104E8F" w:rsidRDefault="000F6194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(15</w:t>
            </w:r>
            <w:r w:rsidR="00C775FE" w:rsidRPr="00104E8F">
              <w:rPr>
                <w:rFonts w:ascii="Angsana New" w:hAnsi="Angsana New"/>
                <w:sz w:val="30"/>
                <w:szCs w:val="30"/>
                <w:lang w:val="en-US"/>
              </w:rPr>
              <w:t>4,830</w:t>
            </w: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60F8A2B6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70AE4" w14:textId="205DA4F9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145,869</w:t>
            </w:r>
          </w:p>
        </w:tc>
        <w:tc>
          <w:tcPr>
            <w:tcW w:w="236" w:type="dxa"/>
          </w:tcPr>
          <w:p w14:paraId="00B9A074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4D2A86" w14:textId="5B62CF6D" w:rsidR="00A23F3D" w:rsidRPr="00104E8F" w:rsidRDefault="002E139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(154,421)</w:t>
            </w:r>
          </w:p>
        </w:tc>
        <w:tc>
          <w:tcPr>
            <w:tcW w:w="243" w:type="dxa"/>
          </w:tcPr>
          <w:p w14:paraId="67655336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361FA6" w14:textId="227F99F8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143,842</w:t>
            </w:r>
          </w:p>
        </w:tc>
      </w:tr>
      <w:tr w:rsidR="00A23F3D" w:rsidRPr="00104E8F" w14:paraId="2872CC84" w14:textId="77777777" w:rsidTr="00906676">
        <w:trPr>
          <w:cantSplit/>
        </w:trPr>
        <w:tc>
          <w:tcPr>
            <w:tcW w:w="3780" w:type="dxa"/>
          </w:tcPr>
          <w:p w14:paraId="700ED73D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495" w:type="dxa"/>
          </w:tcPr>
          <w:p w14:paraId="0464316E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C8FC97" w14:textId="073DD7A4" w:rsidR="00A23F3D" w:rsidRPr="00104E8F" w:rsidRDefault="00AB3BB3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70,22</w:t>
            </w:r>
            <w:r w:rsidR="00C775FE" w:rsidRPr="00104E8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438EE61A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C1E4497" w14:textId="5355BBBE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49,485</w:t>
            </w:r>
          </w:p>
        </w:tc>
        <w:tc>
          <w:tcPr>
            <w:tcW w:w="236" w:type="dxa"/>
          </w:tcPr>
          <w:p w14:paraId="103A4A32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3D24E0" w14:textId="68216672" w:rsidR="00A23F3D" w:rsidRPr="00104E8F" w:rsidRDefault="00DB3847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70,22</w:t>
            </w:r>
            <w:r w:rsidR="00FC2184" w:rsidRPr="00104E8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6FBC6E81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E82F7E" w14:textId="55854D73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49,485</w:t>
            </w:r>
          </w:p>
        </w:tc>
      </w:tr>
      <w:tr w:rsidR="00A23F3D" w:rsidRPr="00104E8F" w14:paraId="6902B7E8" w14:textId="77777777" w:rsidTr="00906676">
        <w:trPr>
          <w:cantSplit/>
        </w:trPr>
        <w:tc>
          <w:tcPr>
            <w:tcW w:w="3780" w:type="dxa"/>
          </w:tcPr>
          <w:p w14:paraId="571CB254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02F21A35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E426FE" w14:textId="5F5F3212" w:rsidR="00A23F3D" w:rsidRPr="00104E8F" w:rsidRDefault="00C775FE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  <w:r w:rsidR="00FC2184" w:rsidRPr="00104E8F">
              <w:rPr>
                <w:rFonts w:ascii="Angsana New" w:hAnsi="Angsana New"/>
                <w:sz w:val="30"/>
                <w:szCs w:val="30"/>
                <w:lang w:val="en-US"/>
              </w:rPr>
              <w:t>,882</w:t>
            </w:r>
          </w:p>
        </w:tc>
        <w:tc>
          <w:tcPr>
            <w:tcW w:w="243" w:type="dxa"/>
          </w:tcPr>
          <w:p w14:paraId="77B8998A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E74DF9" w14:textId="5973B030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407,261</w:t>
            </w:r>
          </w:p>
        </w:tc>
        <w:tc>
          <w:tcPr>
            <w:tcW w:w="236" w:type="dxa"/>
          </w:tcPr>
          <w:p w14:paraId="67A7399F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5A85D2" w14:textId="5AAFC1FC" w:rsidR="00A23F3D" w:rsidRPr="00104E8F" w:rsidRDefault="002E139D" w:rsidP="00A23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C2184" w:rsidRPr="00104E8F">
              <w:rPr>
                <w:rFonts w:ascii="Angsana New" w:hAnsi="Angsana New"/>
                <w:sz w:val="30"/>
                <w:szCs w:val="30"/>
                <w:lang w:val="en-US"/>
              </w:rPr>
              <w:t>75,2</w:t>
            </w:r>
            <w:r w:rsidR="0093743A" w:rsidRPr="00104E8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43" w:type="dxa"/>
          </w:tcPr>
          <w:p w14:paraId="4CCC82D5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C41266" w14:textId="707E8060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400,397</w:t>
            </w:r>
          </w:p>
        </w:tc>
      </w:tr>
      <w:tr w:rsidR="00A23F3D" w:rsidRPr="00104E8F" w14:paraId="564DAFAA" w14:textId="77777777" w:rsidTr="00906676">
        <w:trPr>
          <w:cantSplit/>
        </w:trPr>
        <w:tc>
          <w:tcPr>
            <w:tcW w:w="3780" w:type="dxa"/>
          </w:tcPr>
          <w:p w14:paraId="28562BDB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0CDD2B9B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E91E2" w14:textId="252E968C" w:rsidR="00A23F3D" w:rsidRPr="00104E8F" w:rsidRDefault="0093743A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4,452,790</w:t>
            </w:r>
          </w:p>
        </w:tc>
        <w:tc>
          <w:tcPr>
            <w:tcW w:w="243" w:type="dxa"/>
          </w:tcPr>
          <w:p w14:paraId="448F43E6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2C9C41" w14:textId="63A657D8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4,553,855</w:t>
            </w:r>
          </w:p>
        </w:tc>
        <w:tc>
          <w:tcPr>
            <w:tcW w:w="236" w:type="dxa"/>
          </w:tcPr>
          <w:p w14:paraId="15735151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0352E4" w14:textId="3CED2B12" w:rsidR="00A23F3D" w:rsidRPr="00104E8F" w:rsidRDefault="0093743A" w:rsidP="002E139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4,446,537</w:t>
            </w:r>
          </w:p>
        </w:tc>
        <w:tc>
          <w:tcPr>
            <w:tcW w:w="243" w:type="dxa"/>
          </w:tcPr>
          <w:p w14:paraId="0E8FACBA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E22261" w14:textId="3B67D4F2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4,544,964</w:t>
            </w:r>
          </w:p>
        </w:tc>
      </w:tr>
      <w:tr w:rsidR="00511A83" w:rsidRPr="00104E8F" w14:paraId="4A17F1DC" w14:textId="77777777" w:rsidTr="003A4C54">
        <w:trPr>
          <w:cantSplit/>
          <w:trHeight w:hRule="exact" w:val="288"/>
        </w:trPr>
        <w:tc>
          <w:tcPr>
            <w:tcW w:w="3780" w:type="dxa"/>
          </w:tcPr>
          <w:p w14:paraId="7D58F115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825BB26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A8978D9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6EDE0B8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2BC0D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8503F4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5A18D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C436600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AD0EA7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1A83" w:rsidRPr="00104E8F" w14:paraId="0AC500FF" w14:textId="77777777" w:rsidTr="00906676">
        <w:trPr>
          <w:cantSplit/>
        </w:trPr>
        <w:tc>
          <w:tcPr>
            <w:tcW w:w="3780" w:type="dxa"/>
          </w:tcPr>
          <w:p w14:paraId="13A672EB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</w:t>
            </w:r>
            <w:r w:rsidRPr="00104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95" w:type="dxa"/>
          </w:tcPr>
          <w:p w14:paraId="73936DB8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9E52F91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685EB41A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302EFA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786E505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0CAD23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A5AD3A8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76B9DB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3F3D" w:rsidRPr="00104E8F" w14:paraId="6649247F" w14:textId="77777777" w:rsidTr="00906676">
        <w:trPr>
          <w:cantSplit/>
        </w:trPr>
        <w:tc>
          <w:tcPr>
            <w:tcW w:w="3780" w:type="dxa"/>
          </w:tcPr>
          <w:p w14:paraId="42C3E278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ค่าใช้จ่ายในการส่งออก</w:t>
            </w:r>
          </w:p>
        </w:tc>
        <w:tc>
          <w:tcPr>
            <w:tcW w:w="495" w:type="dxa"/>
          </w:tcPr>
          <w:p w14:paraId="6FD3F965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1395CC" w14:textId="2C14D2FB" w:rsidR="00A23F3D" w:rsidRPr="00104E8F" w:rsidRDefault="00251AF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C2184" w:rsidRPr="00104E8F">
              <w:rPr>
                <w:rFonts w:ascii="Angsana New" w:hAnsi="Angsana New"/>
                <w:sz w:val="30"/>
                <w:szCs w:val="30"/>
                <w:lang w:val="en-US"/>
              </w:rPr>
              <w:t>2,109</w:t>
            </w:r>
          </w:p>
        </w:tc>
        <w:tc>
          <w:tcPr>
            <w:tcW w:w="243" w:type="dxa"/>
          </w:tcPr>
          <w:p w14:paraId="3466818F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852B9B" w14:textId="47F180C1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34,311</w:t>
            </w:r>
          </w:p>
        </w:tc>
        <w:tc>
          <w:tcPr>
            <w:tcW w:w="236" w:type="dxa"/>
          </w:tcPr>
          <w:p w14:paraId="1EE6BF4A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453587" w14:textId="0535BB36" w:rsidR="00A23F3D" w:rsidRPr="00104E8F" w:rsidRDefault="00EC129D" w:rsidP="00A23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43,100</w:t>
            </w:r>
          </w:p>
        </w:tc>
        <w:tc>
          <w:tcPr>
            <w:tcW w:w="243" w:type="dxa"/>
          </w:tcPr>
          <w:p w14:paraId="1B234600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412C31" w14:textId="70617482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35,159</w:t>
            </w:r>
          </w:p>
        </w:tc>
      </w:tr>
      <w:tr w:rsidR="00A23F3D" w:rsidRPr="00104E8F" w14:paraId="712D948E" w14:textId="77777777" w:rsidTr="00906676">
        <w:trPr>
          <w:cantSplit/>
        </w:trPr>
        <w:tc>
          <w:tcPr>
            <w:tcW w:w="3780" w:type="dxa"/>
          </w:tcPr>
          <w:p w14:paraId="1F0A0E08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495" w:type="dxa"/>
          </w:tcPr>
          <w:p w14:paraId="5FC8FFFA" w14:textId="77777777" w:rsidR="00A23F3D" w:rsidRPr="00104E8F" w:rsidRDefault="00A23F3D" w:rsidP="00A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110711" w14:textId="41B60CF2" w:rsidR="00A23F3D" w:rsidRPr="00104E8F" w:rsidRDefault="00251AF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A14024" w:rsidRPr="00104E8F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243" w:type="dxa"/>
          </w:tcPr>
          <w:p w14:paraId="5148EA92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5BC33E" w14:textId="7474766A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2,533</w:t>
            </w:r>
          </w:p>
        </w:tc>
        <w:tc>
          <w:tcPr>
            <w:tcW w:w="236" w:type="dxa"/>
          </w:tcPr>
          <w:p w14:paraId="5C5E2A6B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8E1F51" w14:textId="3A0043DB" w:rsidR="00A23F3D" w:rsidRPr="00104E8F" w:rsidRDefault="00EC129D" w:rsidP="00A23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3,048</w:t>
            </w:r>
          </w:p>
        </w:tc>
        <w:tc>
          <w:tcPr>
            <w:tcW w:w="243" w:type="dxa"/>
          </w:tcPr>
          <w:p w14:paraId="1E54351A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85F5A6" w14:textId="00F58BED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2,233</w:t>
            </w:r>
          </w:p>
        </w:tc>
      </w:tr>
      <w:tr w:rsidR="00A23F3D" w:rsidRPr="00104E8F" w14:paraId="2E04F33F" w14:textId="77777777" w:rsidTr="00906676">
        <w:trPr>
          <w:cantSplit/>
        </w:trPr>
        <w:tc>
          <w:tcPr>
            <w:tcW w:w="3780" w:type="dxa"/>
          </w:tcPr>
          <w:p w14:paraId="7CA8EEB6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495" w:type="dxa"/>
          </w:tcPr>
          <w:p w14:paraId="77DAC84E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4352D9" w14:textId="4DDEEB2E" w:rsidR="00A23F3D" w:rsidRPr="00104E8F" w:rsidRDefault="00251AF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</w:p>
        </w:tc>
        <w:tc>
          <w:tcPr>
            <w:tcW w:w="243" w:type="dxa"/>
          </w:tcPr>
          <w:p w14:paraId="74CE01B5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246368" w14:textId="3042B493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236" w:type="dxa"/>
          </w:tcPr>
          <w:p w14:paraId="750660EC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C13D44" w14:textId="5E554F8E" w:rsidR="00A23F3D" w:rsidRPr="00104E8F" w:rsidRDefault="00EC129D" w:rsidP="00A23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43" w:type="dxa"/>
          </w:tcPr>
          <w:p w14:paraId="6058132C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E4650A" w14:textId="5F3D2DF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428</w:t>
            </w:r>
          </w:p>
        </w:tc>
      </w:tr>
      <w:tr w:rsidR="00A23F3D" w:rsidRPr="00104E8F" w14:paraId="0CB5EC8C" w14:textId="77777777" w:rsidTr="00906676">
        <w:trPr>
          <w:cantSplit/>
        </w:trPr>
        <w:tc>
          <w:tcPr>
            <w:tcW w:w="3780" w:type="dxa"/>
          </w:tcPr>
          <w:p w14:paraId="0EF47DB9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5487E0C5" w14:textId="77777777" w:rsidR="00A23F3D" w:rsidRPr="00104E8F" w:rsidRDefault="00A23F3D" w:rsidP="00A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C6D91A" w14:textId="79C5EB05" w:rsidR="00A23F3D" w:rsidRPr="00104E8F" w:rsidRDefault="00251AF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FC2184" w:rsidRPr="00104E8F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93743A" w:rsidRPr="00104E8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1683BE19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207E1A" w14:textId="13850C09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1,110</w:t>
            </w:r>
          </w:p>
        </w:tc>
        <w:tc>
          <w:tcPr>
            <w:tcW w:w="236" w:type="dxa"/>
          </w:tcPr>
          <w:p w14:paraId="14928E0E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60640F" w14:textId="758101B1" w:rsidR="00A23F3D" w:rsidRPr="00104E8F" w:rsidRDefault="00EC129D" w:rsidP="00A23F3D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DEB7D65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3685BF" w14:textId="6909FCCB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23F3D" w:rsidRPr="00104E8F" w14:paraId="705153E9" w14:textId="77777777" w:rsidTr="00906676">
        <w:trPr>
          <w:cantSplit/>
        </w:trPr>
        <w:tc>
          <w:tcPr>
            <w:tcW w:w="3780" w:type="dxa"/>
          </w:tcPr>
          <w:p w14:paraId="3A406996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541F7835" w14:textId="77777777" w:rsidR="00A23F3D" w:rsidRPr="00104E8F" w:rsidRDefault="00A23F3D" w:rsidP="00A2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53657D" w14:textId="3797B3A9" w:rsidR="00A23F3D" w:rsidRPr="00104E8F" w:rsidRDefault="00251AF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57,</w:t>
            </w:r>
            <w:r w:rsidR="00A14024" w:rsidRPr="00104E8F"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243" w:type="dxa"/>
          </w:tcPr>
          <w:p w14:paraId="58695D40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B4F38" w14:textId="067DD7A4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56,259</w:t>
            </w:r>
          </w:p>
        </w:tc>
        <w:tc>
          <w:tcPr>
            <w:tcW w:w="236" w:type="dxa"/>
          </w:tcPr>
          <w:p w14:paraId="618AF18E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61C91A" w14:textId="712AC887" w:rsidR="00A23F3D" w:rsidRPr="00104E8F" w:rsidRDefault="00EC129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56,899</w:t>
            </w:r>
          </w:p>
        </w:tc>
        <w:tc>
          <w:tcPr>
            <w:tcW w:w="243" w:type="dxa"/>
          </w:tcPr>
          <w:p w14:paraId="046CAF3C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B3A88" w14:textId="448B9BAE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55,377</w:t>
            </w:r>
          </w:p>
        </w:tc>
      </w:tr>
      <w:tr w:rsidR="00A23F3D" w:rsidRPr="00104E8F" w14:paraId="0B9E2251" w14:textId="77777777" w:rsidTr="00906676">
        <w:trPr>
          <w:cantSplit/>
        </w:trPr>
        <w:tc>
          <w:tcPr>
            <w:tcW w:w="3780" w:type="dxa"/>
          </w:tcPr>
          <w:p w14:paraId="7B0D100C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3F2D86AF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94B7D2" w14:textId="23553942" w:rsidR="00A23F3D" w:rsidRPr="00104E8F" w:rsidRDefault="00251AF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</w:t>
            </w:r>
            <w:r w:rsidR="00FC2184"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652</w:t>
            </w:r>
          </w:p>
        </w:tc>
        <w:tc>
          <w:tcPr>
            <w:tcW w:w="243" w:type="dxa"/>
          </w:tcPr>
          <w:p w14:paraId="745CE1BB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CB919" w14:textId="6892D16E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95,040</w:t>
            </w:r>
          </w:p>
        </w:tc>
        <w:tc>
          <w:tcPr>
            <w:tcW w:w="236" w:type="dxa"/>
          </w:tcPr>
          <w:p w14:paraId="5C65B8CA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F0CE0" w14:textId="68BB54E3" w:rsidR="00A23F3D" w:rsidRPr="00104E8F" w:rsidRDefault="008C0EE3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103,067</w:t>
            </w:r>
          </w:p>
        </w:tc>
        <w:tc>
          <w:tcPr>
            <w:tcW w:w="243" w:type="dxa"/>
          </w:tcPr>
          <w:p w14:paraId="504DD201" w14:textId="77777777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7E4807" w14:textId="4486F1C3" w:rsidR="00A23F3D" w:rsidRPr="00104E8F" w:rsidRDefault="00A23F3D" w:rsidP="00A23F3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93,197</w:t>
            </w:r>
          </w:p>
        </w:tc>
      </w:tr>
      <w:tr w:rsidR="00511A83" w:rsidRPr="00104E8F" w14:paraId="440EF592" w14:textId="77777777" w:rsidTr="003A4C54">
        <w:trPr>
          <w:cantSplit/>
          <w:trHeight w:hRule="exact" w:val="288"/>
        </w:trPr>
        <w:tc>
          <w:tcPr>
            <w:tcW w:w="3780" w:type="dxa"/>
          </w:tcPr>
          <w:p w14:paraId="4C9734DF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FD438BC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916973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48742DC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1CC2EC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6E98C6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E7B0E1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A79967B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8ED85B" w14:textId="77777777" w:rsidR="00511A83" w:rsidRPr="00104E8F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9DC" w:rsidRPr="00104E8F" w14:paraId="2C9A303B" w14:textId="77777777" w:rsidTr="00906676">
        <w:trPr>
          <w:cantSplit/>
        </w:trPr>
        <w:tc>
          <w:tcPr>
            <w:tcW w:w="3780" w:type="dxa"/>
          </w:tcPr>
          <w:p w14:paraId="0CEFCC11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รวมอยู่ในค่าใช้จ่ายในการบริหาร</w:t>
            </w:r>
          </w:p>
        </w:tc>
        <w:tc>
          <w:tcPr>
            <w:tcW w:w="495" w:type="dxa"/>
          </w:tcPr>
          <w:p w14:paraId="66745C79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0C85EC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07A5ACC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F9F018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7C9419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A5294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34EED41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F0A942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9DC" w:rsidRPr="00104E8F" w14:paraId="3A9ECA9C" w14:textId="77777777" w:rsidTr="00906676">
        <w:trPr>
          <w:cantSplit/>
        </w:trPr>
        <w:tc>
          <w:tcPr>
            <w:tcW w:w="3780" w:type="dxa"/>
          </w:tcPr>
          <w:p w14:paraId="32390699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50BEFA24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98F19C2" w14:textId="6FC347D7" w:rsidR="007409DC" w:rsidRPr="00104E8F" w:rsidRDefault="00FC2184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91,</w:t>
            </w:r>
            <w:r w:rsidR="0093743A" w:rsidRPr="00104E8F">
              <w:rPr>
                <w:rFonts w:ascii="Angsana New" w:hAnsi="Angsana New"/>
                <w:sz w:val="30"/>
                <w:szCs w:val="30"/>
                <w:lang w:val="en-US"/>
              </w:rPr>
              <w:t>056</w:t>
            </w:r>
          </w:p>
        </w:tc>
        <w:tc>
          <w:tcPr>
            <w:tcW w:w="243" w:type="dxa"/>
          </w:tcPr>
          <w:p w14:paraId="11DC09C9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70237C" w14:textId="0594657F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100,780</w:t>
            </w:r>
          </w:p>
        </w:tc>
        <w:tc>
          <w:tcPr>
            <w:tcW w:w="236" w:type="dxa"/>
          </w:tcPr>
          <w:p w14:paraId="060E201F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F2F118" w14:textId="2526BF17" w:rsidR="007409DC" w:rsidRPr="00104E8F" w:rsidRDefault="008C0EE3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93743A" w:rsidRPr="00104E8F">
              <w:rPr>
                <w:rFonts w:ascii="Angsana New" w:hAnsi="Angsana New"/>
                <w:sz w:val="30"/>
                <w:szCs w:val="30"/>
                <w:lang w:val="en-US"/>
              </w:rPr>
              <w:t>,286</w:t>
            </w:r>
          </w:p>
        </w:tc>
        <w:tc>
          <w:tcPr>
            <w:tcW w:w="243" w:type="dxa"/>
          </w:tcPr>
          <w:p w14:paraId="11180987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32316B" w14:textId="3A28E1DE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95,179</w:t>
            </w:r>
          </w:p>
        </w:tc>
      </w:tr>
      <w:tr w:rsidR="007409DC" w:rsidRPr="00104E8F" w14:paraId="74E5A3C0" w14:textId="77777777" w:rsidTr="00906676">
        <w:trPr>
          <w:cantSplit/>
        </w:trPr>
        <w:tc>
          <w:tcPr>
            <w:tcW w:w="3780" w:type="dxa"/>
          </w:tcPr>
          <w:p w14:paraId="78CF9C5C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495" w:type="dxa"/>
          </w:tcPr>
          <w:p w14:paraId="4FAE5F85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F9352F2" w14:textId="166E359F" w:rsidR="007409DC" w:rsidRPr="00104E8F" w:rsidRDefault="00EF7FF8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5,10</w:t>
            </w:r>
            <w:r w:rsidR="0093743A" w:rsidRPr="00104E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</w:tcPr>
          <w:p w14:paraId="01E201C2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A1C0F" w14:textId="76AF92A3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5,050</w:t>
            </w:r>
          </w:p>
        </w:tc>
        <w:tc>
          <w:tcPr>
            <w:tcW w:w="236" w:type="dxa"/>
          </w:tcPr>
          <w:p w14:paraId="3FC34837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B62B84" w14:textId="7DF4D23F" w:rsidR="007409DC" w:rsidRPr="00104E8F" w:rsidRDefault="008C0EE3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4,768</w:t>
            </w:r>
          </w:p>
        </w:tc>
        <w:tc>
          <w:tcPr>
            <w:tcW w:w="243" w:type="dxa"/>
          </w:tcPr>
          <w:p w14:paraId="04B03003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2E9A62" w14:textId="0C1C89FB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4,830</w:t>
            </w:r>
          </w:p>
        </w:tc>
      </w:tr>
      <w:tr w:rsidR="007409DC" w:rsidRPr="00104E8F" w14:paraId="47AD1D03" w14:textId="77777777" w:rsidTr="00906676">
        <w:trPr>
          <w:cantSplit/>
        </w:trPr>
        <w:tc>
          <w:tcPr>
            <w:tcW w:w="3780" w:type="dxa"/>
          </w:tcPr>
          <w:p w14:paraId="28C7EA39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95" w:type="dxa"/>
          </w:tcPr>
          <w:p w14:paraId="18714EB9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DE5C3A8" w14:textId="536970AF" w:rsidR="007409DC" w:rsidRPr="00104E8F" w:rsidRDefault="00A70FCD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FC2184" w:rsidRPr="00104E8F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243" w:type="dxa"/>
          </w:tcPr>
          <w:p w14:paraId="028FE392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19FBDA" w14:textId="3E5405FC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2,863</w:t>
            </w:r>
          </w:p>
        </w:tc>
        <w:tc>
          <w:tcPr>
            <w:tcW w:w="236" w:type="dxa"/>
          </w:tcPr>
          <w:p w14:paraId="30DFD3A8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C7AF5F" w14:textId="20C7FCCD" w:rsidR="007409DC" w:rsidRPr="00104E8F" w:rsidRDefault="000C0C2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6,73</w:t>
            </w:r>
            <w:r w:rsidR="00FC2184" w:rsidRPr="00104E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14:paraId="289F9319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DAF9C8" w14:textId="3E8F096E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2,406</w:t>
            </w:r>
          </w:p>
        </w:tc>
      </w:tr>
      <w:tr w:rsidR="007409DC" w:rsidRPr="00104E8F" w14:paraId="2DD9A8ED" w14:textId="77777777" w:rsidTr="00906676">
        <w:trPr>
          <w:cantSplit/>
        </w:trPr>
        <w:tc>
          <w:tcPr>
            <w:tcW w:w="3780" w:type="dxa"/>
          </w:tcPr>
          <w:p w14:paraId="573ECE23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1F76EA96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12361D" w14:textId="4462F3B8" w:rsidR="007409DC" w:rsidRPr="00104E8F" w:rsidRDefault="00FC2184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22,938</w:t>
            </w:r>
          </w:p>
        </w:tc>
        <w:tc>
          <w:tcPr>
            <w:tcW w:w="243" w:type="dxa"/>
          </w:tcPr>
          <w:p w14:paraId="45B2C429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C39A0" w14:textId="347266BF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27,106</w:t>
            </w:r>
          </w:p>
        </w:tc>
        <w:tc>
          <w:tcPr>
            <w:tcW w:w="236" w:type="dxa"/>
          </w:tcPr>
          <w:p w14:paraId="33DB9C12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FF3C94" w14:textId="562B65EF" w:rsidR="007409DC" w:rsidRPr="00104E8F" w:rsidRDefault="00D12F2D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0C2C" w:rsidRPr="00104E8F">
              <w:rPr>
                <w:rFonts w:ascii="Angsana New" w:hAnsi="Angsana New"/>
                <w:sz w:val="30"/>
                <w:szCs w:val="30"/>
                <w:lang w:val="en-US"/>
              </w:rPr>
              <w:t>4,08</w:t>
            </w:r>
            <w:r w:rsidR="00FC2184" w:rsidRPr="00104E8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14:paraId="7CC3ABAA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9D97E8" w14:textId="3D228AA1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29,097</w:t>
            </w:r>
          </w:p>
        </w:tc>
      </w:tr>
      <w:tr w:rsidR="007409DC" w:rsidRPr="00104E8F" w14:paraId="70506DD5" w14:textId="77777777" w:rsidTr="00906676">
        <w:trPr>
          <w:cantSplit/>
        </w:trPr>
        <w:tc>
          <w:tcPr>
            <w:tcW w:w="3780" w:type="dxa"/>
          </w:tcPr>
          <w:p w14:paraId="12325980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30A04F54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101C77" w14:textId="2361742E" w:rsidR="007409DC" w:rsidRPr="00104E8F" w:rsidRDefault="0093743A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126,460</w:t>
            </w:r>
          </w:p>
        </w:tc>
        <w:tc>
          <w:tcPr>
            <w:tcW w:w="243" w:type="dxa"/>
          </w:tcPr>
          <w:p w14:paraId="3220B7A1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317062" w14:textId="5E172F6C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135,799</w:t>
            </w:r>
          </w:p>
        </w:tc>
        <w:tc>
          <w:tcPr>
            <w:tcW w:w="236" w:type="dxa"/>
          </w:tcPr>
          <w:p w14:paraId="7FB131B8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CD630B" w14:textId="0C2AFC69" w:rsidR="007409DC" w:rsidRPr="00104E8F" w:rsidRDefault="00D12F2D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93743A"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0,881</w:t>
            </w:r>
          </w:p>
        </w:tc>
        <w:tc>
          <w:tcPr>
            <w:tcW w:w="243" w:type="dxa"/>
          </w:tcPr>
          <w:p w14:paraId="215D78EF" w14:textId="77777777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3DCC" w14:textId="6AC152E4" w:rsidR="007409DC" w:rsidRPr="00104E8F" w:rsidRDefault="007409DC" w:rsidP="007409D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131,512</w:t>
            </w:r>
          </w:p>
        </w:tc>
      </w:tr>
    </w:tbl>
    <w:p w14:paraId="58928375" w14:textId="1CCA82EE" w:rsidR="004F2C62" w:rsidRPr="00104E8F" w:rsidRDefault="004F2C62" w:rsidP="00123469">
      <w:pPr>
        <w:pStyle w:val="Heading1"/>
        <w:numPr>
          <w:ilvl w:val="0"/>
          <w:numId w:val="23"/>
        </w:numPr>
        <w:tabs>
          <w:tab w:val="num" w:pos="540"/>
        </w:tabs>
        <w:rPr>
          <w:szCs w:val="30"/>
        </w:rPr>
      </w:pPr>
      <w:r w:rsidRPr="00104E8F">
        <w:rPr>
          <w:szCs w:val="30"/>
        </w:rPr>
        <w:lastRenderedPageBreak/>
        <w:tab/>
      </w:r>
      <w:r w:rsidRPr="00104E8F">
        <w:rPr>
          <w:rFonts w:hint="cs"/>
          <w:szCs w:val="30"/>
          <w:cs/>
        </w:rPr>
        <w:t>ภาษีเงินได้</w:t>
      </w:r>
    </w:p>
    <w:p w14:paraId="07C9FBBF" w14:textId="77777777" w:rsidR="00004348" w:rsidRPr="00104E8F" w:rsidRDefault="00004348" w:rsidP="00E80E28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6ACB7280" w14:textId="77777777" w:rsidR="00004348" w:rsidRPr="00104E8F" w:rsidRDefault="00282087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9F48779" w14:textId="77777777" w:rsidR="00626173" w:rsidRPr="00104E8F" w:rsidRDefault="00626173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282087" w:rsidRPr="00104E8F" w14:paraId="6A0DD134" w14:textId="77777777" w:rsidTr="00B47265">
        <w:trPr>
          <w:trHeight w:val="346"/>
        </w:trPr>
        <w:tc>
          <w:tcPr>
            <w:tcW w:w="3420" w:type="dxa"/>
          </w:tcPr>
          <w:p w14:paraId="54FDE0E2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A91339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53325F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C036FD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0A3E88" w14:textId="77777777" w:rsidR="00282087" w:rsidRPr="00104E8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179" w:rsidRPr="00104E8F" w14:paraId="49EF0902" w14:textId="77777777" w:rsidTr="00B47265">
        <w:trPr>
          <w:trHeight w:val="346"/>
        </w:trPr>
        <w:tc>
          <w:tcPr>
            <w:tcW w:w="3420" w:type="dxa"/>
          </w:tcPr>
          <w:p w14:paraId="2F1FA403" w14:textId="77777777" w:rsidR="00614179" w:rsidRPr="00104E8F" w:rsidRDefault="00614179" w:rsidP="0061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3E50C" w14:textId="77777777" w:rsidR="00614179" w:rsidRPr="00104E8F" w:rsidRDefault="00614179" w:rsidP="0061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D6F506" w14:textId="5A51FD52" w:rsidR="00614179" w:rsidRPr="00104E8F" w:rsidRDefault="00614179" w:rsidP="0061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1829DCD" w14:textId="77777777" w:rsidR="00614179" w:rsidRPr="00104E8F" w:rsidRDefault="00614179" w:rsidP="0061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ECAB46" w14:textId="659297C9" w:rsidR="00614179" w:rsidRPr="00104E8F" w:rsidRDefault="00614179" w:rsidP="0061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736231" w14:textId="77777777" w:rsidR="00614179" w:rsidRPr="00104E8F" w:rsidRDefault="00614179" w:rsidP="0061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AA965" w14:textId="7F8075D2" w:rsidR="00614179" w:rsidRPr="00104E8F" w:rsidRDefault="00614179" w:rsidP="0061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917F5A" w14:textId="77777777" w:rsidR="00614179" w:rsidRPr="00104E8F" w:rsidRDefault="00614179" w:rsidP="0061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F7CAF" w14:textId="4FE718DE" w:rsidR="00614179" w:rsidRPr="00104E8F" w:rsidRDefault="00614179" w:rsidP="0061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11A83" w:rsidRPr="00104E8F" w14:paraId="069ACEA7" w14:textId="77777777" w:rsidTr="00B47265">
        <w:trPr>
          <w:trHeight w:val="346"/>
        </w:trPr>
        <w:tc>
          <w:tcPr>
            <w:tcW w:w="3420" w:type="dxa"/>
          </w:tcPr>
          <w:p w14:paraId="72397DD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29DCBCB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A9FFC3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83" w:rsidRPr="00104E8F" w14:paraId="0C05AB80" w14:textId="77777777" w:rsidTr="00B47265">
        <w:trPr>
          <w:trHeight w:val="346"/>
        </w:trPr>
        <w:tc>
          <w:tcPr>
            <w:tcW w:w="3420" w:type="dxa"/>
          </w:tcPr>
          <w:p w14:paraId="7BF690E4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3D216BD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322DD5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5165B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74998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F3052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DAD67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22CAD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89DAB" w14:textId="77777777" w:rsidR="00511A83" w:rsidRPr="00104E8F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E1B03" w:rsidRPr="00104E8F" w14:paraId="680F05F2" w14:textId="77777777" w:rsidTr="00BA3CC8">
        <w:trPr>
          <w:trHeight w:val="346"/>
        </w:trPr>
        <w:tc>
          <w:tcPr>
            <w:tcW w:w="3420" w:type="dxa"/>
          </w:tcPr>
          <w:p w14:paraId="50910313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14:paraId="662FC4DE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A0781A" w14:textId="595EA220" w:rsidR="006E1B03" w:rsidRPr="00104E8F" w:rsidRDefault="0093743A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54,176</w:t>
            </w:r>
          </w:p>
        </w:tc>
        <w:tc>
          <w:tcPr>
            <w:tcW w:w="270" w:type="dxa"/>
          </w:tcPr>
          <w:p w14:paraId="142C562A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23F23" w14:textId="0DEFD2D2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36,336</w:t>
            </w:r>
          </w:p>
        </w:tc>
        <w:tc>
          <w:tcPr>
            <w:tcW w:w="270" w:type="dxa"/>
          </w:tcPr>
          <w:p w14:paraId="7F6CC5D4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44FD" w14:textId="27B47730" w:rsidR="006E1B03" w:rsidRPr="00104E8F" w:rsidRDefault="0093743A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53,519</w:t>
            </w:r>
          </w:p>
        </w:tc>
        <w:tc>
          <w:tcPr>
            <w:tcW w:w="270" w:type="dxa"/>
          </w:tcPr>
          <w:p w14:paraId="71D951D5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553DD" w14:textId="470BA035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34,814</w:t>
            </w:r>
          </w:p>
        </w:tc>
      </w:tr>
      <w:tr w:rsidR="006E1B03" w:rsidRPr="00104E8F" w14:paraId="4680BA8C" w14:textId="77777777" w:rsidTr="00B47265">
        <w:trPr>
          <w:trHeight w:val="346"/>
        </w:trPr>
        <w:tc>
          <w:tcPr>
            <w:tcW w:w="3420" w:type="dxa"/>
          </w:tcPr>
          <w:p w14:paraId="23640BC1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023A1BC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00931A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7EBD7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BF7512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AF58D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AAFD09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A21CF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FA604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03" w:rsidRPr="00104E8F" w14:paraId="676E9352" w14:textId="77777777" w:rsidTr="00B47265">
        <w:trPr>
          <w:trHeight w:val="346"/>
        </w:trPr>
        <w:tc>
          <w:tcPr>
            <w:tcW w:w="3420" w:type="dxa"/>
          </w:tcPr>
          <w:p w14:paraId="5381778E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8D4759A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067D0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F8B92B7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288875EF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6212A9E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16CAC3E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1188CE2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8314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6E1B03" w:rsidRPr="00104E8F" w14:paraId="19F49493" w14:textId="77777777" w:rsidTr="00B47265">
        <w:trPr>
          <w:trHeight w:val="346"/>
        </w:trPr>
        <w:tc>
          <w:tcPr>
            <w:tcW w:w="3420" w:type="dxa"/>
          </w:tcPr>
          <w:p w14:paraId="181690C6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900" w:type="dxa"/>
          </w:tcPr>
          <w:p w14:paraId="34BCC98E" w14:textId="77777777" w:rsidR="006E1B03" w:rsidRPr="00104E8F" w:rsidRDefault="006E1B03" w:rsidP="006E1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D2D51" w14:textId="06DF31FC" w:rsidR="006E1B03" w:rsidRPr="00104E8F" w:rsidRDefault="0093743A" w:rsidP="006E1B03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7,201</w:t>
            </w:r>
          </w:p>
        </w:tc>
        <w:tc>
          <w:tcPr>
            <w:tcW w:w="270" w:type="dxa"/>
          </w:tcPr>
          <w:p w14:paraId="4810695F" w14:textId="77777777" w:rsidR="006E1B03" w:rsidRPr="00104E8F" w:rsidRDefault="006E1B03" w:rsidP="006E1B03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8A73F66" w14:textId="36EAA67F" w:rsidR="006E1B03" w:rsidRPr="00104E8F" w:rsidRDefault="006E1B03" w:rsidP="006E1B03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(15,432)</w:t>
            </w:r>
          </w:p>
        </w:tc>
        <w:tc>
          <w:tcPr>
            <w:tcW w:w="270" w:type="dxa"/>
          </w:tcPr>
          <w:p w14:paraId="0337F663" w14:textId="77777777" w:rsidR="006E1B03" w:rsidRPr="00104E8F" w:rsidRDefault="006E1B03" w:rsidP="006E1B0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F3EEA3" w14:textId="032EF195" w:rsidR="006E1B03" w:rsidRPr="00104E8F" w:rsidRDefault="004F2DEC" w:rsidP="006E1B03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6,96</w:t>
            </w:r>
            <w:r w:rsidR="0093743A" w:rsidRPr="00104E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D169F4F" w14:textId="77777777" w:rsidR="006E1B03" w:rsidRPr="00104E8F" w:rsidRDefault="006E1B03" w:rsidP="006E1B0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EA7E1B" w14:textId="46C6F4F5" w:rsidR="006E1B03" w:rsidRPr="00104E8F" w:rsidRDefault="006E1B03" w:rsidP="006E1B03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(15,174)</w:t>
            </w:r>
          </w:p>
        </w:tc>
      </w:tr>
      <w:tr w:rsidR="007D0E4F" w:rsidRPr="00104E8F" w14:paraId="2BB52E08" w14:textId="77777777" w:rsidTr="00B47265">
        <w:trPr>
          <w:trHeight w:val="346"/>
        </w:trPr>
        <w:tc>
          <w:tcPr>
            <w:tcW w:w="3420" w:type="dxa"/>
          </w:tcPr>
          <w:p w14:paraId="56F478CF" w14:textId="77777777" w:rsidR="007D0E4F" w:rsidRPr="00104E8F" w:rsidRDefault="007D0E4F" w:rsidP="007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</w:tcPr>
          <w:p w14:paraId="7BCB79E2" w14:textId="77777777" w:rsidR="007D0E4F" w:rsidRPr="00104E8F" w:rsidRDefault="007D0E4F" w:rsidP="007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0FC764" w14:textId="79AA2CEE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50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611D93" w14:textId="77777777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8B84680" w14:textId="634B3A45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(22,487)</w:t>
            </w:r>
          </w:p>
        </w:tc>
        <w:tc>
          <w:tcPr>
            <w:tcW w:w="270" w:type="dxa"/>
          </w:tcPr>
          <w:p w14:paraId="60757BE2" w14:textId="77777777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1E6FB6" w14:textId="5D5E5E69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50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B04E18" w14:textId="77777777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B0B24F" w14:textId="57FF131B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(22,487)</w:t>
            </w:r>
          </w:p>
        </w:tc>
      </w:tr>
      <w:tr w:rsidR="007D0E4F" w:rsidRPr="00104E8F" w14:paraId="61C1E5CA" w14:textId="77777777" w:rsidTr="00B47265">
        <w:trPr>
          <w:trHeight w:val="346"/>
        </w:trPr>
        <w:tc>
          <w:tcPr>
            <w:tcW w:w="3420" w:type="dxa"/>
          </w:tcPr>
          <w:p w14:paraId="60B3BE9F" w14:textId="77777777" w:rsidR="007D0E4F" w:rsidRPr="00104E8F" w:rsidRDefault="007D0E4F" w:rsidP="007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6AA4D22B" w14:textId="77777777" w:rsidR="007D0E4F" w:rsidRPr="00104E8F" w:rsidRDefault="007D0E4F" w:rsidP="007D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FB7DA" w14:textId="360171DA" w:rsidR="007D0E4F" w:rsidRPr="00104E8F" w:rsidRDefault="0093743A" w:rsidP="007D0E4F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61,377</w:t>
            </w:r>
          </w:p>
        </w:tc>
        <w:tc>
          <w:tcPr>
            <w:tcW w:w="270" w:type="dxa"/>
          </w:tcPr>
          <w:p w14:paraId="6BDD062D" w14:textId="77777777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42E057" w14:textId="2CCEEB3A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(1,583)</w:t>
            </w:r>
          </w:p>
        </w:tc>
        <w:tc>
          <w:tcPr>
            <w:tcW w:w="270" w:type="dxa"/>
          </w:tcPr>
          <w:p w14:paraId="35A523FA" w14:textId="77777777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61F468" w14:textId="0629D11D" w:rsidR="007D0E4F" w:rsidRPr="00104E8F" w:rsidRDefault="0093743A" w:rsidP="007D0E4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60,487</w:t>
            </w:r>
          </w:p>
        </w:tc>
        <w:tc>
          <w:tcPr>
            <w:tcW w:w="270" w:type="dxa"/>
          </w:tcPr>
          <w:p w14:paraId="17E9F14E" w14:textId="77777777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DB07AB" w14:textId="08518572" w:rsidR="007D0E4F" w:rsidRPr="00104E8F" w:rsidRDefault="007D0E4F" w:rsidP="007D0E4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(2,847)</w:t>
            </w:r>
          </w:p>
        </w:tc>
      </w:tr>
    </w:tbl>
    <w:p w14:paraId="68D04659" w14:textId="77777777" w:rsidR="00895DFC" w:rsidRPr="00104E8F" w:rsidRDefault="00895DFC" w:rsidP="00F028CB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3F1FD82" w14:textId="77777777" w:rsidR="00F028CB" w:rsidRPr="00104E8F" w:rsidRDefault="00F028CB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104E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p w14:paraId="1597300F" w14:textId="77777777" w:rsidR="00626173" w:rsidRPr="00104E8F" w:rsidRDefault="0062617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52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028CB" w:rsidRPr="00104E8F" w14:paraId="75E32403" w14:textId="77777777" w:rsidTr="00F028CB">
        <w:trPr>
          <w:cantSplit/>
        </w:trPr>
        <w:tc>
          <w:tcPr>
            <w:tcW w:w="2700" w:type="dxa"/>
          </w:tcPr>
          <w:p w14:paraId="641B5C08" w14:textId="77777777" w:rsidR="00F028CB" w:rsidRPr="00104E8F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08A67BAC" w14:textId="77777777" w:rsidR="00F028CB" w:rsidRPr="00104E8F" w:rsidRDefault="00F028CB" w:rsidP="00F028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04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04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028CB" w:rsidRPr="00104E8F" w14:paraId="759448EB" w14:textId="77777777" w:rsidTr="00F028CB">
        <w:trPr>
          <w:cantSplit/>
        </w:trPr>
        <w:tc>
          <w:tcPr>
            <w:tcW w:w="2700" w:type="dxa"/>
          </w:tcPr>
          <w:p w14:paraId="25E97F94" w14:textId="77777777" w:rsidR="00F028CB" w:rsidRPr="00104E8F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09D0073E" w14:textId="78A303E7" w:rsidR="00F028CB" w:rsidRPr="00104E8F" w:rsidRDefault="00F028CB" w:rsidP="00F028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94359" w:rsidRPr="00104E8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CB28B07" w14:textId="77777777" w:rsidR="00F028CB" w:rsidRPr="00104E8F" w:rsidRDefault="00F028CB" w:rsidP="00F028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388C332E" w14:textId="5A14C2DF" w:rsidR="00F028CB" w:rsidRPr="00104E8F" w:rsidRDefault="00F028CB" w:rsidP="00F028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94359" w:rsidRPr="00104E8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C57F45" w:rsidRPr="00104E8F" w14:paraId="5E63CF16" w14:textId="77777777" w:rsidTr="00F028CB">
        <w:trPr>
          <w:cantSplit/>
        </w:trPr>
        <w:tc>
          <w:tcPr>
            <w:tcW w:w="2700" w:type="dxa"/>
          </w:tcPr>
          <w:p w14:paraId="54BE5E13" w14:textId="77777777" w:rsidR="00C57F45" w:rsidRPr="00104E8F" w:rsidRDefault="00C57F45" w:rsidP="00C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2BDEBD" w14:textId="77777777" w:rsidR="00C57F45" w:rsidRPr="00104E8F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C0CB859" w14:textId="77777777" w:rsidR="00C57F45" w:rsidRPr="00104E8F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09174F" w14:textId="77777777" w:rsidR="00C57F45" w:rsidRPr="00104E8F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CFF79B" w14:textId="77777777" w:rsidR="00C57F45" w:rsidRPr="00104E8F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5AE135" w14:textId="77777777" w:rsidR="00C57F45" w:rsidRPr="00104E8F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7E7750" w14:textId="77777777" w:rsidR="00C57F45" w:rsidRPr="00104E8F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2B3EF5D" w14:textId="77777777" w:rsidR="00C57F45" w:rsidRPr="00104E8F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F27835" w14:textId="77777777" w:rsidR="00C57F45" w:rsidRPr="00104E8F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FFA76A7" w14:textId="77777777" w:rsidR="00C57F45" w:rsidRPr="00104E8F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A6B6A4" w14:textId="77777777" w:rsidR="00C57F45" w:rsidRPr="00104E8F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B9807B" w14:textId="77777777" w:rsidR="00C57F45" w:rsidRPr="00104E8F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4B82AC6D" w14:textId="77777777" w:rsidR="00C57F45" w:rsidRPr="00104E8F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1D9ED9" w14:textId="77777777" w:rsidR="00C57F45" w:rsidRPr="00104E8F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028CB" w:rsidRPr="00104E8F" w14:paraId="7086D2EC" w14:textId="77777777" w:rsidTr="00F028CB">
        <w:trPr>
          <w:cantSplit/>
        </w:trPr>
        <w:tc>
          <w:tcPr>
            <w:tcW w:w="2700" w:type="dxa"/>
          </w:tcPr>
          <w:p w14:paraId="360C5A55" w14:textId="77777777" w:rsidR="00F028CB" w:rsidRPr="00104E8F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2F23278" w14:textId="77777777" w:rsidR="00F028CB" w:rsidRPr="00104E8F" w:rsidRDefault="00F028CB" w:rsidP="00F028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04E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C5E18" w:rsidRPr="00104E8F" w14:paraId="21CD256B" w14:textId="77777777" w:rsidTr="004C3677">
        <w:trPr>
          <w:cantSplit/>
        </w:trPr>
        <w:tc>
          <w:tcPr>
            <w:tcW w:w="2700" w:type="dxa"/>
          </w:tcPr>
          <w:p w14:paraId="7F56A3D0" w14:textId="6369F479" w:rsidR="007C5E18" w:rsidRPr="00104E8F" w:rsidRDefault="007C5E18" w:rsidP="007C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168" w:hanging="18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DE277B" w14:textId="77777777" w:rsidR="007C5E18" w:rsidRPr="00104E8F" w:rsidRDefault="007C5E18" w:rsidP="007C5E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D75AF9" w14:textId="0F96C3B1" w:rsidR="007C5E18" w:rsidRPr="00104E8F" w:rsidRDefault="007C5E18" w:rsidP="007C5E1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5C9D867" w14:textId="77777777" w:rsidR="007C5E18" w:rsidRPr="00104E8F" w:rsidRDefault="007C5E18" w:rsidP="007C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5037E1" w14:textId="77777777" w:rsidR="007C5E18" w:rsidRPr="00104E8F" w:rsidRDefault="007C5E18" w:rsidP="007C5E18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B7FA801" w14:textId="5C7C9950" w:rsidR="007C5E18" w:rsidRPr="00104E8F" w:rsidRDefault="007C5E18" w:rsidP="007C5E18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B5D1E3B" w14:textId="77777777" w:rsidR="007C5E18" w:rsidRPr="00104E8F" w:rsidRDefault="007C5E18" w:rsidP="007C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6F04E3" w14:textId="77777777" w:rsidR="007C5E18" w:rsidRPr="00104E8F" w:rsidRDefault="007C5E18" w:rsidP="007C5E18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E5D9E9D" w14:textId="311B280C" w:rsidR="007C5E18" w:rsidRPr="00104E8F" w:rsidRDefault="007C5E18" w:rsidP="007C5E1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89ADD81" w14:textId="77777777" w:rsidR="007C5E18" w:rsidRPr="00104E8F" w:rsidRDefault="007C5E18" w:rsidP="007C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306A12" w14:textId="40EA9C22" w:rsidR="007C5E18" w:rsidRPr="00104E8F" w:rsidRDefault="007C5E18" w:rsidP="007C5E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19,019</w:t>
            </w:r>
          </w:p>
        </w:tc>
        <w:tc>
          <w:tcPr>
            <w:tcW w:w="180" w:type="dxa"/>
          </w:tcPr>
          <w:p w14:paraId="4461DD9A" w14:textId="77777777" w:rsidR="007C5E18" w:rsidRPr="00104E8F" w:rsidRDefault="007C5E18" w:rsidP="007C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7F2519" w14:textId="2CEE0393" w:rsidR="007C5E18" w:rsidRPr="00104E8F" w:rsidRDefault="007C5E18" w:rsidP="007C5E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3,804</w:t>
            </w:r>
          </w:p>
        </w:tc>
        <w:tc>
          <w:tcPr>
            <w:tcW w:w="180" w:type="dxa"/>
          </w:tcPr>
          <w:p w14:paraId="1DBF2D37" w14:textId="77777777" w:rsidR="007C5E18" w:rsidRPr="00104E8F" w:rsidRDefault="007C5E18" w:rsidP="007C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3657A5" w14:textId="60DA6D36" w:rsidR="007C5E18" w:rsidRPr="00104E8F" w:rsidRDefault="007C5E18" w:rsidP="007C5E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15,215</w:t>
            </w:r>
          </w:p>
        </w:tc>
      </w:tr>
      <w:tr w:rsidR="007C5E18" w:rsidRPr="00104E8F" w14:paraId="74CDE09E" w14:textId="77777777" w:rsidTr="004C3677">
        <w:trPr>
          <w:cantSplit/>
        </w:trPr>
        <w:tc>
          <w:tcPr>
            <w:tcW w:w="2700" w:type="dxa"/>
          </w:tcPr>
          <w:p w14:paraId="5621307E" w14:textId="77777777" w:rsidR="007C5E18" w:rsidRPr="00104E8F" w:rsidRDefault="007C5E18" w:rsidP="007C5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4E3B92" w14:textId="53A31C7E" w:rsidR="007C5E18" w:rsidRPr="00104E8F" w:rsidRDefault="007C5E18" w:rsidP="007C5E1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E503C2A" w14:textId="77777777" w:rsidR="007C5E18" w:rsidRPr="00104E8F" w:rsidRDefault="007C5E18" w:rsidP="007C5E1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20CEDC" w14:textId="1E06EAEE" w:rsidR="007C5E18" w:rsidRPr="00104E8F" w:rsidRDefault="007C5E18" w:rsidP="007C5E18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0AC78DC" w14:textId="77777777" w:rsidR="007C5E18" w:rsidRPr="00104E8F" w:rsidRDefault="007C5E18" w:rsidP="007C5E1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A54678" w14:textId="6DF3A151" w:rsidR="007C5E18" w:rsidRPr="00104E8F" w:rsidRDefault="007C5E18" w:rsidP="007C5E18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8D4C6D" w14:textId="77777777" w:rsidR="007C5E18" w:rsidRPr="00104E8F" w:rsidRDefault="007C5E18" w:rsidP="007C5E1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9BB7A" w14:textId="2F8C6FC3" w:rsidR="007C5E18" w:rsidRPr="00104E8F" w:rsidRDefault="007C5E18" w:rsidP="007C5E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19,019</w:t>
            </w:r>
          </w:p>
        </w:tc>
        <w:tc>
          <w:tcPr>
            <w:tcW w:w="180" w:type="dxa"/>
            <w:vAlign w:val="bottom"/>
          </w:tcPr>
          <w:p w14:paraId="215A14E8" w14:textId="77777777" w:rsidR="007C5E18" w:rsidRPr="00104E8F" w:rsidRDefault="007C5E18" w:rsidP="007C5E1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0DD1A" w14:textId="0A746B5B" w:rsidR="007C5E18" w:rsidRPr="00104E8F" w:rsidRDefault="007C5E18" w:rsidP="007C5E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3,804</w:t>
            </w:r>
          </w:p>
        </w:tc>
        <w:tc>
          <w:tcPr>
            <w:tcW w:w="180" w:type="dxa"/>
            <w:vAlign w:val="bottom"/>
          </w:tcPr>
          <w:p w14:paraId="288EF99A" w14:textId="77777777" w:rsidR="007C5E18" w:rsidRPr="00104E8F" w:rsidRDefault="007C5E18" w:rsidP="007C5E1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A438B" w14:textId="58D52657" w:rsidR="007C5E18" w:rsidRPr="00104E8F" w:rsidRDefault="007C5E18" w:rsidP="007C5E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15,215</w:t>
            </w:r>
          </w:p>
        </w:tc>
      </w:tr>
    </w:tbl>
    <w:p w14:paraId="192F0549" w14:textId="36DC4E23" w:rsidR="00F028CB" w:rsidRPr="00104E8F" w:rsidRDefault="00F028CB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AE608B" w14:textId="08BA8772" w:rsidR="003058F3" w:rsidRPr="00104E8F" w:rsidRDefault="003058F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EAD6CF" w14:textId="5469E6F8" w:rsidR="003058F3" w:rsidRPr="00104E8F" w:rsidRDefault="003058F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CE9DEB" w14:textId="77777777" w:rsidR="00946A75" w:rsidRPr="00104E8F" w:rsidRDefault="00946A75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7A60B3" w14:textId="73DC96D4" w:rsidR="003058F3" w:rsidRPr="00104E8F" w:rsidRDefault="003058F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93411E" w14:textId="5C3610B6" w:rsidR="003058F3" w:rsidRPr="00104E8F" w:rsidRDefault="003058F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2BF6DA" w14:textId="77777777" w:rsidR="003058F3" w:rsidRPr="00104E8F" w:rsidRDefault="003058F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52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895DFC" w:rsidRPr="00104E8F" w14:paraId="15AD93EB" w14:textId="77777777" w:rsidTr="001E05E5">
        <w:trPr>
          <w:cantSplit/>
        </w:trPr>
        <w:tc>
          <w:tcPr>
            <w:tcW w:w="2700" w:type="dxa"/>
          </w:tcPr>
          <w:p w14:paraId="334D8822" w14:textId="77777777" w:rsidR="00895DFC" w:rsidRPr="00104E8F" w:rsidRDefault="00895DFC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06C4C08" w14:textId="77777777" w:rsidR="00895DFC" w:rsidRPr="00104E8F" w:rsidRDefault="00895DFC" w:rsidP="001E05E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04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895DFC" w:rsidRPr="00104E8F" w14:paraId="08D88995" w14:textId="77777777" w:rsidTr="001E05E5">
        <w:trPr>
          <w:cantSplit/>
        </w:trPr>
        <w:tc>
          <w:tcPr>
            <w:tcW w:w="2700" w:type="dxa"/>
          </w:tcPr>
          <w:p w14:paraId="3F105D03" w14:textId="77777777" w:rsidR="00895DFC" w:rsidRPr="00104E8F" w:rsidRDefault="00895DFC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71CD103B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2F4A6F6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EB60B33" w14:textId="77777777" w:rsidR="00895DFC" w:rsidRPr="00104E8F" w:rsidRDefault="00895DFC" w:rsidP="001E05E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95DFC" w:rsidRPr="00104E8F" w14:paraId="0909A800" w14:textId="77777777" w:rsidTr="001E05E5">
        <w:trPr>
          <w:cantSplit/>
        </w:trPr>
        <w:tc>
          <w:tcPr>
            <w:tcW w:w="2700" w:type="dxa"/>
          </w:tcPr>
          <w:p w14:paraId="7622DBBD" w14:textId="77777777" w:rsidR="00895DFC" w:rsidRPr="00104E8F" w:rsidRDefault="00895DFC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54CDDC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A6A2F7C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AC9B96" w14:textId="77777777" w:rsidR="00895DFC" w:rsidRPr="00104E8F" w:rsidRDefault="00895DFC" w:rsidP="001E05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D9A6EE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E5BF58" w14:textId="77777777" w:rsidR="00895DFC" w:rsidRPr="00104E8F" w:rsidRDefault="00895DFC" w:rsidP="001E05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EA665D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965DDFF" w14:textId="77777777" w:rsidR="00895DFC" w:rsidRPr="00104E8F" w:rsidRDefault="00895DFC" w:rsidP="001E05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023BCE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4BD2235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6D612F7" w14:textId="77777777" w:rsidR="00895DFC" w:rsidRPr="00104E8F" w:rsidRDefault="00895DFC" w:rsidP="001E05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A23AB0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33B24B2E" w14:textId="77777777" w:rsidR="00895DFC" w:rsidRPr="00104E8F" w:rsidRDefault="00895DFC" w:rsidP="001E05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FAE400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895DFC" w:rsidRPr="00104E8F" w14:paraId="6E2228FB" w14:textId="77777777" w:rsidTr="001E05E5">
        <w:trPr>
          <w:cantSplit/>
        </w:trPr>
        <w:tc>
          <w:tcPr>
            <w:tcW w:w="2700" w:type="dxa"/>
          </w:tcPr>
          <w:p w14:paraId="527EACDD" w14:textId="77777777" w:rsidR="00895DFC" w:rsidRPr="00104E8F" w:rsidRDefault="00895DFC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0BA8236" w14:textId="77777777" w:rsidR="00895DFC" w:rsidRPr="00104E8F" w:rsidRDefault="00895DFC" w:rsidP="001E05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04E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46A75" w:rsidRPr="00104E8F" w14:paraId="57A6961A" w14:textId="77777777" w:rsidTr="004C3677">
        <w:trPr>
          <w:cantSplit/>
        </w:trPr>
        <w:tc>
          <w:tcPr>
            <w:tcW w:w="2700" w:type="dxa"/>
          </w:tcPr>
          <w:p w14:paraId="2F8B1D72" w14:textId="77777777" w:rsidR="00946A75" w:rsidRPr="00104E8F" w:rsidRDefault="00946A75" w:rsidP="0094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8" w:hanging="180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37C800" w14:textId="77777777" w:rsidR="00946A75" w:rsidRPr="00104E8F" w:rsidRDefault="00946A75" w:rsidP="00946A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6F5666D" w14:textId="7E006D01" w:rsidR="00946A75" w:rsidRPr="00104E8F" w:rsidRDefault="00946A75" w:rsidP="00946A7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F670611" w14:textId="77777777" w:rsidR="00946A75" w:rsidRPr="00104E8F" w:rsidRDefault="00946A75" w:rsidP="0094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62CABA" w14:textId="77777777" w:rsidR="00946A75" w:rsidRPr="00104E8F" w:rsidRDefault="00946A75" w:rsidP="00946A75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6082ED" w14:textId="76083C13" w:rsidR="00946A75" w:rsidRPr="00104E8F" w:rsidRDefault="00946A75" w:rsidP="00946A75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78BCC9C" w14:textId="77777777" w:rsidR="00946A75" w:rsidRPr="00104E8F" w:rsidRDefault="00946A75" w:rsidP="0094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F5A482" w14:textId="77777777" w:rsidR="00946A75" w:rsidRPr="00104E8F" w:rsidRDefault="00946A75" w:rsidP="00946A75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9356918" w14:textId="4EB4CF97" w:rsidR="00946A75" w:rsidRPr="00104E8F" w:rsidRDefault="00946A75" w:rsidP="00946A7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10D9131" w14:textId="77777777" w:rsidR="00946A75" w:rsidRPr="00104E8F" w:rsidRDefault="00946A75" w:rsidP="0094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87C59E" w14:textId="77777777" w:rsidR="00946A75" w:rsidRPr="00104E8F" w:rsidRDefault="00946A75" w:rsidP="00946A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18,793</w:t>
            </w:r>
          </w:p>
        </w:tc>
        <w:tc>
          <w:tcPr>
            <w:tcW w:w="180" w:type="dxa"/>
          </w:tcPr>
          <w:p w14:paraId="73B4F671" w14:textId="77777777" w:rsidR="00946A75" w:rsidRPr="00104E8F" w:rsidRDefault="00946A75" w:rsidP="0094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5F53A9" w14:textId="77777777" w:rsidR="00946A75" w:rsidRPr="00104E8F" w:rsidRDefault="00946A75" w:rsidP="00946A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3,759</w:t>
            </w:r>
          </w:p>
        </w:tc>
        <w:tc>
          <w:tcPr>
            <w:tcW w:w="180" w:type="dxa"/>
          </w:tcPr>
          <w:p w14:paraId="64193643" w14:textId="77777777" w:rsidR="00946A75" w:rsidRPr="00104E8F" w:rsidRDefault="00946A75" w:rsidP="0094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438734" w14:textId="77777777" w:rsidR="00946A75" w:rsidRPr="00104E8F" w:rsidRDefault="00946A75" w:rsidP="00946A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15,034</w:t>
            </w:r>
          </w:p>
        </w:tc>
      </w:tr>
      <w:tr w:rsidR="00946A75" w:rsidRPr="00104E8F" w14:paraId="3C2690E0" w14:textId="77777777" w:rsidTr="004C3677">
        <w:trPr>
          <w:cantSplit/>
        </w:trPr>
        <w:tc>
          <w:tcPr>
            <w:tcW w:w="2700" w:type="dxa"/>
          </w:tcPr>
          <w:p w14:paraId="2CD956D6" w14:textId="77777777" w:rsidR="00946A75" w:rsidRPr="00104E8F" w:rsidRDefault="00946A75" w:rsidP="00946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E51F18" w14:textId="098CAED2" w:rsidR="00946A75" w:rsidRPr="00104E8F" w:rsidRDefault="00946A75" w:rsidP="00946A7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E69CE7" w14:textId="77777777" w:rsidR="00946A75" w:rsidRPr="00104E8F" w:rsidRDefault="00946A75" w:rsidP="00946A7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1E4B2B" w14:textId="751B7565" w:rsidR="00946A75" w:rsidRPr="00104E8F" w:rsidRDefault="00946A75" w:rsidP="00946A75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369733" w14:textId="77777777" w:rsidR="00946A75" w:rsidRPr="00104E8F" w:rsidRDefault="00946A75" w:rsidP="00946A7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534C8F" w14:textId="39738BFE" w:rsidR="00946A75" w:rsidRPr="00104E8F" w:rsidRDefault="00946A75" w:rsidP="00946A75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ACB2EF" w14:textId="77777777" w:rsidR="00946A75" w:rsidRPr="00104E8F" w:rsidRDefault="00946A75" w:rsidP="00946A7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96260" w14:textId="77777777" w:rsidR="00946A75" w:rsidRPr="00104E8F" w:rsidRDefault="00946A75" w:rsidP="00946A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18,793</w:t>
            </w:r>
          </w:p>
        </w:tc>
        <w:tc>
          <w:tcPr>
            <w:tcW w:w="180" w:type="dxa"/>
            <w:vAlign w:val="bottom"/>
          </w:tcPr>
          <w:p w14:paraId="0E1FD7EB" w14:textId="77777777" w:rsidR="00946A75" w:rsidRPr="00104E8F" w:rsidRDefault="00946A75" w:rsidP="00946A7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AFA15" w14:textId="77777777" w:rsidR="00946A75" w:rsidRPr="00104E8F" w:rsidRDefault="00946A75" w:rsidP="00946A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3,759</w:t>
            </w:r>
          </w:p>
        </w:tc>
        <w:tc>
          <w:tcPr>
            <w:tcW w:w="180" w:type="dxa"/>
            <w:vAlign w:val="bottom"/>
          </w:tcPr>
          <w:p w14:paraId="1848DBD0" w14:textId="77777777" w:rsidR="00946A75" w:rsidRPr="00104E8F" w:rsidRDefault="00946A75" w:rsidP="00946A7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5687E" w14:textId="77777777" w:rsidR="00946A75" w:rsidRPr="00104E8F" w:rsidRDefault="00946A75" w:rsidP="00946A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15,034</w:t>
            </w:r>
          </w:p>
        </w:tc>
      </w:tr>
    </w:tbl>
    <w:p w14:paraId="4714581B" w14:textId="77777777" w:rsidR="003058F3" w:rsidRPr="00104E8F" w:rsidRDefault="003058F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55D3E0D" w14:textId="70ECBBCE" w:rsidR="00E42D4F" w:rsidRPr="00104E8F" w:rsidRDefault="003058F3" w:rsidP="00305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E42D4F"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52256FC" w14:textId="77777777" w:rsidR="00D756AE" w:rsidRPr="00104E8F" w:rsidRDefault="00D756AE" w:rsidP="00D756AE">
      <w:pPr>
        <w:spacing w:line="240" w:lineRule="auto"/>
        <w:ind w:firstLine="547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1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67"/>
        <w:gridCol w:w="990"/>
        <w:gridCol w:w="241"/>
        <w:gridCol w:w="1244"/>
        <w:gridCol w:w="269"/>
        <w:gridCol w:w="1039"/>
        <w:gridCol w:w="269"/>
        <w:gridCol w:w="1183"/>
      </w:tblGrid>
      <w:tr w:rsidR="00E42D4F" w:rsidRPr="00104E8F" w14:paraId="0F9FD461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516FC85A" w14:textId="77777777" w:rsidR="00E42D4F" w:rsidRPr="00104E8F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5" w:type="dxa"/>
            <w:gridSpan w:val="7"/>
            <w:shd w:val="clear" w:color="auto" w:fill="auto"/>
          </w:tcPr>
          <w:p w14:paraId="4866177C" w14:textId="77777777" w:rsidR="00E42D4F" w:rsidRPr="00104E8F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04E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10C01" w:rsidRPr="00104E8F" w14:paraId="217DD325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01A34909" w14:textId="77777777" w:rsidR="00A10C01" w:rsidRPr="00104E8F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70358FCB" w14:textId="212B43EC" w:rsidR="00A10C01" w:rsidRPr="00104E8F" w:rsidRDefault="00223424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8E3E74"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51DA616C" w14:textId="77777777" w:rsidR="00A10C01" w:rsidRPr="00104E8F" w:rsidRDefault="00A10C01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shd w:val="clear" w:color="auto" w:fill="auto"/>
          </w:tcPr>
          <w:p w14:paraId="41D84938" w14:textId="16C4AE30" w:rsidR="00A10C01" w:rsidRPr="00104E8F" w:rsidRDefault="00223424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8E3E74"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10C01" w:rsidRPr="00104E8F" w14:paraId="2F4CE64B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7319F832" w14:textId="77777777" w:rsidR="00A10C01" w:rsidRPr="00104E8F" w:rsidRDefault="00A10C01" w:rsidP="00D756AE">
            <w:pPr>
              <w:spacing w:line="32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539A7D" w14:textId="77777777" w:rsidR="00A10C01" w:rsidRPr="00104E8F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1" w:type="dxa"/>
            <w:shd w:val="clear" w:color="auto" w:fill="auto"/>
          </w:tcPr>
          <w:p w14:paraId="105A7EDC" w14:textId="77777777" w:rsidR="00A10C01" w:rsidRPr="00104E8F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7AC18267" w14:textId="77777777" w:rsidR="00A10C01" w:rsidRPr="00104E8F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CB4AA5E" w14:textId="77777777" w:rsidR="00A10C01" w:rsidRPr="00104E8F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69F8C937" w14:textId="77777777" w:rsidR="00A10C01" w:rsidRPr="00104E8F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14:paraId="084C2092" w14:textId="77777777" w:rsidR="00A10C01" w:rsidRPr="00104E8F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B8A2F7E" w14:textId="77777777" w:rsidR="00A10C01" w:rsidRPr="00104E8F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0C01" w:rsidRPr="00104E8F" w14:paraId="0878BB5E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342B85EA" w14:textId="77777777" w:rsidR="00A10C01" w:rsidRPr="00104E8F" w:rsidRDefault="00A10C01" w:rsidP="00D756AE">
            <w:pPr>
              <w:spacing w:line="32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BD4478" w14:textId="77777777" w:rsidR="00A10C01" w:rsidRPr="00104E8F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6BF856A1" w14:textId="77777777" w:rsidR="00A10C01" w:rsidRPr="00104E8F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312050AE" w14:textId="77777777" w:rsidR="00A10C01" w:rsidRPr="00104E8F" w:rsidRDefault="00A10C01" w:rsidP="001A7F85">
            <w:pPr>
              <w:pStyle w:val="acctfourfigures"/>
              <w:tabs>
                <w:tab w:val="clear" w:pos="765"/>
              </w:tabs>
              <w:spacing w:line="320" w:lineRule="exact"/>
              <w:ind w:right="47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14:paraId="3FC3F628" w14:textId="77777777" w:rsidR="00A10C01" w:rsidRPr="00104E8F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5BC7394B" w14:textId="77777777" w:rsidR="00A10C01" w:rsidRPr="00104E8F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04EDC725" w14:textId="77777777" w:rsidR="00A10C01" w:rsidRPr="00104E8F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0FD8233" w14:textId="77777777" w:rsidR="00A10C01" w:rsidRPr="00104E8F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3E74" w:rsidRPr="00104E8F" w14:paraId="396A290E" w14:textId="77777777" w:rsidTr="007738AE">
        <w:trPr>
          <w:trHeight w:val="403"/>
        </w:trPr>
        <w:tc>
          <w:tcPr>
            <w:tcW w:w="3867" w:type="dxa"/>
            <w:shd w:val="clear" w:color="auto" w:fill="auto"/>
          </w:tcPr>
          <w:p w14:paraId="1AB8BAA6" w14:textId="77777777" w:rsidR="008E3E74" w:rsidRPr="00104E8F" w:rsidRDefault="008E3E74" w:rsidP="008E3E74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DD404E" w14:textId="77777777" w:rsidR="008E3E74" w:rsidRPr="00104E8F" w:rsidRDefault="008E3E74" w:rsidP="008E3E74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1F8CD8C" w14:textId="77777777" w:rsidR="008E3E74" w:rsidRPr="00104E8F" w:rsidRDefault="008E3E74" w:rsidP="008E3E74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F24C33" w14:textId="79F370CB" w:rsidR="008E3E74" w:rsidRPr="00104E8F" w:rsidRDefault="00512B53" w:rsidP="008E3E74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308,535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622049" w14:textId="77777777" w:rsidR="008E3E74" w:rsidRPr="00104E8F" w:rsidRDefault="008E3E74" w:rsidP="008E3E74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17D6F9C" w14:textId="77777777" w:rsidR="008E3E74" w:rsidRPr="00104E8F" w:rsidRDefault="008E3E74" w:rsidP="008E3E74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2F540A" w14:textId="77777777" w:rsidR="008E3E74" w:rsidRPr="00104E8F" w:rsidRDefault="008E3E74" w:rsidP="008E3E74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B7EF74" w14:textId="73F9C24C" w:rsidR="008E3E74" w:rsidRPr="00104E8F" w:rsidRDefault="008E3E74" w:rsidP="008E3E74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105,781</w:t>
            </w:r>
          </w:p>
        </w:tc>
      </w:tr>
      <w:tr w:rsidR="008E3E74" w:rsidRPr="00104E8F" w14:paraId="329FA2AE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38B5D7DA" w14:textId="77777777" w:rsidR="008E3E74" w:rsidRPr="00104E8F" w:rsidRDefault="008E3E74" w:rsidP="008E3E74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bookmarkStart w:id="6" w:name="_Hlk254855846"/>
            <w:r w:rsidRPr="00104E8F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2690E6" w14:textId="284260FC" w:rsidR="008E3E74" w:rsidRPr="00104E8F" w:rsidRDefault="008E0F12" w:rsidP="008E3E74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91A510" w14:textId="77777777" w:rsidR="008E3E74" w:rsidRPr="00104E8F" w:rsidRDefault="008E3E74" w:rsidP="008E3E74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764B08" w14:textId="6575E5C6" w:rsidR="008E3E74" w:rsidRPr="00104E8F" w:rsidRDefault="00B73D53" w:rsidP="008E3E74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61</w:t>
            </w:r>
            <w:r w:rsidR="00512B53"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,707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291AD1" w14:textId="77777777" w:rsidR="008E3E74" w:rsidRPr="00104E8F" w:rsidRDefault="008E3E74" w:rsidP="008E3E74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FF6A483" w14:textId="47F07491" w:rsidR="008E3E74" w:rsidRPr="00104E8F" w:rsidRDefault="008E3E74" w:rsidP="008E3E74">
            <w:pPr>
              <w:pStyle w:val="acctfourfigures"/>
              <w:tabs>
                <w:tab w:val="clear" w:pos="765"/>
              </w:tabs>
              <w:spacing w:line="340" w:lineRule="exact"/>
              <w:ind w:left="-79" w:right="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11EE3D" w14:textId="77777777" w:rsidR="008E3E74" w:rsidRPr="00104E8F" w:rsidRDefault="008E3E74" w:rsidP="008E3E74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ED59ED" w14:textId="403EA6A4" w:rsidR="008E3E74" w:rsidRPr="00104E8F" w:rsidRDefault="008E3E74" w:rsidP="008E3E74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21,156</w:t>
            </w:r>
          </w:p>
        </w:tc>
      </w:tr>
      <w:bookmarkEnd w:id="6"/>
      <w:tr w:rsidR="008E0F12" w:rsidRPr="00104E8F" w14:paraId="2AA330E7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3130AEED" w14:textId="77777777" w:rsidR="008E0F12" w:rsidRPr="00104E8F" w:rsidRDefault="008E0F12" w:rsidP="008E0F1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B3790A" w14:textId="167A56E3" w:rsidR="008E0F12" w:rsidRPr="00104E8F" w:rsidRDefault="008E0F12" w:rsidP="008E0F1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373E4B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D5D6590" w14:textId="0931B089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(125)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0E267F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0E7A03E" w14:textId="27B55F01" w:rsidR="008E0F12" w:rsidRPr="00104E8F" w:rsidRDefault="008E0F12" w:rsidP="008E0F1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FB36A7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106C6D20" w14:textId="11C727DD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(189)</w:t>
            </w:r>
          </w:p>
        </w:tc>
      </w:tr>
      <w:tr w:rsidR="008E0F12" w:rsidRPr="00104E8F" w14:paraId="27219979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5197E44F" w14:textId="77777777" w:rsidR="008E0F12" w:rsidRPr="00104E8F" w:rsidRDefault="008E0F12" w:rsidP="008E0F1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1E9519" w14:textId="6E6402E7" w:rsidR="008E0F12" w:rsidRPr="00104E8F" w:rsidRDefault="008E0F12" w:rsidP="008E0F1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4AB739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063E910" w14:textId="503C20A3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F0DF42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AB1B5A7" w14:textId="4F9AD31E" w:rsidR="008E0F12" w:rsidRPr="00104E8F" w:rsidRDefault="008E0F12" w:rsidP="008E0F1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9296DE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8B29C43" w14:textId="61648F53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284</w:t>
            </w:r>
          </w:p>
        </w:tc>
      </w:tr>
      <w:tr w:rsidR="008E0F12" w:rsidRPr="00104E8F" w14:paraId="16575FDA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4F097659" w14:textId="77777777" w:rsidR="008E0F12" w:rsidRPr="00104E8F" w:rsidRDefault="008E0F12" w:rsidP="008E0F1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E016F" w14:textId="0DD039DA" w:rsidR="008E0F12" w:rsidRPr="00104E8F" w:rsidRDefault="008E0F12" w:rsidP="008E0F1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59D5A4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665D802" w14:textId="79291936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(374)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1C9FFC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1328FE3" w14:textId="4007B9E2" w:rsidR="008E0F12" w:rsidRPr="00104E8F" w:rsidRDefault="008E0F12" w:rsidP="008E0F1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C6F5B8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ACD703B" w14:textId="1D4670D9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(331)</w:t>
            </w:r>
          </w:p>
        </w:tc>
      </w:tr>
      <w:tr w:rsidR="008E0F12" w:rsidRPr="00104E8F" w14:paraId="07BC36D4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3104EE8F" w14:textId="77777777" w:rsidR="008E0F12" w:rsidRPr="00104E8F" w:rsidRDefault="008E0F12" w:rsidP="008E0F1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40BEEA" w14:textId="24A85E86" w:rsidR="008E0F12" w:rsidRPr="00104E8F" w:rsidRDefault="008E0F12" w:rsidP="008E0F1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FE8DE1D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39DE6D5" w14:textId="2F9DE66D" w:rsidR="008E0F12" w:rsidRPr="00104E8F" w:rsidRDefault="008E0F12" w:rsidP="008E0F12">
            <w:pPr>
              <w:pStyle w:val="acctfourfigures"/>
              <w:tabs>
                <w:tab w:val="clear" w:pos="765"/>
                <w:tab w:val="decimal" w:pos="450"/>
                <w:tab w:val="decimal" w:pos="540"/>
              </w:tabs>
              <w:spacing w:line="340" w:lineRule="exact"/>
              <w:ind w:left="-79" w:right="2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AD7396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8382527" w14:textId="69EA82D7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(21)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F5EC9B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182F34A" w14:textId="42885A2F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  <w:tab w:val="decimal" w:pos="73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(22,487)</w:t>
            </w:r>
          </w:p>
        </w:tc>
      </w:tr>
      <w:tr w:rsidR="008E0F12" w:rsidRPr="00104E8F" w14:paraId="6F24839D" w14:textId="77777777" w:rsidTr="001C2CB6">
        <w:trPr>
          <w:trHeight w:val="407"/>
        </w:trPr>
        <w:tc>
          <w:tcPr>
            <w:tcW w:w="3867" w:type="dxa"/>
            <w:shd w:val="clear" w:color="auto" w:fill="auto"/>
          </w:tcPr>
          <w:p w14:paraId="5A90076E" w14:textId="77777777" w:rsidR="008E0F12" w:rsidRPr="00104E8F" w:rsidRDefault="008E0F12" w:rsidP="008E0F1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9EB70" w14:textId="5C92E1A1" w:rsidR="008E0F12" w:rsidRPr="00104E8F" w:rsidRDefault="008E0F12" w:rsidP="008E0F1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4A17C7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F234F" w14:textId="1F37A893" w:rsidR="008E0F12" w:rsidRPr="00104E8F" w:rsidRDefault="00512B53" w:rsidP="008E0F12">
            <w:pPr>
              <w:pStyle w:val="acctfourfigures"/>
              <w:tabs>
                <w:tab w:val="clear" w:pos="765"/>
                <w:tab w:val="decimal" w:pos="461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(97)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7A4479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1A754" w14:textId="793AFA84" w:rsidR="008E0F12" w:rsidRPr="00104E8F" w:rsidRDefault="008E0F12" w:rsidP="008E0F1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9D2564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0727A" w14:textId="72A2C219" w:rsidR="008E0F12" w:rsidRPr="00104E8F" w:rsidRDefault="008E0F12" w:rsidP="008E0F12">
            <w:pPr>
              <w:pStyle w:val="acctfourfigures"/>
              <w:tabs>
                <w:tab w:val="clear" w:pos="765"/>
                <w:tab w:val="decimal" w:pos="461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(16)</w:t>
            </w:r>
          </w:p>
        </w:tc>
      </w:tr>
      <w:tr w:rsidR="008E0F12" w:rsidRPr="00104E8F" w14:paraId="73D10E92" w14:textId="77777777" w:rsidTr="001C2CB6">
        <w:trPr>
          <w:trHeight w:val="403"/>
        </w:trPr>
        <w:tc>
          <w:tcPr>
            <w:tcW w:w="3867" w:type="dxa"/>
            <w:shd w:val="clear" w:color="auto" w:fill="auto"/>
          </w:tcPr>
          <w:p w14:paraId="66DA214F" w14:textId="77777777" w:rsidR="008E0F12" w:rsidRPr="00104E8F" w:rsidRDefault="008E0F12" w:rsidP="008E0F1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CB687" w14:textId="73A39CB8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33494A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F531C" w14:textId="7949294B" w:rsidR="008E0F12" w:rsidRPr="00104E8F" w:rsidRDefault="00512B53" w:rsidP="008E0F1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61,377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7407A2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576A4" w14:textId="12247286" w:rsidR="008E0F12" w:rsidRPr="00104E8F" w:rsidRDefault="008E0F12" w:rsidP="008E0F12">
            <w:pPr>
              <w:pStyle w:val="acctfourfigures"/>
              <w:tabs>
                <w:tab w:val="clear" w:pos="765"/>
                <w:tab w:val="decimal" w:pos="-79"/>
              </w:tabs>
              <w:spacing w:line="340" w:lineRule="exact"/>
              <w:ind w:left="-79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B55288" w14:textId="77777777" w:rsidR="008E0F12" w:rsidRPr="00104E8F" w:rsidRDefault="008E0F12" w:rsidP="008E0F1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2D43" w14:textId="56858C17" w:rsidR="008E0F12" w:rsidRPr="00104E8F" w:rsidRDefault="008E0F12" w:rsidP="008E0F1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(1,583)</w:t>
            </w:r>
          </w:p>
        </w:tc>
      </w:tr>
    </w:tbl>
    <w:p w14:paraId="3628EFD4" w14:textId="77777777" w:rsidR="00DF2E3D" w:rsidRPr="00104E8F" w:rsidRDefault="00DF2E3D" w:rsidP="00D756AE">
      <w:pPr>
        <w:spacing w:line="240" w:lineRule="auto"/>
        <w:rPr>
          <w:rFonts w:ascii="Angsana New" w:hAnsi="Angsana New"/>
          <w:sz w:val="12"/>
          <w:szCs w:val="12"/>
        </w:rPr>
      </w:pPr>
    </w:p>
    <w:p w14:paraId="5B855B13" w14:textId="09AF4E1B" w:rsidR="008B1200" w:rsidRPr="00104E8F" w:rsidRDefault="008B1200"/>
    <w:p w14:paraId="25540926" w14:textId="23EFB825" w:rsidR="00B1400A" w:rsidRPr="00104E8F" w:rsidRDefault="00B1400A"/>
    <w:p w14:paraId="3E7825E7" w14:textId="2252ED2E" w:rsidR="00B1400A" w:rsidRPr="00104E8F" w:rsidRDefault="00B1400A"/>
    <w:p w14:paraId="6261C484" w14:textId="5BBCEEBE" w:rsidR="00B1400A" w:rsidRPr="00104E8F" w:rsidRDefault="00B1400A"/>
    <w:p w14:paraId="7A1FD359" w14:textId="31FC05DA" w:rsidR="00B1400A" w:rsidRPr="00104E8F" w:rsidRDefault="00B1400A"/>
    <w:p w14:paraId="2C79543D" w14:textId="45A16C0C" w:rsidR="00B1400A" w:rsidRPr="00104E8F" w:rsidRDefault="00B1400A"/>
    <w:p w14:paraId="5CBAD190" w14:textId="06066CEA" w:rsidR="00B1400A" w:rsidRPr="00104E8F" w:rsidRDefault="00B1400A"/>
    <w:p w14:paraId="3F8CFA31" w14:textId="1E66F196" w:rsidR="00B1400A" w:rsidRPr="00104E8F" w:rsidRDefault="00B1400A"/>
    <w:p w14:paraId="6E4EBB6A" w14:textId="5D78CCFD" w:rsidR="00B1400A" w:rsidRPr="00104E8F" w:rsidRDefault="00B1400A"/>
    <w:p w14:paraId="7E5CECEF" w14:textId="4DFA83A9" w:rsidR="00B1400A" w:rsidRPr="00104E8F" w:rsidRDefault="00B1400A"/>
    <w:p w14:paraId="1E99C788" w14:textId="0C887DC8" w:rsidR="00B1400A" w:rsidRPr="00104E8F" w:rsidRDefault="00B1400A"/>
    <w:p w14:paraId="6B4E1F2C" w14:textId="2F0EB9B2" w:rsidR="00B1400A" w:rsidRPr="00104E8F" w:rsidRDefault="00B1400A"/>
    <w:p w14:paraId="62F6ABEB" w14:textId="2C2E3070" w:rsidR="00B1400A" w:rsidRPr="00104E8F" w:rsidRDefault="00B1400A"/>
    <w:p w14:paraId="0304F8E8" w14:textId="70CD82F1" w:rsidR="00B1400A" w:rsidRPr="00104E8F" w:rsidRDefault="00B1400A"/>
    <w:p w14:paraId="17254D45" w14:textId="0D1201E6" w:rsidR="00B1400A" w:rsidRPr="00104E8F" w:rsidRDefault="00B1400A"/>
    <w:p w14:paraId="06DF8004" w14:textId="77777777" w:rsidR="00B1400A" w:rsidRPr="00104E8F" w:rsidRDefault="00B1400A"/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205"/>
        <w:gridCol w:w="236"/>
        <w:gridCol w:w="1023"/>
        <w:gridCol w:w="243"/>
        <w:gridCol w:w="1197"/>
      </w:tblGrid>
      <w:tr w:rsidR="006546AB" w:rsidRPr="00104E8F" w14:paraId="566EA7FE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2A9B12FB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A33F5F0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04E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546AB" w:rsidRPr="00104E8F" w14:paraId="23DAEAF9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6E2F90C4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31D192B6" w14:textId="77777777" w:rsidR="006546AB" w:rsidRPr="00104E8F" w:rsidRDefault="006546AB" w:rsidP="001E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FF60BFC" w14:textId="77777777" w:rsidR="006546AB" w:rsidRPr="00104E8F" w:rsidRDefault="006546AB" w:rsidP="001E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14:paraId="2D36A168" w14:textId="77777777" w:rsidR="006546AB" w:rsidRPr="00104E8F" w:rsidRDefault="006546AB" w:rsidP="001E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546AB" w:rsidRPr="00104E8F" w14:paraId="20B3B3DB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20752448" w14:textId="77777777" w:rsidR="006546AB" w:rsidRPr="00104E8F" w:rsidRDefault="006546AB" w:rsidP="001E05E5">
            <w:pPr>
              <w:spacing w:line="30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FD9F1E" w14:textId="77777777" w:rsidR="006546AB" w:rsidRPr="00104E8F" w:rsidRDefault="006546AB" w:rsidP="001E05E5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44CE2E3F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34D0F364" w14:textId="77777777" w:rsidR="006546AB" w:rsidRPr="00104E8F" w:rsidRDefault="006546AB" w:rsidP="001E05E5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160843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B47D061" w14:textId="77777777" w:rsidR="006546AB" w:rsidRPr="00104E8F" w:rsidRDefault="006546AB" w:rsidP="001E05E5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2D11CB24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EAAFCDF" w14:textId="77777777" w:rsidR="006546AB" w:rsidRPr="00104E8F" w:rsidRDefault="006546AB" w:rsidP="001E05E5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546AB" w:rsidRPr="00104E8F" w14:paraId="5B84A323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29079EEB" w14:textId="77777777" w:rsidR="006546AB" w:rsidRPr="00104E8F" w:rsidRDefault="006546AB" w:rsidP="001E05E5">
            <w:pPr>
              <w:spacing w:line="30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68665A" w14:textId="77777777" w:rsidR="006546AB" w:rsidRPr="00104E8F" w:rsidRDefault="006546AB" w:rsidP="001E05E5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42B6163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F43F2E0" w14:textId="77777777" w:rsidR="006546AB" w:rsidRPr="00104E8F" w:rsidRDefault="006546AB" w:rsidP="001E05E5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0CC94209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FF711C3" w14:textId="77777777" w:rsidR="006546AB" w:rsidRPr="00104E8F" w:rsidRDefault="006546AB" w:rsidP="001E05E5">
            <w:pPr>
              <w:pStyle w:val="acctfourfigures"/>
              <w:tabs>
                <w:tab w:val="clear" w:pos="765"/>
              </w:tabs>
              <w:spacing w:line="30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64712C0C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4B3A9C4" w14:textId="77777777" w:rsidR="006546AB" w:rsidRPr="00104E8F" w:rsidRDefault="006546AB" w:rsidP="001E05E5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0065" w:rsidRPr="00104E8F" w14:paraId="561AA223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0A7354E1" w14:textId="77777777" w:rsidR="00790065" w:rsidRPr="00104E8F" w:rsidRDefault="00790065" w:rsidP="00790065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8BE314" w14:textId="77777777" w:rsidR="00790065" w:rsidRPr="00104E8F" w:rsidRDefault="00790065" w:rsidP="00790065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3379A" w14:textId="77777777" w:rsidR="00790065" w:rsidRPr="00104E8F" w:rsidRDefault="00790065" w:rsidP="00790065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C8F7C5" w14:textId="771D1D86" w:rsidR="00790065" w:rsidRPr="00104E8F" w:rsidRDefault="00512B53" w:rsidP="00790065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303,996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D61ED3" w14:textId="77777777" w:rsidR="00790065" w:rsidRPr="00104E8F" w:rsidRDefault="00790065" w:rsidP="00790065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D6971D2" w14:textId="77777777" w:rsidR="00790065" w:rsidRPr="00104E8F" w:rsidRDefault="00790065" w:rsidP="00790065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1407829" w14:textId="77777777" w:rsidR="00790065" w:rsidRPr="00104E8F" w:rsidRDefault="00790065" w:rsidP="00790065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4E5B8B" w14:textId="77777777" w:rsidR="00790065" w:rsidRPr="00104E8F" w:rsidRDefault="00790065" w:rsidP="00790065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99,641</w:t>
            </w:r>
          </w:p>
        </w:tc>
      </w:tr>
      <w:tr w:rsidR="00790065" w:rsidRPr="00104E8F" w14:paraId="0B5A8787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56CAF85C" w14:textId="77777777" w:rsidR="00790065" w:rsidRPr="00104E8F" w:rsidRDefault="00790065" w:rsidP="00790065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A6C946" w14:textId="0FAAFDF2" w:rsidR="00790065" w:rsidRPr="00104E8F" w:rsidRDefault="00790065" w:rsidP="00790065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452D3" w14:textId="77777777" w:rsidR="00790065" w:rsidRPr="00104E8F" w:rsidRDefault="00790065" w:rsidP="00790065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6A6509" w14:textId="0FF3F069" w:rsidR="00790065" w:rsidRPr="00104E8F" w:rsidRDefault="00790065" w:rsidP="00790065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60,</w:t>
            </w:r>
            <w:r w:rsidR="00512B53"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B2D1D3" w14:textId="77777777" w:rsidR="00790065" w:rsidRPr="00104E8F" w:rsidRDefault="00790065" w:rsidP="00790065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A287767" w14:textId="77777777" w:rsidR="00790065" w:rsidRPr="00104E8F" w:rsidRDefault="00790065" w:rsidP="00790065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79658A" w14:textId="77777777" w:rsidR="00790065" w:rsidRPr="00104E8F" w:rsidRDefault="00790065" w:rsidP="00790065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391EAC" w14:textId="77777777" w:rsidR="00790065" w:rsidRPr="00104E8F" w:rsidRDefault="00790065" w:rsidP="00790065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19,928</w:t>
            </w:r>
          </w:p>
        </w:tc>
      </w:tr>
      <w:tr w:rsidR="00B95932" w:rsidRPr="00104E8F" w14:paraId="3C3F5AF5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2B0DEDC2" w14:textId="77777777" w:rsidR="00B95932" w:rsidRPr="00104E8F" w:rsidRDefault="00B95932" w:rsidP="00B9593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66E94B" w14:textId="7815E828" w:rsidR="00B95932" w:rsidRPr="00104E8F" w:rsidRDefault="00B95932" w:rsidP="00B9593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0B678" w14:textId="77777777" w:rsidR="00B95932" w:rsidRPr="00104E8F" w:rsidRDefault="00B95932" w:rsidP="00B95932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34D35C" w14:textId="29827AE1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D7259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33898F8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515DB9" w14:textId="77777777" w:rsidR="00B95932" w:rsidRPr="00104E8F" w:rsidRDefault="00B95932" w:rsidP="00B95932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5857753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(189)</w:t>
            </w:r>
          </w:p>
        </w:tc>
      </w:tr>
      <w:tr w:rsidR="00B95932" w:rsidRPr="00104E8F" w14:paraId="4C1C8CAD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65913E7F" w14:textId="77777777" w:rsidR="00B95932" w:rsidRPr="00104E8F" w:rsidRDefault="00B95932" w:rsidP="00B9593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1771A5" w14:textId="7B783173" w:rsidR="00B95932" w:rsidRPr="00104E8F" w:rsidRDefault="00B95932" w:rsidP="00B9593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F82CE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6FA1E0F" w14:textId="0DB0CC34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FFDCB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1980E23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635A29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86C412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B95932" w:rsidRPr="00104E8F" w14:paraId="5D906B2F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7E4DB424" w14:textId="77777777" w:rsidR="00B95932" w:rsidRPr="00104E8F" w:rsidRDefault="00B95932" w:rsidP="00B9593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04CD7B" w14:textId="4D0E10C6" w:rsidR="00B95932" w:rsidRPr="00104E8F" w:rsidRDefault="00B95932" w:rsidP="00B9593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B99AA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52C827" w14:textId="7735CA35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(363)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55F41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AB412CE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427300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542C51B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(329)</w:t>
            </w:r>
          </w:p>
        </w:tc>
      </w:tr>
      <w:tr w:rsidR="00B95932" w:rsidRPr="00104E8F" w14:paraId="415F9EFE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086CC3C4" w14:textId="77777777" w:rsidR="00B95932" w:rsidRPr="00104E8F" w:rsidRDefault="00B95932" w:rsidP="00B9593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9EF9F0" w14:textId="70823A2D" w:rsidR="00B95932" w:rsidRPr="00104E8F" w:rsidRDefault="00B95932" w:rsidP="00B9593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74DD2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4A13EC3" w14:textId="103CE04C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1B800" w14:textId="77777777" w:rsidR="00B95932" w:rsidRPr="00104E8F" w:rsidRDefault="00B95932" w:rsidP="00B95932">
            <w:pPr>
              <w:pStyle w:val="acctfourfigures"/>
              <w:tabs>
                <w:tab w:val="decimal" w:pos="684"/>
                <w:tab w:val="decimal" w:pos="91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C2CA6D4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(23)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08C9CA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4321BC1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  <w:tab w:val="decimal" w:pos="109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(22,487)</w:t>
            </w:r>
          </w:p>
        </w:tc>
      </w:tr>
      <w:tr w:rsidR="00B95932" w:rsidRPr="00104E8F" w14:paraId="2920DD52" w14:textId="77777777" w:rsidTr="001E05E5">
        <w:trPr>
          <w:trHeight w:val="418"/>
        </w:trPr>
        <w:tc>
          <w:tcPr>
            <w:tcW w:w="3960" w:type="dxa"/>
            <w:shd w:val="clear" w:color="auto" w:fill="auto"/>
          </w:tcPr>
          <w:p w14:paraId="0C635510" w14:textId="77777777" w:rsidR="00B95932" w:rsidRPr="00104E8F" w:rsidRDefault="00B95932" w:rsidP="00B95932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2F1AC" w14:textId="2EAE659C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E296E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8218C" w14:textId="096FF168" w:rsidR="00B95932" w:rsidRPr="00104E8F" w:rsidRDefault="00512B53" w:rsidP="00B95932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60,487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BE7BA" w14:textId="77777777" w:rsidR="00B95932" w:rsidRPr="00104E8F" w:rsidRDefault="00B95932" w:rsidP="00B95932">
            <w:pPr>
              <w:pStyle w:val="acctfourfigures"/>
              <w:tabs>
                <w:tab w:val="decimal" w:pos="684"/>
                <w:tab w:val="decimal" w:pos="911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5ABAE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07F547" w14:textId="77777777" w:rsidR="00B95932" w:rsidRPr="00104E8F" w:rsidRDefault="00B95932" w:rsidP="00B95932">
            <w:pPr>
              <w:pStyle w:val="acctfourfigures"/>
              <w:tabs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947B6" w14:textId="77777777" w:rsidR="00B95932" w:rsidRPr="00104E8F" w:rsidRDefault="00B95932" w:rsidP="00B95932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(2,847)</w:t>
            </w:r>
          </w:p>
        </w:tc>
      </w:tr>
    </w:tbl>
    <w:p w14:paraId="6D5D2D2D" w14:textId="77777777" w:rsidR="006546AB" w:rsidRPr="00104E8F" w:rsidRDefault="006546AB"/>
    <w:p w14:paraId="2603D78C" w14:textId="3C796522" w:rsidR="00626173" w:rsidRPr="00104E8F" w:rsidRDefault="00626173"/>
    <w:tbl>
      <w:tblPr>
        <w:tblW w:w="9202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366"/>
        <w:gridCol w:w="1260"/>
        <w:gridCol w:w="270"/>
        <w:gridCol w:w="1260"/>
        <w:gridCol w:w="270"/>
        <w:gridCol w:w="1260"/>
        <w:gridCol w:w="264"/>
        <w:gridCol w:w="1252"/>
      </w:tblGrid>
      <w:tr w:rsidR="00B1400A" w:rsidRPr="00104E8F" w14:paraId="07C63081" w14:textId="77777777" w:rsidTr="006D4235">
        <w:trPr>
          <w:trHeight w:val="360"/>
        </w:trPr>
        <w:tc>
          <w:tcPr>
            <w:tcW w:w="3366" w:type="dxa"/>
          </w:tcPr>
          <w:p w14:paraId="1829A42B" w14:textId="77777777" w:rsidR="00B1400A" w:rsidRPr="00104E8F" w:rsidRDefault="00B1400A" w:rsidP="006D4235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i/>
                <w:iCs/>
                <w:szCs w:val="30"/>
              </w:rPr>
            </w:pPr>
            <w:r w:rsidRPr="00104E8F">
              <w:rPr>
                <w:szCs w:val="30"/>
              </w:rPr>
              <w:br w:type="page"/>
            </w:r>
            <w:r w:rsidRPr="00104E8F">
              <w:rPr>
                <w:i/>
                <w:i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3"/>
          </w:tcPr>
          <w:p w14:paraId="108BBECB" w14:textId="77777777" w:rsidR="00B1400A" w:rsidRPr="00104E8F" w:rsidRDefault="00B1400A" w:rsidP="006D4235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233BEC" w14:textId="77777777" w:rsidR="00B1400A" w:rsidRPr="00104E8F" w:rsidRDefault="00B1400A" w:rsidP="006D4235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6" w:type="dxa"/>
            <w:gridSpan w:val="3"/>
          </w:tcPr>
          <w:p w14:paraId="4EBEC631" w14:textId="77777777" w:rsidR="00B1400A" w:rsidRPr="00104E8F" w:rsidRDefault="00B1400A" w:rsidP="006D4235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00A" w:rsidRPr="00104E8F" w14:paraId="0AE6F900" w14:textId="77777777" w:rsidTr="006D4235">
        <w:trPr>
          <w:trHeight w:val="360"/>
        </w:trPr>
        <w:tc>
          <w:tcPr>
            <w:tcW w:w="3366" w:type="dxa"/>
          </w:tcPr>
          <w:p w14:paraId="593F6B27" w14:textId="77777777" w:rsidR="00B1400A" w:rsidRPr="00104E8F" w:rsidRDefault="00B1400A" w:rsidP="006D4235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E8A09" w14:textId="77777777" w:rsidR="00B1400A" w:rsidRPr="00104E8F" w:rsidRDefault="00B1400A" w:rsidP="006D423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2776C" w14:textId="77777777" w:rsidR="00B1400A" w:rsidRPr="00104E8F" w:rsidRDefault="00B1400A" w:rsidP="006D4235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AC69B0" w14:textId="77777777" w:rsidR="00B1400A" w:rsidRPr="00104E8F" w:rsidRDefault="00B1400A" w:rsidP="006D423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65F5DBA" w14:textId="77777777" w:rsidR="00B1400A" w:rsidRPr="00104E8F" w:rsidRDefault="00B1400A" w:rsidP="006D4235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9B8BC7" w14:textId="77777777" w:rsidR="00B1400A" w:rsidRPr="00104E8F" w:rsidRDefault="00B1400A" w:rsidP="006D423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14E17A7" w14:textId="77777777" w:rsidR="00B1400A" w:rsidRPr="00104E8F" w:rsidRDefault="00B1400A" w:rsidP="006D4235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BEE2AA6" w14:textId="77777777" w:rsidR="00B1400A" w:rsidRPr="00104E8F" w:rsidRDefault="00B1400A" w:rsidP="006D4235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1400A" w:rsidRPr="00104E8F" w14:paraId="05A6E7CF" w14:textId="77777777" w:rsidTr="006D4235">
        <w:trPr>
          <w:trHeight w:val="360"/>
        </w:trPr>
        <w:tc>
          <w:tcPr>
            <w:tcW w:w="3366" w:type="dxa"/>
          </w:tcPr>
          <w:p w14:paraId="59EB2E8B" w14:textId="77777777" w:rsidR="00B1400A" w:rsidRPr="00104E8F" w:rsidRDefault="00B1400A" w:rsidP="006D4235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6" w:type="dxa"/>
            <w:gridSpan w:val="7"/>
          </w:tcPr>
          <w:p w14:paraId="2E657785" w14:textId="77777777" w:rsidR="00B1400A" w:rsidRPr="00104E8F" w:rsidRDefault="00B1400A" w:rsidP="006D4235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400A" w:rsidRPr="00104E8F" w14:paraId="2B465897" w14:textId="77777777" w:rsidTr="006D4235">
        <w:trPr>
          <w:trHeight w:val="360"/>
        </w:trPr>
        <w:tc>
          <w:tcPr>
            <w:tcW w:w="3366" w:type="dxa"/>
          </w:tcPr>
          <w:p w14:paraId="6F17B668" w14:textId="77777777" w:rsidR="00B1400A" w:rsidRPr="00104E8F" w:rsidRDefault="00B1400A" w:rsidP="006D423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BBD952F" w14:textId="2944BA66" w:rsidR="00B1400A" w:rsidRPr="00104E8F" w:rsidRDefault="00803618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57,687</w:t>
            </w:r>
          </w:p>
        </w:tc>
        <w:tc>
          <w:tcPr>
            <w:tcW w:w="270" w:type="dxa"/>
            <w:vAlign w:val="bottom"/>
          </w:tcPr>
          <w:p w14:paraId="3311315F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9FE8BF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65,426</w:t>
            </w:r>
          </w:p>
        </w:tc>
        <w:tc>
          <w:tcPr>
            <w:tcW w:w="270" w:type="dxa"/>
          </w:tcPr>
          <w:p w14:paraId="52B0BC0E" w14:textId="77777777" w:rsidR="00B1400A" w:rsidRPr="00104E8F" w:rsidRDefault="00B1400A" w:rsidP="006D42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2B48AA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57,118</w:t>
            </w:r>
          </w:p>
        </w:tc>
        <w:tc>
          <w:tcPr>
            <w:tcW w:w="264" w:type="dxa"/>
            <w:vAlign w:val="bottom"/>
          </w:tcPr>
          <w:p w14:paraId="548F8AF5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1D2B3BF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64,624</w:t>
            </w:r>
          </w:p>
        </w:tc>
      </w:tr>
      <w:tr w:rsidR="00B1400A" w:rsidRPr="00104E8F" w14:paraId="2A79D9A8" w14:textId="77777777" w:rsidTr="006D4235">
        <w:trPr>
          <w:trHeight w:val="360"/>
        </w:trPr>
        <w:tc>
          <w:tcPr>
            <w:tcW w:w="3366" w:type="dxa"/>
          </w:tcPr>
          <w:p w14:paraId="44C16728" w14:textId="77777777" w:rsidR="00B1400A" w:rsidRPr="00104E8F" w:rsidRDefault="00B1400A" w:rsidP="006D423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9F3C40" w14:textId="10FCB3AC" w:rsidR="00B1400A" w:rsidRPr="00104E8F" w:rsidRDefault="00803618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(5,407)</w:t>
            </w:r>
          </w:p>
        </w:tc>
        <w:tc>
          <w:tcPr>
            <w:tcW w:w="270" w:type="dxa"/>
            <w:vAlign w:val="bottom"/>
          </w:tcPr>
          <w:p w14:paraId="59D75178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5D49DA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  <w:tc>
          <w:tcPr>
            <w:tcW w:w="270" w:type="dxa"/>
          </w:tcPr>
          <w:p w14:paraId="79E70131" w14:textId="77777777" w:rsidR="00B1400A" w:rsidRPr="00104E8F" w:rsidRDefault="00B1400A" w:rsidP="006D42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259C34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(5,407)</w:t>
            </w:r>
          </w:p>
        </w:tc>
        <w:tc>
          <w:tcPr>
            <w:tcW w:w="264" w:type="dxa"/>
            <w:vAlign w:val="bottom"/>
          </w:tcPr>
          <w:p w14:paraId="73E643D7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3C57DD9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</w:tr>
      <w:tr w:rsidR="00B1400A" w:rsidRPr="00104E8F" w14:paraId="003505E9" w14:textId="77777777" w:rsidTr="006D4235">
        <w:trPr>
          <w:trHeight w:val="360"/>
        </w:trPr>
        <w:tc>
          <w:tcPr>
            <w:tcW w:w="3366" w:type="dxa"/>
          </w:tcPr>
          <w:p w14:paraId="1F9FC41F" w14:textId="77777777" w:rsidR="00B1400A" w:rsidRPr="00104E8F" w:rsidRDefault="00B1400A" w:rsidP="006D423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394AE" w14:textId="1EC6E09E" w:rsidR="00B1400A" w:rsidRPr="00104E8F" w:rsidRDefault="00803618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52,280</w:t>
            </w:r>
          </w:p>
        </w:tc>
        <w:tc>
          <w:tcPr>
            <w:tcW w:w="270" w:type="dxa"/>
            <w:vAlign w:val="bottom"/>
          </w:tcPr>
          <w:p w14:paraId="08DBB2A1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06EAD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59,481</w:t>
            </w:r>
          </w:p>
        </w:tc>
        <w:tc>
          <w:tcPr>
            <w:tcW w:w="270" w:type="dxa"/>
          </w:tcPr>
          <w:p w14:paraId="6182D8C8" w14:textId="77777777" w:rsidR="00B1400A" w:rsidRPr="00104E8F" w:rsidRDefault="00B1400A" w:rsidP="006D423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36D42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51,711</w:t>
            </w:r>
          </w:p>
        </w:tc>
        <w:tc>
          <w:tcPr>
            <w:tcW w:w="264" w:type="dxa"/>
            <w:vAlign w:val="bottom"/>
          </w:tcPr>
          <w:p w14:paraId="2B437FCE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ABB01" w14:textId="77777777" w:rsidR="00B1400A" w:rsidRPr="00104E8F" w:rsidRDefault="00B1400A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58,679</w:t>
            </w:r>
          </w:p>
        </w:tc>
      </w:tr>
    </w:tbl>
    <w:p w14:paraId="074B57D6" w14:textId="0D306861" w:rsidR="00B30C4A" w:rsidRPr="00104E8F" w:rsidRDefault="00B30C4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15211594" w14:textId="3145836F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52CFF827" w14:textId="0F6FC28E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4D877D3A" w14:textId="61DC0A63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51875C85" w14:textId="50F52B03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688003FB" w14:textId="1225919F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465047A5" w14:textId="10D95857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7D1EBB72" w14:textId="1F0A0D4F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5FAD6424" w14:textId="19E7AE1E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680F8418" w14:textId="364B8CB2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0B616BCC" w14:textId="33713080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185E6B9B" w14:textId="7952C942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77FFF2C4" w14:textId="31114AE8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5DD198BA" w14:textId="77777777" w:rsidR="00B1400A" w:rsidRPr="00104E8F" w:rsidRDefault="00B1400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6"/>
        <w:gridCol w:w="1166"/>
        <w:gridCol w:w="130"/>
        <w:gridCol w:w="115"/>
        <w:gridCol w:w="1142"/>
        <w:gridCol w:w="274"/>
        <w:gridCol w:w="1219"/>
      </w:tblGrid>
      <w:tr w:rsidR="006546AB" w:rsidRPr="00104E8F" w14:paraId="7AC2E1C5" w14:textId="77777777" w:rsidTr="005406E6">
        <w:tc>
          <w:tcPr>
            <w:tcW w:w="3698" w:type="dxa"/>
          </w:tcPr>
          <w:p w14:paraId="76FFD9C4" w14:textId="77777777" w:rsidR="006546AB" w:rsidRPr="00104E8F" w:rsidRDefault="006546AB" w:rsidP="001E05E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14:paraId="50522784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46AB" w:rsidRPr="00104E8F" w14:paraId="65592069" w14:textId="77777777" w:rsidTr="005406E6">
        <w:tc>
          <w:tcPr>
            <w:tcW w:w="3698" w:type="dxa"/>
          </w:tcPr>
          <w:p w14:paraId="215C3535" w14:textId="77777777" w:rsidR="006546AB" w:rsidRPr="00104E8F" w:rsidRDefault="006546AB" w:rsidP="001E05E5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14:paraId="697208CB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6C84C14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D1B9087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14:paraId="05846F27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44A8D20E" w14:textId="77777777" w:rsidR="006546AB" w:rsidRPr="00104E8F" w:rsidRDefault="006546AB" w:rsidP="001E05E5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104E8F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14:paraId="1B8F4758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14:paraId="62B0AFCB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2F54DAC2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546AB" w:rsidRPr="00104E8F" w14:paraId="47840B0D" w14:textId="77777777" w:rsidTr="005406E6">
        <w:tc>
          <w:tcPr>
            <w:tcW w:w="3698" w:type="dxa"/>
          </w:tcPr>
          <w:p w14:paraId="273D577A" w14:textId="77777777" w:rsidR="006546AB" w:rsidRPr="00104E8F" w:rsidRDefault="006546AB" w:rsidP="001E05E5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51BC68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6" w:type="dxa"/>
            <w:gridSpan w:val="2"/>
          </w:tcPr>
          <w:p w14:paraId="15B5E0DD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7D803428" w14:textId="77777777" w:rsidR="006546AB" w:rsidRPr="00104E8F" w:rsidRDefault="006546AB" w:rsidP="001E05E5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3A5DD360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3C82D2A2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14:paraId="01D752A5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14:paraId="3C8A237D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1A8037F3" w14:textId="77777777" w:rsidR="006546AB" w:rsidRPr="00104E8F" w:rsidRDefault="006546AB" w:rsidP="001E05E5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3EF1EF9" w14:textId="77777777" w:rsidR="006546AB" w:rsidRPr="00104E8F" w:rsidRDefault="006546AB" w:rsidP="001E05E5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6546AB" w:rsidRPr="00104E8F" w14:paraId="0042FEE5" w14:textId="77777777" w:rsidTr="005406E6">
        <w:trPr>
          <w:trHeight w:val="245"/>
        </w:trPr>
        <w:tc>
          <w:tcPr>
            <w:tcW w:w="3698" w:type="dxa"/>
          </w:tcPr>
          <w:p w14:paraId="2FA8CE56" w14:textId="77777777" w:rsidR="006546AB" w:rsidRPr="00104E8F" w:rsidRDefault="006546AB" w:rsidP="001E05E5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14:paraId="7A008032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46AB" w:rsidRPr="00104E8F" w14:paraId="33B2D928" w14:textId="77777777" w:rsidTr="005406E6">
        <w:tc>
          <w:tcPr>
            <w:tcW w:w="3698" w:type="dxa"/>
          </w:tcPr>
          <w:p w14:paraId="25394D11" w14:textId="77777777" w:rsidR="006546AB" w:rsidRPr="00104E8F" w:rsidRDefault="006546AB" w:rsidP="001E05E5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224E4FA8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2B706" w14:textId="77777777" w:rsidR="006546AB" w:rsidRPr="00104E8F" w:rsidRDefault="006546AB" w:rsidP="001E05E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D443699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CEF681E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77A2D41" w14:textId="77777777" w:rsidR="006546AB" w:rsidRPr="00104E8F" w:rsidRDefault="006546AB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526CEBC" w14:textId="77777777" w:rsidR="006546AB" w:rsidRPr="00104E8F" w:rsidRDefault="006546AB" w:rsidP="001E05E5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CD5DE01" w14:textId="77777777" w:rsidR="006546AB" w:rsidRPr="00104E8F" w:rsidRDefault="006546AB" w:rsidP="001E05E5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4871BB" w:rsidRPr="00104E8F" w14:paraId="2CA1E574" w14:textId="77777777" w:rsidTr="005406E6">
        <w:tc>
          <w:tcPr>
            <w:tcW w:w="3698" w:type="dxa"/>
            <w:vAlign w:val="center"/>
          </w:tcPr>
          <w:p w14:paraId="6F4192B1" w14:textId="77777777" w:rsidR="004871BB" w:rsidRPr="00104E8F" w:rsidRDefault="004871BB" w:rsidP="004871B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69" w:type="dxa"/>
          </w:tcPr>
          <w:p w14:paraId="41A59539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270" w:type="dxa"/>
          </w:tcPr>
          <w:p w14:paraId="085A8E8B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51B0E04" w14:textId="0B9FB8D1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(719)</w:t>
            </w:r>
          </w:p>
        </w:tc>
        <w:tc>
          <w:tcPr>
            <w:tcW w:w="245" w:type="dxa"/>
            <w:gridSpan w:val="2"/>
          </w:tcPr>
          <w:p w14:paraId="49F566AD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670CFAA" w14:textId="4424DA9C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10DB9E47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453C463" w14:textId="535F7F63" w:rsidR="004871BB" w:rsidRPr="00104E8F" w:rsidRDefault="00230D4E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</w:tr>
      <w:tr w:rsidR="004871BB" w:rsidRPr="00104E8F" w14:paraId="1DF0DC9D" w14:textId="77777777" w:rsidTr="005406E6">
        <w:tc>
          <w:tcPr>
            <w:tcW w:w="3698" w:type="dxa"/>
            <w:vAlign w:val="center"/>
          </w:tcPr>
          <w:p w14:paraId="59EC64A9" w14:textId="77777777" w:rsidR="004871BB" w:rsidRPr="00104E8F" w:rsidRDefault="004871BB" w:rsidP="004871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14:paraId="5CDE9936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22,771</w:t>
            </w:r>
          </w:p>
        </w:tc>
        <w:tc>
          <w:tcPr>
            <w:tcW w:w="270" w:type="dxa"/>
          </w:tcPr>
          <w:p w14:paraId="62A88315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5B9ADFE" w14:textId="70A009DC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(7,204)</w:t>
            </w:r>
          </w:p>
        </w:tc>
        <w:tc>
          <w:tcPr>
            <w:tcW w:w="245" w:type="dxa"/>
            <w:gridSpan w:val="2"/>
          </w:tcPr>
          <w:p w14:paraId="6F54E2A8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6882AC3" w14:textId="54E36458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0DD4BB0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4AD7867" w14:textId="27F093B6" w:rsidR="004871BB" w:rsidRPr="00104E8F" w:rsidRDefault="00230D4E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15,567</w:t>
            </w:r>
          </w:p>
        </w:tc>
      </w:tr>
      <w:tr w:rsidR="004871BB" w:rsidRPr="00104E8F" w14:paraId="7495FC6D" w14:textId="77777777" w:rsidTr="005406E6">
        <w:tc>
          <w:tcPr>
            <w:tcW w:w="3698" w:type="dxa"/>
          </w:tcPr>
          <w:p w14:paraId="3C4C3AAB" w14:textId="77777777" w:rsidR="004871BB" w:rsidRPr="00104E8F" w:rsidRDefault="004871BB" w:rsidP="004871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14:paraId="53737E79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10C7C552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AE99AB4" w14:textId="5662035D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4EE0C2E8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FA21E1E" w14:textId="328D5D5C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296A2497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80A7777" w14:textId="54491773" w:rsidR="004871BB" w:rsidRPr="00104E8F" w:rsidRDefault="00230D4E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4871BB" w:rsidRPr="00104E8F" w14:paraId="58FCACDD" w14:textId="77777777" w:rsidTr="004C3677">
        <w:tc>
          <w:tcPr>
            <w:tcW w:w="3698" w:type="dxa"/>
            <w:vAlign w:val="center"/>
          </w:tcPr>
          <w:p w14:paraId="3901C687" w14:textId="77777777" w:rsidR="004871BB" w:rsidRPr="00104E8F" w:rsidRDefault="004871BB" w:rsidP="004871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14:paraId="1429F64C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38,309</w:t>
            </w:r>
          </w:p>
        </w:tc>
        <w:tc>
          <w:tcPr>
            <w:tcW w:w="270" w:type="dxa"/>
          </w:tcPr>
          <w:p w14:paraId="28DA7F80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15A2CB0" w14:textId="71F220F5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45" w:type="dxa"/>
            <w:gridSpan w:val="2"/>
          </w:tcPr>
          <w:p w14:paraId="5B7137F3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17C4137" w14:textId="744360A5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36DEAFF3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1810D65F" w14:textId="2EF4AF5C" w:rsidR="004871BB" w:rsidRPr="00104E8F" w:rsidRDefault="00230D4E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38,713</w:t>
            </w:r>
          </w:p>
        </w:tc>
      </w:tr>
      <w:tr w:rsidR="004871BB" w:rsidRPr="00104E8F" w14:paraId="51B7E642" w14:textId="77777777" w:rsidTr="005406E6">
        <w:tc>
          <w:tcPr>
            <w:tcW w:w="3698" w:type="dxa"/>
            <w:vAlign w:val="center"/>
          </w:tcPr>
          <w:p w14:paraId="70807685" w14:textId="77777777" w:rsidR="004871BB" w:rsidRPr="00104E8F" w:rsidRDefault="004871BB" w:rsidP="004871B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</w:t>
            </w:r>
            <w:r w:rsidRPr="00104E8F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ที่ยังไม่เกิดขึ้นจริง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ในสินค้าคงเหลือ</w:t>
            </w:r>
          </w:p>
        </w:tc>
        <w:tc>
          <w:tcPr>
            <w:tcW w:w="1169" w:type="dxa"/>
          </w:tcPr>
          <w:p w14:paraId="0B4FBD29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0D1896A7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3584676" w14:textId="0241751B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(259)</w:t>
            </w:r>
          </w:p>
        </w:tc>
        <w:tc>
          <w:tcPr>
            <w:tcW w:w="245" w:type="dxa"/>
            <w:gridSpan w:val="2"/>
          </w:tcPr>
          <w:p w14:paraId="6C93BC69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AAFF40A" w14:textId="57DF8C0E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4B32130D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B11B775" w14:textId="4E701B12" w:rsidR="004871BB" w:rsidRPr="00104E8F" w:rsidRDefault="00230D4E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4871BB" w:rsidRPr="00104E8F" w14:paraId="79D86F4F" w14:textId="77777777" w:rsidTr="004C3677">
        <w:tc>
          <w:tcPr>
            <w:tcW w:w="3698" w:type="dxa"/>
          </w:tcPr>
          <w:p w14:paraId="17095B41" w14:textId="379D775C" w:rsidR="004871BB" w:rsidRPr="00104E8F" w:rsidRDefault="00587051" w:rsidP="004871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="004871BB"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ที่ยังไม่เกิดขึ้นจริงในสัญญา</w:t>
            </w:r>
          </w:p>
        </w:tc>
        <w:tc>
          <w:tcPr>
            <w:tcW w:w="1169" w:type="dxa"/>
          </w:tcPr>
          <w:p w14:paraId="5CFE87F4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29673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D428873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7C799956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FFC784B" w14:textId="3DCB4E31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739FBF6B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27F5478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1BB" w:rsidRPr="00104E8F" w14:paraId="490BEB6F" w14:textId="77777777" w:rsidTr="005406E6">
        <w:tc>
          <w:tcPr>
            <w:tcW w:w="3698" w:type="dxa"/>
          </w:tcPr>
          <w:p w14:paraId="7F33233B" w14:textId="77777777" w:rsidR="004871BB" w:rsidRPr="00104E8F" w:rsidRDefault="004871BB" w:rsidP="004871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</w:tcPr>
          <w:p w14:paraId="67DB803F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D3EDCA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F5656B7" w14:textId="069C9AB4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45" w:type="dxa"/>
            <w:gridSpan w:val="2"/>
          </w:tcPr>
          <w:p w14:paraId="0E499FE5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987DFDF" w14:textId="281A015A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2CA43306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2462BD2" w14:textId="0305A8D0" w:rsidR="004871BB" w:rsidRPr="00104E8F" w:rsidRDefault="00230D4E" w:rsidP="00230D4E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E384F" w:rsidRPr="00104E8F" w14:paraId="569C1D41" w14:textId="77777777" w:rsidTr="004C3677">
        <w:tc>
          <w:tcPr>
            <w:tcW w:w="3698" w:type="dxa"/>
            <w:vAlign w:val="center"/>
          </w:tcPr>
          <w:p w14:paraId="366588A8" w14:textId="77777777" w:rsidR="00DE384F" w:rsidRPr="00104E8F" w:rsidRDefault="00DE384F" w:rsidP="00DE384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1426B03F" w14:textId="70387122" w:rsidR="00DE384F" w:rsidRPr="00104E8F" w:rsidRDefault="00DE384F" w:rsidP="00DE38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การทำสัญญา</w:t>
            </w:r>
          </w:p>
        </w:tc>
        <w:tc>
          <w:tcPr>
            <w:tcW w:w="1169" w:type="dxa"/>
          </w:tcPr>
          <w:p w14:paraId="37308844" w14:textId="77777777" w:rsidR="00DE384F" w:rsidRPr="00104E8F" w:rsidRDefault="00DE384F" w:rsidP="00DE384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442034" w14:textId="405926C1" w:rsidR="00DE384F" w:rsidRPr="00104E8F" w:rsidRDefault="00DE384F" w:rsidP="00DE384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43105" w14:textId="77777777" w:rsidR="00DE384F" w:rsidRPr="00104E8F" w:rsidRDefault="00DE384F" w:rsidP="00DE384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C575481" w14:textId="77777777" w:rsidR="00DE384F" w:rsidRPr="00104E8F" w:rsidRDefault="00DE384F" w:rsidP="00DE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3298D9F" w14:textId="5BE85D7C" w:rsidR="00DE384F" w:rsidRPr="00104E8F" w:rsidRDefault="00DE384F" w:rsidP="00DE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45" w:type="dxa"/>
            <w:gridSpan w:val="2"/>
          </w:tcPr>
          <w:p w14:paraId="0C2AC988" w14:textId="77777777" w:rsidR="00DE384F" w:rsidRPr="00104E8F" w:rsidRDefault="00DE384F" w:rsidP="00DE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08225CB" w14:textId="05122AC6" w:rsidR="00DE384F" w:rsidRPr="00104E8F" w:rsidRDefault="00DE384F" w:rsidP="00DE384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7BF0D035" w14:textId="77777777" w:rsidR="00DE384F" w:rsidRPr="00104E8F" w:rsidRDefault="00DE384F" w:rsidP="00DE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9010757" w14:textId="77777777" w:rsidR="00DE384F" w:rsidRPr="00104E8F" w:rsidRDefault="00DE384F" w:rsidP="00DE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0707DEF" w14:textId="3D51DFBC" w:rsidR="00DE384F" w:rsidRPr="00104E8F" w:rsidRDefault="00DE384F" w:rsidP="00DE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4871BB" w:rsidRPr="00104E8F" w14:paraId="5908F5A8" w14:textId="77777777" w:rsidTr="005406E6">
        <w:tc>
          <w:tcPr>
            <w:tcW w:w="3698" w:type="dxa"/>
            <w:vAlign w:val="bottom"/>
          </w:tcPr>
          <w:p w14:paraId="6953DA7D" w14:textId="77777777" w:rsidR="004871BB" w:rsidRPr="00104E8F" w:rsidRDefault="004871BB" w:rsidP="004871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0F1CD18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6755E9D5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65F88198" w14:textId="40E794C0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09908FAB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9E458BC" w14:textId="08B2AA19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182CCDF6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9E6098C" w14:textId="548B3341" w:rsidR="004871BB" w:rsidRPr="00104E8F" w:rsidRDefault="00230D4E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4871BB" w:rsidRPr="00104E8F" w14:paraId="332E3B63" w14:textId="77777777" w:rsidTr="004C3677">
        <w:tc>
          <w:tcPr>
            <w:tcW w:w="3698" w:type="dxa"/>
            <w:vAlign w:val="bottom"/>
          </w:tcPr>
          <w:p w14:paraId="47C517E8" w14:textId="77777777" w:rsidR="004871BB" w:rsidRPr="00104E8F" w:rsidRDefault="004871BB" w:rsidP="004871B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F32EC01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65,426</w:t>
            </w:r>
          </w:p>
        </w:tc>
        <w:tc>
          <w:tcPr>
            <w:tcW w:w="270" w:type="dxa"/>
          </w:tcPr>
          <w:p w14:paraId="0F94E292" w14:textId="77777777" w:rsidR="004871BB" w:rsidRPr="00104E8F" w:rsidRDefault="004871BB" w:rsidP="004871BB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4A66C" w14:textId="6164922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(7,73</w:t>
            </w:r>
            <w:r w:rsidR="00230D4E" w:rsidRPr="00104E8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5C315D97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05A52" w14:textId="1EE28B7D" w:rsidR="004871BB" w:rsidRPr="00104E8F" w:rsidRDefault="004871BB" w:rsidP="004871BB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75F5EE47" w14:textId="77777777" w:rsidR="004871BB" w:rsidRPr="00104E8F" w:rsidRDefault="004871BB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6C3089C" w14:textId="33F8EA26" w:rsidR="004871BB" w:rsidRPr="00104E8F" w:rsidRDefault="00230D4E" w:rsidP="0048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57,687</w:t>
            </w:r>
          </w:p>
        </w:tc>
      </w:tr>
    </w:tbl>
    <w:p w14:paraId="71EF421B" w14:textId="77777777" w:rsidR="00B30C4A" w:rsidRPr="00104E8F" w:rsidRDefault="00B30C4A" w:rsidP="00B30C4A">
      <w:pPr>
        <w:rPr>
          <w:rFonts w:asciiTheme="minorBidi" w:hAnsiTheme="minorBidi" w:cstheme="minorBidi"/>
          <w:sz w:val="30"/>
          <w:szCs w:val="30"/>
        </w:rPr>
      </w:pPr>
    </w:p>
    <w:tbl>
      <w:tblPr>
        <w:tblW w:w="91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1172"/>
        <w:gridCol w:w="245"/>
        <w:gridCol w:w="1142"/>
        <w:gridCol w:w="274"/>
        <w:gridCol w:w="1219"/>
      </w:tblGrid>
      <w:tr w:rsidR="00B30C4A" w:rsidRPr="00104E8F" w14:paraId="29DB922D" w14:textId="77777777" w:rsidTr="0007719E">
        <w:tc>
          <w:tcPr>
            <w:tcW w:w="3698" w:type="dxa"/>
          </w:tcPr>
          <w:p w14:paraId="02C7EFE9" w14:textId="77777777" w:rsidR="00B30C4A" w:rsidRPr="00104E8F" w:rsidRDefault="00B30C4A" w:rsidP="0007719E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4B4B78EA" w14:textId="77777777" w:rsidR="00B30C4A" w:rsidRPr="00104E8F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767D" w14:textId="77777777" w:rsidR="00B30C4A" w:rsidRPr="00104E8F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4505CD8" w14:textId="77777777" w:rsidR="00B30C4A" w:rsidRPr="00104E8F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A06B697" w14:textId="77777777" w:rsidR="00B30C4A" w:rsidRPr="00104E8F" w:rsidRDefault="00B30C4A" w:rsidP="0007719E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E979CE3" w14:textId="77777777" w:rsidR="00B30C4A" w:rsidRPr="00104E8F" w:rsidRDefault="00B30C4A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6AAF19" w14:textId="77777777" w:rsidR="00B30C4A" w:rsidRPr="00104E8F" w:rsidRDefault="00B30C4A" w:rsidP="0007719E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CCC04A9" w14:textId="77777777" w:rsidR="00B30C4A" w:rsidRPr="00104E8F" w:rsidRDefault="00B30C4A" w:rsidP="0007719E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C0B82" w:rsidRPr="00104E8F" w14:paraId="1518236B" w14:textId="77777777" w:rsidTr="007D0E0F">
        <w:tc>
          <w:tcPr>
            <w:tcW w:w="3698" w:type="dxa"/>
          </w:tcPr>
          <w:p w14:paraId="67838676" w14:textId="77777777" w:rsidR="008C0B82" w:rsidRPr="00104E8F" w:rsidRDefault="008C0B82" w:rsidP="008C0B82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14:paraId="3BCA4CF6" w14:textId="2808B73E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  <w:tc>
          <w:tcPr>
            <w:tcW w:w="270" w:type="dxa"/>
          </w:tcPr>
          <w:p w14:paraId="5AF74904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B8FB83" w14:textId="129AD493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45" w:type="dxa"/>
          </w:tcPr>
          <w:p w14:paraId="6295C15B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627A810" w14:textId="4CCCC32C" w:rsidR="008C0B82" w:rsidRPr="00104E8F" w:rsidRDefault="008C0B82" w:rsidP="008C0B8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A6725C8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2215DCC" w14:textId="6D04D111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(5,183)</w:t>
            </w:r>
          </w:p>
        </w:tc>
      </w:tr>
      <w:tr w:rsidR="008C0B82" w:rsidRPr="00104E8F" w14:paraId="2B289015" w14:textId="77777777" w:rsidTr="004C3677">
        <w:tc>
          <w:tcPr>
            <w:tcW w:w="3698" w:type="dxa"/>
          </w:tcPr>
          <w:p w14:paraId="5A137E36" w14:textId="77777777" w:rsidR="008C0B82" w:rsidRPr="00104E8F" w:rsidRDefault="008C0B82" w:rsidP="008C0B82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14:paraId="38DDBC41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BCCE6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4071BD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E5845DD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B7CFFD6" w14:textId="1B5F8FF3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6F7255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F820C8F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B82" w:rsidRPr="00104E8F" w14:paraId="5B195B86" w14:textId="77777777" w:rsidTr="002D1BF8">
        <w:tc>
          <w:tcPr>
            <w:tcW w:w="3698" w:type="dxa"/>
          </w:tcPr>
          <w:p w14:paraId="4E2C5011" w14:textId="77777777" w:rsidR="008C0B82" w:rsidRPr="00104E8F" w:rsidRDefault="008C0B82" w:rsidP="008C0B82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5087F3C" w14:textId="1F292A39" w:rsidR="008C0B82" w:rsidRPr="00104E8F" w:rsidRDefault="008C0B82" w:rsidP="008C0B8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05D939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56B0A91" w14:textId="42883979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45" w:type="dxa"/>
          </w:tcPr>
          <w:p w14:paraId="6681329E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57FD55B" w14:textId="62D4DE43" w:rsidR="008C0B82" w:rsidRPr="00104E8F" w:rsidRDefault="008C0B82" w:rsidP="008C0B8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1428C480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B071E11" w14:textId="6F90B2A1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8C0B82" w:rsidRPr="00104E8F" w14:paraId="3CA9C24C" w14:textId="77777777" w:rsidTr="007D0E0F">
        <w:tc>
          <w:tcPr>
            <w:tcW w:w="3698" w:type="dxa"/>
            <w:vAlign w:val="bottom"/>
          </w:tcPr>
          <w:p w14:paraId="76D90C80" w14:textId="77777777" w:rsidR="008C0B82" w:rsidRPr="00104E8F" w:rsidRDefault="008C0B82" w:rsidP="008C0B82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FC18F1F" w14:textId="4C6444F3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(5,945)</w:t>
            </w:r>
          </w:p>
        </w:tc>
        <w:tc>
          <w:tcPr>
            <w:tcW w:w="270" w:type="dxa"/>
          </w:tcPr>
          <w:p w14:paraId="3F9C8595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2BD7F91" w14:textId="0C0FA0B5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45" w:type="dxa"/>
          </w:tcPr>
          <w:p w14:paraId="6AD3C0BB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5A4DE" w14:textId="20018C46" w:rsidR="008C0B82" w:rsidRPr="00104E8F" w:rsidRDefault="00FA23E9" w:rsidP="008C0B8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7FE2B7E1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37B52DC5" w14:textId="719C7A14" w:rsidR="008C0B82" w:rsidRPr="00104E8F" w:rsidRDefault="00FA23E9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(5,407)</w:t>
            </w:r>
          </w:p>
        </w:tc>
      </w:tr>
      <w:tr w:rsidR="008C0B82" w:rsidRPr="00104E8F" w14:paraId="72488E35" w14:textId="77777777" w:rsidTr="0007719E">
        <w:tc>
          <w:tcPr>
            <w:tcW w:w="3698" w:type="dxa"/>
            <w:vAlign w:val="bottom"/>
          </w:tcPr>
          <w:p w14:paraId="578FAE62" w14:textId="77777777" w:rsidR="008C0B82" w:rsidRPr="00104E8F" w:rsidRDefault="008C0B82" w:rsidP="008C0B82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E21B819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07066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C04C04F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D528CF0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22F59ECB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3D98FC9" w14:textId="77777777" w:rsidR="008C0B82" w:rsidRPr="00104E8F" w:rsidRDefault="008C0B82" w:rsidP="008C0B82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C6DFB26" w14:textId="77777777" w:rsidR="008C0B82" w:rsidRPr="00104E8F" w:rsidRDefault="008C0B82" w:rsidP="008C0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11D0D" w:rsidRPr="00104E8F" w14:paraId="23357640" w14:textId="77777777" w:rsidTr="004C3677">
        <w:tc>
          <w:tcPr>
            <w:tcW w:w="3698" w:type="dxa"/>
            <w:vAlign w:val="bottom"/>
          </w:tcPr>
          <w:p w14:paraId="64848A4D" w14:textId="77777777" w:rsidR="00711D0D" w:rsidRPr="00104E8F" w:rsidRDefault="00711D0D" w:rsidP="00711D0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BBAA056" w14:textId="0A4419D5" w:rsidR="00711D0D" w:rsidRPr="00104E8F" w:rsidRDefault="00711D0D" w:rsidP="0071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59,481</w:t>
            </w:r>
          </w:p>
        </w:tc>
        <w:tc>
          <w:tcPr>
            <w:tcW w:w="270" w:type="dxa"/>
          </w:tcPr>
          <w:p w14:paraId="51A5E074" w14:textId="77777777" w:rsidR="00711D0D" w:rsidRPr="00104E8F" w:rsidRDefault="00711D0D" w:rsidP="00711D0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3A09A7B" w14:textId="1BE4C7EE" w:rsidR="00711D0D" w:rsidRPr="00104E8F" w:rsidRDefault="00711D0D" w:rsidP="0071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(7,201)</w:t>
            </w:r>
          </w:p>
        </w:tc>
        <w:tc>
          <w:tcPr>
            <w:tcW w:w="245" w:type="dxa"/>
          </w:tcPr>
          <w:p w14:paraId="23534072" w14:textId="77777777" w:rsidR="00711D0D" w:rsidRPr="00104E8F" w:rsidRDefault="00711D0D" w:rsidP="0071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vAlign w:val="bottom"/>
          </w:tcPr>
          <w:p w14:paraId="4BDC0E22" w14:textId="1BAC6D63" w:rsidR="00711D0D" w:rsidRPr="00104E8F" w:rsidRDefault="00711D0D" w:rsidP="00711D0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4171B72" w14:textId="77777777" w:rsidR="00711D0D" w:rsidRPr="00104E8F" w:rsidRDefault="00711D0D" w:rsidP="00711D0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1584D03D" w14:textId="33B63338" w:rsidR="00711D0D" w:rsidRPr="00104E8F" w:rsidRDefault="00711D0D" w:rsidP="00711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52,280</w:t>
            </w:r>
          </w:p>
        </w:tc>
      </w:tr>
    </w:tbl>
    <w:p w14:paraId="550630AB" w14:textId="77777777" w:rsidR="00B30C4A" w:rsidRPr="00104E8F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6985EB88" w14:textId="77777777" w:rsidR="00B30C4A" w:rsidRPr="00104E8F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51A9B153" w14:textId="77777777" w:rsidR="00B30C4A" w:rsidRPr="00104E8F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76048CB9" w14:textId="4CDCF7ED" w:rsidR="00B30C4A" w:rsidRPr="00104E8F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54202F90" w14:textId="71CD99CD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77923C4A" w14:textId="401FD599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0522C05" w14:textId="0B6F82B4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4FF5E06C" w14:textId="26AF6F72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33532495" w14:textId="17AF3C80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38B0C235" w14:textId="70173E92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46C866A4" w14:textId="1116884F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877F34D" w14:textId="1CBD9815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30801F91" w14:textId="3E47D185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643DBEF8" w14:textId="2FD42043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77E680F4" w14:textId="60EE0FF1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7E681C5" w14:textId="510D27A6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00B6F748" w14:textId="06392ED2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5AC5E177" w14:textId="746779E3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40BBEA62" w14:textId="041B8141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E3A5150" w14:textId="0E4E3478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693FA13B" w14:textId="491932C5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66BD7D57" w14:textId="0E7E6147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1669F23" w14:textId="78F3B9FC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3932E232" w14:textId="701C767F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0EFADA47" w14:textId="48949E40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0887C988" w14:textId="5C4B166F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47A88AB9" w14:textId="27DEB25A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56CE3B0" w14:textId="5D67AB3B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6D20DD88" w14:textId="20DFA837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3F44F88F" w14:textId="540050BA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B25D40D" w14:textId="6544C073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1997F1CB" w14:textId="7523AF71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750E72D1" w14:textId="4657A400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B3B7961" w14:textId="23AC4EDD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45A38D9" w14:textId="34439807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202C0B0E" w14:textId="54B0C8A3" w:rsidR="00B1400A" w:rsidRPr="00104E8F" w:rsidRDefault="00B1400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exact"/>
        <w:ind w:left="547"/>
        <w:rPr>
          <w:rFonts w:ascii="Angsana New" w:hAnsi="Angsana New"/>
          <w:sz w:val="30"/>
          <w:szCs w:val="30"/>
        </w:rPr>
      </w:pPr>
    </w:p>
    <w:p w14:paraId="63C6EE67" w14:textId="0FA92267" w:rsidR="00423BEF" w:rsidRPr="00104E8F" w:rsidRDefault="00423BEF"/>
    <w:tbl>
      <w:tblPr>
        <w:tblW w:w="91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6"/>
        <w:gridCol w:w="1166"/>
        <w:gridCol w:w="130"/>
        <w:gridCol w:w="115"/>
        <w:gridCol w:w="1142"/>
        <w:gridCol w:w="274"/>
        <w:gridCol w:w="1219"/>
      </w:tblGrid>
      <w:tr w:rsidR="0039345C" w:rsidRPr="00104E8F" w14:paraId="4D5DCC7F" w14:textId="77777777" w:rsidTr="002D1BF8">
        <w:tc>
          <w:tcPr>
            <w:tcW w:w="3698" w:type="dxa"/>
          </w:tcPr>
          <w:p w14:paraId="413989E1" w14:textId="77777777" w:rsidR="0039345C" w:rsidRPr="00104E8F" w:rsidRDefault="0039345C" w:rsidP="002D1BF8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14:paraId="576B6064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345C" w:rsidRPr="00104E8F" w14:paraId="144E4F2D" w14:textId="77777777" w:rsidTr="002D1BF8">
        <w:tc>
          <w:tcPr>
            <w:tcW w:w="3698" w:type="dxa"/>
          </w:tcPr>
          <w:p w14:paraId="227AFAC2" w14:textId="77777777" w:rsidR="0039345C" w:rsidRPr="00104E8F" w:rsidRDefault="0039345C" w:rsidP="002D1BF8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14:paraId="62F2970D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F99BEDE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183C08C4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14:paraId="522910EF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0C7B707A" w14:textId="77777777" w:rsidR="0039345C" w:rsidRPr="00104E8F" w:rsidRDefault="0039345C" w:rsidP="002D1BF8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104E8F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14:paraId="7696AF04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14:paraId="0DC51D39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DFED56B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9345C" w:rsidRPr="00104E8F" w14:paraId="728D9832" w14:textId="77777777" w:rsidTr="002D1BF8">
        <w:tc>
          <w:tcPr>
            <w:tcW w:w="3698" w:type="dxa"/>
          </w:tcPr>
          <w:p w14:paraId="1B403B01" w14:textId="77777777" w:rsidR="0039345C" w:rsidRPr="00104E8F" w:rsidRDefault="0039345C" w:rsidP="002D1BF8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245E0C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6" w:type="dxa"/>
            <w:gridSpan w:val="2"/>
          </w:tcPr>
          <w:p w14:paraId="3038AD2E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095887BE" w14:textId="77777777" w:rsidR="0039345C" w:rsidRPr="00104E8F" w:rsidRDefault="0039345C" w:rsidP="002D1BF8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245C492F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03705CA8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14:paraId="089F3E93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14:paraId="603040F4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3638A948" w14:textId="77777777" w:rsidR="0039345C" w:rsidRPr="00104E8F" w:rsidRDefault="0039345C" w:rsidP="002D1BF8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6C3046D" w14:textId="77777777" w:rsidR="0039345C" w:rsidRPr="00104E8F" w:rsidRDefault="0039345C" w:rsidP="002D1BF8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39345C" w:rsidRPr="00104E8F" w14:paraId="4139EE5F" w14:textId="77777777" w:rsidTr="002D1BF8">
        <w:trPr>
          <w:trHeight w:val="245"/>
        </w:trPr>
        <w:tc>
          <w:tcPr>
            <w:tcW w:w="3698" w:type="dxa"/>
          </w:tcPr>
          <w:p w14:paraId="3D14A4C2" w14:textId="77777777" w:rsidR="0039345C" w:rsidRPr="00104E8F" w:rsidRDefault="0039345C" w:rsidP="002D1BF8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14:paraId="5C018436" w14:textId="77777777" w:rsidR="0039345C" w:rsidRPr="00104E8F" w:rsidRDefault="0039345C" w:rsidP="002D1BF8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345C" w:rsidRPr="00104E8F" w14:paraId="20D5921E" w14:textId="77777777" w:rsidTr="002D1BF8">
        <w:tc>
          <w:tcPr>
            <w:tcW w:w="3698" w:type="dxa"/>
          </w:tcPr>
          <w:p w14:paraId="667A9BC9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08B74FBB" w14:textId="77777777" w:rsidR="0039345C" w:rsidRPr="00104E8F" w:rsidRDefault="0039345C" w:rsidP="002D1BF8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A6703" w14:textId="77777777" w:rsidR="0039345C" w:rsidRPr="00104E8F" w:rsidRDefault="0039345C" w:rsidP="002D1BF8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1CED321" w14:textId="77777777" w:rsidR="0039345C" w:rsidRPr="00104E8F" w:rsidRDefault="0039345C" w:rsidP="002D1BF8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16866857" w14:textId="77777777" w:rsidR="0039345C" w:rsidRPr="00104E8F" w:rsidRDefault="0039345C" w:rsidP="002D1BF8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D5D92CB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9D550A2" w14:textId="77777777" w:rsidR="0039345C" w:rsidRPr="00104E8F" w:rsidRDefault="0039345C" w:rsidP="002D1BF8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17833D5B" w14:textId="77777777" w:rsidR="0039345C" w:rsidRPr="00104E8F" w:rsidRDefault="0039345C" w:rsidP="002D1BF8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39345C" w:rsidRPr="00104E8F" w14:paraId="4E2C4DB9" w14:textId="77777777" w:rsidTr="002D1BF8">
        <w:tc>
          <w:tcPr>
            <w:tcW w:w="3698" w:type="dxa"/>
            <w:vAlign w:val="center"/>
          </w:tcPr>
          <w:p w14:paraId="3C535C5E" w14:textId="77777777" w:rsidR="0039345C" w:rsidRPr="00104E8F" w:rsidRDefault="0039345C" w:rsidP="002D1B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69" w:type="dxa"/>
          </w:tcPr>
          <w:p w14:paraId="650B6953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  <w:tc>
          <w:tcPr>
            <w:tcW w:w="270" w:type="dxa"/>
          </w:tcPr>
          <w:p w14:paraId="01D47391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E62300E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  <w:tc>
          <w:tcPr>
            <w:tcW w:w="245" w:type="dxa"/>
            <w:gridSpan w:val="2"/>
          </w:tcPr>
          <w:p w14:paraId="27DA73A3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29309F0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DF0E7DF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DFC2BE1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</w:tr>
      <w:tr w:rsidR="0039345C" w:rsidRPr="00104E8F" w14:paraId="0CE3A1E1" w14:textId="77777777" w:rsidTr="002D1BF8">
        <w:tc>
          <w:tcPr>
            <w:tcW w:w="3698" w:type="dxa"/>
            <w:vAlign w:val="center"/>
          </w:tcPr>
          <w:p w14:paraId="14AE9D22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14:paraId="09CEDC8C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19,508</w:t>
            </w:r>
          </w:p>
        </w:tc>
        <w:tc>
          <w:tcPr>
            <w:tcW w:w="270" w:type="dxa"/>
          </w:tcPr>
          <w:p w14:paraId="5FEFAD5E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8DAC612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3,263</w:t>
            </w:r>
          </w:p>
        </w:tc>
        <w:tc>
          <w:tcPr>
            <w:tcW w:w="245" w:type="dxa"/>
            <w:gridSpan w:val="2"/>
          </w:tcPr>
          <w:p w14:paraId="4BED48A0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90802C8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735F98A1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56F60DC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22,771</w:t>
            </w:r>
          </w:p>
        </w:tc>
      </w:tr>
      <w:tr w:rsidR="0039345C" w:rsidRPr="00104E8F" w14:paraId="5973941A" w14:textId="77777777" w:rsidTr="002D1BF8">
        <w:tc>
          <w:tcPr>
            <w:tcW w:w="3698" w:type="dxa"/>
          </w:tcPr>
          <w:p w14:paraId="13C5F2EF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14:paraId="2C056529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6606A16C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76B89AC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638D525D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F9DB38B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1FFDBBB5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416CAEB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39345C" w:rsidRPr="00104E8F" w14:paraId="16AA6507" w14:textId="77777777" w:rsidTr="002D1BF8">
        <w:tc>
          <w:tcPr>
            <w:tcW w:w="3698" w:type="dxa"/>
            <w:vAlign w:val="center"/>
          </w:tcPr>
          <w:p w14:paraId="42059784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14:paraId="6B927645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22,846</w:t>
            </w:r>
          </w:p>
        </w:tc>
        <w:tc>
          <w:tcPr>
            <w:tcW w:w="270" w:type="dxa"/>
          </w:tcPr>
          <w:p w14:paraId="6CD034AB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A816ADA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11,659</w:t>
            </w:r>
          </w:p>
        </w:tc>
        <w:tc>
          <w:tcPr>
            <w:tcW w:w="245" w:type="dxa"/>
            <w:gridSpan w:val="2"/>
          </w:tcPr>
          <w:p w14:paraId="21ECE1DF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7A1F617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  <w:tc>
          <w:tcPr>
            <w:tcW w:w="274" w:type="dxa"/>
          </w:tcPr>
          <w:p w14:paraId="3B6A8E2C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1DD0235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38,309</w:t>
            </w:r>
          </w:p>
        </w:tc>
      </w:tr>
      <w:tr w:rsidR="0039345C" w:rsidRPr="00104E8F" w14:paraId="39285838" w14:textId="77777777" w:rsidTr="002D1BF8">
        <w:tc>
          <w:tcPr>
            <w:tcW w:w="3698" w:type="dxa"/>
            <w:vAlign w:val="center"/>
          </w:tcPr>
          <w:p w14:paraId="21F272BF" w14:textId="77777777" w:rsidR="0039345C" w:rsidRPr="00104E8F" w:rsidRDefault="0039345C" w:rsidP="002D1B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</w:t>
            </w:r>
            <w:r w:rsidRPr="00104E8F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ที่ยังไม่เกิดขึ้นจริง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ในสินค้าคงเหลือ</w:t>
            </w:r>
          </w:p>
        </w:tc>
        <w:tc>
          <w:tcPr>
            <w:tcW w:w="1169" w:type="dxa"/>
          </w:tcPr>
          <w:p w14:paraId="6D28D284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220F695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5A089DE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45" w:type="dxa"/>
            <w:gridSpan w:val="2"/>
          </w:tcPr>
          <w:p w14:paraId="0AD5FE64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E8CF5A7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10B8F1C5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21FCDD6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39345C" w:rsidRPr="00104E8F" w14:paraId="650C1EFC" w14:textId="77777777" w:rsidTr="002D1BF8">
        <w:tc>
          <w:tcPr>
            <w:tcW w:w="3698" w:type="dxa"/>
          </w:tcPr>
          <w:p w14:paraId="5BCD2F23" w14:textId="490A9500" w:rsidR="0039345C" w:rsidRPr="00104E8F" w:rsidRDefault="00587051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="0039345C"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ที่ยังไม่เกิดขึ้นจริงในสัญญา</w:t>
            </w:r>
          </w:p>
        </w:tc>
        <w:tc>
          <w:tcPr>
            <w:tcW w:w="1169" w:type="dxa"/>
          </w:tcPr>
          <w:p w14:paraId="699646E7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AE90E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A3B8F76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79FB5F61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B871150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47AFF451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43CA17D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45C" w:rsidRPr="00104E8F" w14:paraId="42A25669" w14:textId="77777777" w:rsidTr="002D1BF8">
        <w:tc>
          <w:tcPr>
            <w:tcW w:w="3698" w:type="dxa"/>
          </w:tcPr>
          <w:p w14:paraId="1D0D9CF0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vAlign w:val="bottom"/>
          </w:tcPr>
          <w:p w14:paraId="2E4A728A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18D951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955F9AD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5" w:type="dxa"/>
            <w:gridSpan w:val="2"/>
          </w:tcPr>
          <w:p w14:paraId="0258486E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FDF4AA1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043EAB7B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3453F82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9345C" w:rsidRPr="00104E8F" w14:paraId="01D34986" w14:textId="77777777" w:rsidTr="002D1BF8">
        <w:tc>
          <w:tcPr>
            <w:tcW w:w="3698" w:type="dxa"/>
            <w:vAlign w:val="bottom"/>
          </w:tcPr>
          <w:p w14:paraId="68D9E178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9ABA4F2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18E37E0E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6A67A405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250C31DA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FE15076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61D897A8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3EEB3C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39345C" w:rsidRPr="00104E8F" w14:paraId="7F3181A2" w14:textId="77777777" w:rsidTr="002D1BF8">
        <w:tc>
          <w:tcPr>
            <w:tcW w:w="3698" w:type="dxa"/>
            <w:vAlign w:val="bottom"/>
          </w:tcPr>
          <w:p w14:paraId="21B83C4C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3EE064E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46,894</w:t>
            </w:r>
          </w:p>
        </w:tc>
        <w:tc>
          <w:tcPr>
            <w:tcW w:w="270" w:type="dxa"/>
          </w:tcPr>
          <w:p w14:paraId="4D74AEE2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5F80F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14,728</w:t>
            </w:r>
          </w:p>
        </w:tc>
        <w:tc>
          <w:tcPr>
            <w:tcW w:w="245" w:type="dxa"/>
            <w:gridSpan w:val="2"/>
          </w:tcPr>
          <w:p w14:paraId="32EA16C4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9782356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3,804</w:t>
            </w:r>
          </w:p>
        </w:tc>
        <w:tc>
          <w:tcPr>
            <w:tcW w:w="274" w:type="dxa"/>
          </w:tcPr>
          <w:p w14:paraId="70F074AE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3B91A44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65,426</w:t>
            </w:r>
          </w:p>
        </w:tc>
      </w:tr>
    </w:tbl>
    <w:p w14:paraId="217588DA" w14:textId="166E248C" w:rsidR="00B30C4A" w:rsidRPr="00104E8F" w:rsidRDefault="00B30C4A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1172"/>
        <w:gridCol w:w="245"/>
        <w:gridCol w:w="1142"/>
        <w:gridCol w:w="274"/>
        <w:gridCol w:w="1219"/>
      </w:tblGrid>
      <w:tr w:rsidR="0039345C" w:rsidRPr="00104E8F" w14:paraId="65B5878D" w14:textId="77777777" w:rsidTr="002D1BF8">
        <w:tc>
          <w:tcPr>
            <w:tcW w:w="3698" w:type="dxa"/>
          </w:tcPr>
          <w:p w14:paraId="3ED0B392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14:paraId="6785BC55" w14:textId="77777777" w:rsidR="0039345C" w:rsidRPr="00104E8F" w:rsidRDefault="0039345C" w:rsidP="002D1BF8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6EFFC" w14:textId="77777777" w:rsidR="0039345C" w:rsidRPr="00104E8F" w:rsidRDefault="0039345C" w:rsidP="002D1BF8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98147A1" w14:textId="77777777" w:rsidR="0039345C" w:rsidRPr="00104E8F" w:rsidRDefault="0039345C" w:rsidP="002D1BF8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FA59DFE" w14:textId="77777777" w:rsidR="0039345C" w:rsidRPr="00104E8F" w:rsidRDefault="0039345C" w:rsidP="002D1BF8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FAADD15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8F0573A" w14:textId="77777777" w:rsidR="0039345C" w:rsidRPr="00104E8F" w:rsidRDefault="0039345C" w:rsidP="002D1BF8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74F3BC9" w14:textId="77777777" w:rsidR="0039345C" w:rsidRPr="00104E8F" w:rsidRDefault="0039345C" w:rsidP="002D1BF8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39345C" w:rsidRPr="00104E8F" w14:paraId="71B1B63B" w14:textId="77777777" w:rsidTr="002D1BF8">
        <w:tc>
          <w:tcPr>
            <w:tcW w:w="3698" w:type="dxa"/>
          </w:tcPr>
          <w:p w14:paraId="001E1DE5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14:paraId="1E6D7C5C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(6,559)</w:t>
            </w:r>
          </w:p>
        </w:tc>
        <w:tc>
          <w:tcPr>
            <w:tcW w:w="270" w:type="dxa"/>
          </w:tcPr>
          <w:p w14:paraId="6948A8AB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7B88C8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45" w:type="dxa"/>
          </w:tcPr>
          <w:p w14:paraId="553B2045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851D912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70177DB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E5FF11C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</w:tr>
      <w:tr w:rsidR="0039345C" w:rsidRPr="00104E8F" w14:paraId="2956E746" w14:textId="77777777" w:rsidTr="002D1BF8">
        <w:tc>
          <w:tcPr>
            <w:tcW w:w="3698" w:type="dxa"/>
          </w:tcPr>
          <w:p w14:paraId="49A8E766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14:paraId="6FC21888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40981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5D4326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3E5E5DE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5B0400D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5961ABA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A8C098B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45C" w:rsidRPr="00104E8F" w14:paraId="0C049D21" w14:textId="77777777" w:rsidTr="002D1BF8">
        <w:tc>
          <w:tcPr>
            <w:tcW w:w="3698" w:type="dxa"/>
          </w:tcPr>
          <w:p w14:paraId="05F330BD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A18100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70" w:type="dxa"/>
          </w:tcPr>
          <w:p w14:paraId="17DEBBA3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6D11F80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45" w:type="dxa"/>
          </w:tcPr>
          <w:p w14:paraId="2FB24FB0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66A7D2C6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4F4DECD7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B83D80E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9345C" w:rsidRPr="00104E8F" w14:paraId="2C504EB9" w14:textId="77777777" w:rsidTr="002D1BF8">
        <w:tc>
          <w:tcPr>
            <w:tcW w:w="3698" w:type="dxa"/>
            <w:vAlign w:val="bottom"/>
          </w:tcPr>
          <w:p w14:paraId="280CC133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C5C7C93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(6,649)</w:t>
            </w:r>
          </w:p>
        </w:tc>
        <w:tc>
          <w:tcPr>
            <w:tcW w:w="270" w:type="dxa"/>
          </w:tcPr>
          <w:p w14:paraId="5323CBF9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F54EE9E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45" w:type="dxa"/>
          </w:tcPr>
          <w:p w14:paraId="1852F11A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833C8" w14:textId="77777777" w:rsidR="0039345C" w:rsidRPr="00104E8F" w:rsidRDefault="0039345C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0CE7687C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24A014F2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(5,945)</w:t>
            </w:r>
          </w:p>
        </w:tc>
      </w:tr>
      <w:tr w:rsidR="0039345C" w:rsidRPr="00104E8F" w14:paraId="745EC728" w14:textId="77777777" w:rsidTr="002D1BF8">
        <w:tc>
          <w:tcPr>
            <w:tcW w:w="3698" w:type="dxa"/>
            <w:vAlign w:val="bottom"/>
          </w:tcPr>
          <w:p w14:paraId="1FE8DBA3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3EBA2E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958DE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253148A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847CE73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45C7BCDC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AA52EC6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E001627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345C" w:rsidRPr="00104E8F" w14:paraId="4AE3B1A2" w14:textId="77777777" w:rsidTr="002D1BF8">
        <w:tc>
          <w:tcPr>
            <w:tcW w:w="3698" w:type="dxa"/>
            <w:vAlign w:val="bottom"/>
          </w:tcPr>
          <w:p w14:paraId="730B466F" w14:textId="77777777" w:rsidR="0039345C" w:rsidRPr="00104E8F" w:rsidRDefault="0039345C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29A08BD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40,245</w:t>
            </w:r>
          </w:p>
        </w:tc>
        <w:tc>
          <w:tcPr>
            <w:tcW w:w="270" w:type="dxa"/>
          </w:tcPr>
          <w:p w14:paraId="3A4DEA3E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A200D1C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15,432</w:t>
            </w:r>
          </w:p>
        </w:tc>
        <w:tc>
          <w:tcPr>
            <w:tcW w:w="245" w:type="dxa"/>
          </w:tcPr>
          <w:p w14:paraId="1AA3DB0B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1B16EFBE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3,804</w:t>
            </w:r>
          </w:p>
        </w:tc>
        <w:tc>
          <w:tcPr>
            <w:tcW w:w="274" w:type="dxa"/>
          </w:tcPr>
          <w:p w14:paraId="59F80F15" w14:textId="77777777" w:rsidR="0039345C" w:rsidRPr="00104E8F" w:rsidRDefault="0039345C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1C678846" w14:textId="77777777" w:rsidR="0039345C" w:rsidRPr="00104E8F" w:rsidRDefault="0039345C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59,481</w:t>
            </w:r>
          </w:p>
        </w:tc>
      </w:tr>
    </w:tbl>
    <w:p w14:paraId="1A7CBFA4" w14:textId="77777777" w:rsidR="0039345C" w:rsidRPr="00104E8F" w:rsidRDefault="0039345C" w:rsidP="00B3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rPr>
          <w:rFonts w:asciiTheme="majorBidi" w:hAnsiTheme="majorBidi" w:cstheme="majorBidi"/>
          <w:sz w:val="30"/>
          <w:szCs w:val="30"/>
        </w:rPr>
      </w:pPr>
    </w:p>
    <w:p w14:paraId="350FE5D8" w14:textId="77777777" w:rsidR="00423BEF" w:rsidRPr="00104E8F" w:rsidRDefault="00423BEF">
      <w:r w:rsidRPr="00104E8F">
        <w:br w:type="page"/>
      </w:r>
    </w:p>
    <w:tbl>
      <w:tblPr>
        <w:tblpPr w:leftFromText="180" w:rightFromText="180" w:vertAnchor="text" w:horzAnchor="margin" w:tblpXSpec="right" w:tblpY="281"/>
        <w:tblOverlap w:val="never"/>
        <w:tblW w:w="9189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B30C4A" w:rsidRPr="00104E8F" w14:paraId="5E78D14F" w14:textId="77777777" w:rsidTr="00423BEF">
        <w:trPr>
          <w:trHeight w:val="360"/>
        </w:trPr>
        <w:tc>
          <w:tcPr>
            <w:tcW w:w="3712" w:type="dxa"/>
          </w:tcPr>
          <w:p w14:paraId="3DF1505B" w14:textId="77777777" w:rsidR="00B30C4A" w:rsidRPr="00104E8F" w:rsidRDefault="00B30C4A" w:rsidP="00423BE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6DA4986F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104E8F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B30C4A" w:rsidRPr="00104E8F" w14:paraId="093B27E3" w14:textId="77777777" w:rsidTr="00423BEF">
        <w:trPr>
          <w:trHeight w:val="360"/>
        </w:trPr>
        <w:tc>
          <w:tcPr>
            <w:tcW w:w="3712" w:type="dxa"/>
          </w:tcPr>
          <w:p w14:paraId="5C02AE9F" w14:textId="77777777" w:rsidR="00B30C4A" w:rsidRPr="00104E8F" w:rsidRDefault="00B30C4A" w:rsidP="00423BEF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6DF1EB51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4DD6F4B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6E038D99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195C2271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7EA20644" w14:textId="77777777" w:rsidR="00B30C4A" w:rsidRPr="00104E8F" w:rsidRDefault="00B30C4A" w:rsidP="00423BEF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104E8F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28D747E7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5EE43A7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0A65C9A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0C4A" w:rsidRPr="00104E8F" w14:paraId="7444F0F8" w14:textId="77777777" w:rsidTr="00423BEF">
        <w:trPr>
          <w:trHeight w:val="360"/>
        </w:trPr>
        <w:tc>
          <w:tcPr>
            <w:tcW w:w="3712" w:type="dxa"/>
          </w:tcPr>
          <w:p w14:paraId="3D75DBD3" w14:textId="77777777" w:rsidR="00B30C4A" w:rsidRPr="00104E8F" w:rsidRDefault="00B30C4A" w:rsidP="00423BEF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D7F0102" w14:textId="23FA83FC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054FFB"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3C5699AC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61521D58" w14:textId="77777777" w:rsidR="00B30C4A" w:rsidRPr="00104E8F" w:rsidRDefault="00B30C4A" w:rsidP="00423BEF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63CAC36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00A75509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2E75DD56" w14:textId="77777777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7AB90661" w14:textId="77777777" w:rsidR="00B30C4A" w:rsidRPr="00104E8F" w:rsidRDefault="00B30C4A" w:rsidP="004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2736B049" w14:textId="77777777" w:rsidR="00B30C4A" w:rsidRPr="00104E8F" w:rsidRDefault="00B30C4A" w:rsidP="00423BEF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815B81C" w14:textId="69A2CBC8" w:rsidR="00B30C4A" w:rsidRPr="00104E8F" w:rsidRDefault="00B30C4A" w:rsidP="00423BEF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054FFB"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B30C4A" w:rsidRPr="00104E8F" w14:paraId="3AB61A9C" w14:textId="77777777" w:rsidTr="00423BEF">
        <w:trPr>
          <w:trHeight w:val="360"/>
        </w:trPr>
        <w:tc>
          <w:tcPr>
            <w:tcW w:w="3712" w:type="dxa"/>
          </w:tcPr>
          <w:p w14:paraId="13DD6264" w14:textId="77777777" w:rsidR="00B30C4A" w:rsidRPr="00104E8F" w:rsidRDefault="00B30C4A" w:rsidP="00423BEF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2F145964" w14:textId="77777777" w:rsidR="00B30C4A" w:rsidRPr="00104E8F" w:rsidRDefault="00B30C4A" w:rsidP="00423BEF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C4A" w:rsidRPr="00104E8F" w14:paraId="5C0C6B9B" w14:textId="77777777" w:rsidTr="005966D7">
        <w:trPr>
          <w:trHeight w:val="360"/>
        </w:trPr>
        <w:tc>
          <w:tcPr>
            <w:tcW w:w="3712" w:type="dxa"/>
          </w:tcPr>
          <w:p w14:paraId="77279EDF" w14:textId="77777777" w:rsidR="00B30C4A" w:rsidRPr="00104E8F" w:rsidRDefault="00B30C4A" w:rsidP="00423BE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4606C6CD" w14:textId="77777777" w:rsidR="00B30C4A" w:rsidRPr="00104E8F" w:rsidRDefault="00B30C4A" w:rsidP="00423BE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D056EA2" w14:textId="77777777" w:rsidR="00B30C4A" w:rsidRPr="00104E8F" w:rsidRDefault="00B30C4A" w:rsidP="00423BEF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71ED42" w14:textId="77777777" w:rsidR="00B30C4A" w:rsidRPr="00104E8F" w:rsidRDefault="00B30C4A" w:rsidP="00423BE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1A7BD7D" w14:textId="77777777" w:rsidR="00B30C4A" w:rsidRPr="00104E8F" w:rsidRDefault="00B30C4A" w:rsidP="00423BE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B1D4D4F" w14:textId="77777777" w:rsidR="00B30C4A" w:rsidRPr="00104E8F" w:rsidRDefault="00B30C4A" w:rsidP="00423BEF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E2BB4EE" w14:textId="77777777" w:rsidR="00B30C4A" w:rsidRPr="00104E8F" w:rsidRDefault="00B30C4A" w:rsidP="00423BEF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C8D126" w14:textId="77777777" w:rsidR="00B30C4A" w:rsidRPr="00104E8F" w:rsidRDefault="00B30C4A" w:rsidP="00423BEF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5419CF" w:rsidRPr="00104E8F" w14:paraId="7E8FA48F" w14:textId="77777777" w:rsidTr="007D0E0F">
        <w:trPr>
          <w:trHeight w:val="360"/>
        </w:trPr>
        <w:tc>
          <w:tcPr>
            <w:tcW w:w="3712" w:type="dxa"/>
            <w:vAlign w:val="center"/>
          </w:tcPr>
          <w:p w14:paraId="6388FA1D" w14:textId="77777777" w:rsidR="005419CF" w:rsidRPr="00104E8F" w:rsidRDefault="005419CF" w:rsidP="005419C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6" w:type="dxa"/>
          </w:tcPr>
          <w:p w14:paraId="18F01E74" w14:textId="57F4B4A1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272" w:type="dxa"/>
          </w:tcPr>
          <w:p w14:paraId="4ECCFB8A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DACE34" w14:textId="3278E195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(719)</w:t>
            </w:r>
          </w:p>
        </w:tc>
        <w:tc>
          <w:tcPr>
            <w:tcW w:w="241" w:type="dxa"/>
            <w:gridSpan w:val="2"/>
          </w:tcPr>
          <w:p w14:paraId="6D255809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CAF457C" w14:textId="5EB30BAC" w:rsidR="005419CF" w:rsidRPr="00104E8F" w:rsidRDefault="005419CF" w:rsidP="005419C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B097565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E98B3E" w14:textId="5AC73308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</w:tr>
      <w:tr w:rsidR="005419CF" w:rsidRPr="00104E8F" w14:paraId="56E13247" w14:textId="77777777" w:rsidTr="007D0E0F">
        <w:trPr>
          <w:trHeight w:val="360"/>
        </w:trPr>
        <w:tc>
          <w:tcPr>
            <w:tcW w:w="3712" w:type="dxa"/>
            <w:vAlign w:val="center"/>
          </w:tcPr>
          <w:p w14:paraId="67A8F663" w14:textId="77777777" w:rsidR="005419CF" w:rsidRPr="00104E8F" w:rsidRDefault="005419CF" w:rsidP="005419C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5801184B" w14:textId="7A86C42E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22,771</w:t>
            </w:r>
          </w:p>
        </w:tc>
        <w:tc>
          <w:tcPr>
            <w:tcW w:w="272" w:type="dxa"/>
          </w:tcPr>
          <w:p w14:paraId="3D0DD767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70D624F" w14:textId="19443FFA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(7,204)</w:t>
            </w:r>
          </w:p>
        </w:tc>
        <w:tc>
          <w:tcPr>
            <w:tcW w:w="241" w:type="dxa"/>
            <w:gridSpan w:val="2"/>
          </w:tcPr>
          <w:p w14:paraId="37814D03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6743D89" w14:textId="15D3A16D" w:rsidR="005419CF" w:rsidRPr="00104E8F" w:rsidRDefault="005419CF" w:rsidP="005419C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64699B9E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83D723" w14:textId="26FD9EC3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15,567</w:t>
            </w:r>
          </w:p>
        </w:tc>
      </w:tr>
      <w:tr w:rsidR="005419CF" w:rsidRPr="00104E8F" w14:paraId="6EB23CEE" w14:textId="77777777" w:rsidTr="007D0E0F">
        <w:trPr>
          <w:trHeight w:val="360"/>
        </w:trPr>
        <w:tc>
          <w:tcPr>
            <w:tcW w:w="3712" w:type="dxa"/>
          </w:tcPr>
          <w:p w14:paraId="1852C276" w14:textId="77777777" w:rsidR="005419CF" w:rsidRPr="00104E8F" w:rsidRDefault="005419CF" w:rsidP="005419C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39FAD53A" w14:textId="5377FE2C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66D2D9ED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41FF3A5B" w14:textId="6A5727AB" w:rsidR="005419CF" w:rsidRPr="00104E8F" w:rsidRDefault="005419CF" w:rsidP="005419C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gridSpan w:val="2"/>
          </w:tcPr>
          <w:p w14:paraId="776E860E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619AE7C" w14:textId="3227241E" w:rsidR="005419CF" w:rsidRPr="00104E8F" w:rsidRDefault="005419CF" w:rsidP="005419C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0247BE5E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5EBE2B" w14:textId="6AC0650C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5419CF" w:rsidRPr="00104E8F" w14:paraId="6A941422" w14:textId="77777777" w:rsidTr="006D4235">
        <w:trPr>
          <w:trHeight w:val="360"/>
        </w:trPr>
        <w:tc>
          <w:tcPr>
            <w:tcW w:w="3712" w:type="dxa"/>
            <w:vAlign w:val="center"/>
          </w:tcPr>
          <w:p w14:paraId="46D867FA" w14:textId="77777777" w:rsidR="005419CF" w:rsidRPr="00104E8F" w:rsidRDefault="005419CF" w:rsidP="005419C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7719C2D9" w14:textId="751B12B1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38,123</w:t>
            </w:r>
          </w:p>
        </w:tc>
        <w:tc>
          <w:tcPr>
            <w:tcW w:w="272" w:type="dxa"/>
          </w:tcPr>
          <w:p w14:paraId="325507A7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3135F39" w14:textId="7AD62574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41" w:type="dxa"/>
            <w:gridSpan w:val="2"/>
          </w:tcPr>
          <w:p w14:paraId="1938C11C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15519E1" w14:textId="22A15BE1" w:rsidR="005419CF" w:rsidRPr="00104E8F" w:rsidRDefault="005419CF" w:rsidP="005419C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28CE9AE4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918E19D" w14:textId="71F15EC3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38,501</w:t>
            </w:r>
          </w:p>
        </w:tc>
      </w:tr>
      <w:tr w:rsidR="005419CF" w:rsidRPr="00104E8F" w14:paraId="0535D511" w14:textId="77777777" w:rsidTr="005966D7">
        <w:trPr>
          <w:trHeight w:val="360"/>
        </w:trPr>
        <w:tc>
          <w:tcPr>
            <w:tcW w:w="3712" w:type="dxa"/>
            <w:vAlign w:val="center"/>
          </w:tcPr>
          <w:p w14:paraId="4DD53CDC" w14:textId="135A5141" w:rsidR="005419CF" w:rsidRPr="00104E8F" w:rsidRDefault="00587051" w:rsidP="005419C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="005419CF"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ที่ยังไม่เกิดขึ้นจริงในสัญญา</w:t>
            </w:r>
          </w:p>
        </w:tc>
        <w:tc>
          <w:tcPr>
            <w:tcW w:w="1176" w:type="dxa"/>
          </w:tcPr>
          <w:p w14:paraId="088C9BF7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548169E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998749B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38BE238B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1665F0A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F58F0C6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219DCBC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9CF" w:rsidRPr="00104E8F" w14:paraId="669ADC42" w14:textId="77777777" w:rsidTr="006D4235">
        <w:trPr>
          <w:trHeight w:val="360"/>
        </w:trPr>
        <w:tc>
          <w:tcPr>
            <w:tcW w:w="3712" w:type="dxa"/>
            <w:vAlign w:val="center"/>
          </w:tcPr>
          <w:p w14:paraId="7D3BAC90" w14:textId="77777777" w:rsidR="005419CF" w:rsidRPr="00104E8F" w:rsidRDefault="005419CF" w:rsidP="005419C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</w:rPr>
              <w:t xml:space="preserve"> 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</w:tcPr>
          <w:p w14:paraId="755803C6" w14:textId="338ECF2A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4C95BFAF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7E7870D" w14:textId="7E282AE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41" w:type="dxa"/>
            <w:gridSpan w:val="2"/>
          </w:tcPr>
          <w:p w14:paraId="7834B577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9229BD5" w14:textId="34BDF0E7" w:rsidR="005419CF" w:rsidRPr="00104E8F" w:rsidRDefault="005419CF" w:rsidP="005419C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FC0E8C2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6AE4507" w14:textId="0DF48985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9CF" w:rsidRPr="00104E8F" w14:paraId="3929C9DE" w14:textId="77777777" w:rsidTr="002D1BF8">
        <w:trPr>
          <w:trHeight w:val="360"/>
        </w:trPr>
        <w:tc>
          <w:tcPr>
            <w:tcW w:w="3712" w:type="dxa"/>
            <w:vAlign w:val="center"/>
          </w:tcPr>
          <w:p w14:paraId="370103A4" w14:textId="77777777" w:rsidR="009A32EC" w:rsidRPr="00104E8F" w:rsidRDefault="005419CF" w:rsidP="005419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  <w:r w:rsidR="009A32EC" w:rsidRPr="00104E8F">
              <w:rPr>
                <w:rFonts w:ascii="Angsana New" w:hAnsi="Angsana New"/>
                <w:sz w:val="30"/>
                <w:szCs w:val="30"/>
                <w:cs/>
              </w:rPr>
              <w:t>ที่ได้มาจาก</w:t>
            </w:r>
          </w:p>
          <w:p w14:paraId="5C27EBD8" w14:textId="7D5002FE" w:rsidR="005419CF" w:rsidRPr="00104E8F" w:rsidRDefault="009A32EC" w:rsidP="005419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การทำสัญญา</w:t>
            </w:r>
          </w:p>
        </w:tc>
        <w:tc>
          <w:tcPr>
            <w:tcW w:w="1176" w:type="dxa"/>
          </w:tcPr>
          <w:p w14:paraId="0357A7A8" w14:textId="77777777" w:rsidR="009A32EC" w:rsidRPr="00104E8F" w:rsidRDefault="009A32EC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28FAA1E" w14:textId="018FC3D0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7E02E9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5BE7D38" w14:textId="77777777" w:rsidR="009A32EC" w:rsidRPr="00104E8F" w:rsidRDefault="009A32EC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9427F75" w14:textId="54C78823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41" w:type="dxa"/>
            <w:gridSpan w:val="2"/>
          </w:tcPr>
          <w:p w14:paraId="3720A20B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9F5411B" w14:textId="7B20726C" w:rsidR="005419CF" w:rsidRPr="00104E8F" w:rsidRDefault="005419CF" w:rsidP="005419C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0CFA317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B216992" w14:textId="77777777" w:rsidR="009A32EC" w:rsidRPr="00104E8F" w:rsidRDefault="009A32EC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48B093FA" w14:textId="77D6810B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5419CF" w:rsidRPr="00104E8F" w14:paraId="12922B6F" w14:textId="77777777" w:rsidTr="006D4235">
        <w:trPr>
          <w:trHeight w:val="360"/>
        </w:trPr>
        <w:tc>
          <w:tcPr>
            <w:tcW w:w="3712" w:type="dxa"/>
            <w:vAlign w:val="bottom"/>
          </w:tcPr>
          <w:p w14:paraId="5E00AB16" w14:textId="77777777" w:rsidR="005419CF" w:rsidRPr="00104E8F" w:rsidRDefault="005419CF" w:rsidP="005419C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AB06666" w14:textId="22B031AE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64,624</w:t>
            </w:r>
          </w:p>
        </w:tc>
        <w:tc>
          <w:tcPr>
            <w:tcW w:w="272" w:type="dxa"/>
          </w:tcPr>
          <w:p w14:paraId="3C55371D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C302821" w14:textId="43979AAB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(7,506)</w:t>
            </w:r>
          </w:p>
        </w:tc>
        <w:tc>
          <w:tcPr>
            <w:tcW w:w="241" w:type="dxa"/>
            <w:gridSpan w:val="2"/>
          </w:tcPr>
          <w:p w14:paraId="4E805699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18E7" w14:textId="313542B5" w:rsidR="005419CF" w:rsidRPr="00104E8F" w:rsidRDefault="005419CF" w:rsidP="005419CF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5D33048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1F0163F" w14:textId="456237ED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57,118</w:t>
            </w:r>
          </w:p>
        </w:tc>
      </w:tr>
      <w:tr w:rsidR="005419CF" w:rsidRPr="00104E8F" w14:paraId="6B82F99C" w14:textId="77777777" w:rsidTr="005966D7">
        <w:trPr>
          <w:trHeight w:val="360"/>
        </w:trPr>
        <w:tc>
          <w:tcPr>
            <w:tcW w:w="3712" w:type="dxa"/>
          </w:tcPr>
          <w:p w14:paraId="0C98EBD0" w14:textId="77777777" w:rsidR="005419CF" w:rsidRPr="00104E8F" w:rsidRDefault="005419CF" w:rsidP="005419C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19B3DA9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B9977F4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99B9345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06DB0C9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B23C604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706DBC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22E7674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9CF" w:rsidRPr="00104E8F" w14:paraId="1B6F3013" w14:textId="77777777" w:rsidTr="005966D7">
        <w:trPr>
          <w:trHeight w:val="360"/>
        </w:trPr>
        <w:tc>
          <w:tcPr>
            <w:tcW w:w="3712" w:type="dxa"/>
          </w:tcPr>
          <w:p w14:paraId="1AAEBBBA" w14:textId="77777777" w:rsidR="005419CF" w:rsidRPr="00104E8F" w:rsidRDefault="005419CF" w:rsidP="005419CF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3C649155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283DA5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7D1E5FE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A710F46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E63CDA5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5D4E4EC" w14:textId="77777777" w:rsidR="005419CF" w:rsidRPr="00104E8F" w:rsidRDefault="005419CF" w:rsidP="005419C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5EEB20" w14:textId="77777777" w:rsidR="005419CF" w:rsidRPr="00104E8F" w:rsidRDefault="005419CF" w:rsidP="0054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34D" w:rsidRPr="00104E8F" w14:paraId="2566ED45" w14:textId="77777777" w:rsidTr="007D0E0F">
        <w:trPr>
          <w:trHeight w:val="360"/>
        </w:trPr>
        <w:tc>
          <w:tcPr>
            <w:tcW w:w="3712" w:type="dxa"/>
          </w:tcPr>
          <w:p w14:paraId="13940FB6" w14:textId="77777777" w:rsidR="0082234D" w:rsidRPr="00104E8F" w:rsidRDefault="0082234D" w:rsidP="008223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322B858C" w14:textId="1B71DE1A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  <w:tc>
          <w:tcPr>
            <w:tcW w:w="272" w:type="dxa"/>
          </w:tcPr>
          <w:p w14:paraId="4AAF09D3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18C5CF" w14:textId="300A598B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41" w:type="dxa"/>
            <w:gridSpan w:val="2"/>
          </w:tcPr>
          <w:p w14:paraId="29696E18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CB144AB" w14:textId="07C74B13" w:rsidR="0082234D" w:rsidRPr="00104E8F" w:rsidRDefault="0082234D" w:rsidP="008223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47A42591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F421685" w14:textId="7F0DCD65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(5,183)</w:t>
            </w:r>
          </w:p>
        </w:tc>
      </w:tr>
      <w:tr w:rsidR="0082234D" w:rsidRPr="00104E8F" w14:paraId="3738AC2C" w14:textId="77777777" w:rsidTr="005966D7">
        <w:trPr>
          <w:trHeight w:val="360"/>
        </w:trPr>
        <w:tc>
          <w:tcPr>
            <w:tcW w:w="3712" w:type="dxa"/>
          </w:tcPr>
          <w:p w14:paraId="78A93AC4" w14:textId="77777777" w:rsidR="0082234D" w:rsidRPr="00104E8F" w:rsidRDefault="0082234D" w:rsidP="008223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0F407515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D84E1E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339A42D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55C0C90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75AF5AF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279020B4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F4362F8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34D" w:rsidRPr="00104E8F" w14:paraId="59D3D3F1" w14:textId="77777777" w:rsidTr="007D0E0F">
        <w:trPr>
          <w:trHeight w:val="360"/>
        </w:trPr>
        <w:tc>
          <w:tcPr>
            <w:tcW w:w="3712" w:type="dxa"/>
          </w:tcPr>
          <w:p w14:paraId="1431D2ED" w14:textId="77777777" w:rsidR="0082234D" w:rsidRPr="00104E8F" w:rsidRDefault="0082234D" w:rsidP="0082234D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7597C0" w14:textId="25E3D79B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84B8FCA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D83FEF" w14:textId="4B707C08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41" w:type="dxa"/>
            <w:gridSpan w:val="2"/>
          </w:tcPr>
          <w:p w14:paraId="54195790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B4121CD" w14:textId="0397BF18" w:rsidR="0082234D" w:rsidRPr="00104E8F" w:rsidRDefault="0082234D" w:rsidP="008223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CBAA44B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F3D9D99" w14:textId="1B837292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82234D" w:rsidRPr="00104E8F" w14:paraId="354CA3A0" w14:textId="77777777" w:rsidTr="007D0E0F">
        <w:trPr>
          <w:trHeight w:val="360"/>
        </w:trPr>
        <w:tc>
          <w:tcPr>
            <w:tcW w:w="3712" w:type="dxa"/>
            <w:vAlign w:val="bottom"/>
          </w:tcPr>
          <w:p w14:paraId="2E76AAD4" w14:textId="77777777" w:rsidR="0082234D" w:rsidRPr="00104E8F" w:rsidRDefault="0082234D" w:rsidP="0082234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9845E89" w14:textId="2FB662A2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(5,945)</w:t>
            </w:r>
          </w:p>
        </w:tc>
        <w:tc>
          <w:tcPr>
            <w:tcW w:w="272" w:type="dxa"/>
          </w:tcPr>
          <w:p w14:paraId="062B673E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A247536" w14:textId="28B60E12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41" w:type="dxa"/>
            <w:gridSpan w:val="2"/>
          </w:tcPr>
          <w:p w14:paraId="73B18197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6A0C" w14:textId="64B79090" w:rsidR="0082234D" w:rsidRPr="00104E8F" w:rsidRDefault="0082234D" w:rsidP="008223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F8259A6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6B628EC" w14:textId="2D941AFA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(5,407)</w:t>
            </w:r>
          </w:p>
        </w:tc>
      </w:tr>
      <w:tr w:rsidR="0082234D" w:rsidRPr="00104E8F" w14:paraId="740D8B6A" w14:textId="77777777" w:rsidTr="005966D7">
        <w:trPr>
          <w:trHeight w:val="360"/>
        </w:trPr>
        <w:tc>
          <w:tcPr>
            <w:tcW w:w="3712" w:type="dxa"/>
            <w:vAlign w:val="bottom"/>
          </w:tcPr>
          <w:p w14:paraId="582E0C50" w14:textId="77777777" w:rsidR="0082234D" w:rsidRPr="00104E8F" w:rsidRDefault="0082234D" w:rsidP="0082234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799B3512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4FF5D7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0970E26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E06A7DD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00629DE2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24F9D59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3544CA8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234D" w:rsidRPr="00104E8F" w14:paraId="3946A6EC" w14:textId="77777777" w:rsidTr="006D4235">
        <w:trPr>
          <w:trHeight w:val="360"/>
        </w:trPr>
        <w:tc>
          <w:tcPr>
            <w:tcW w:w="3712" w:type="dxa"/>
            <w:vAlign w:val="bottom"/>
          </w:tcPr>
          <w:p w14:paraId="46AA5F2A" w14:textId="77777777" w:rsidR="0082234D" w:rsidRPr="00104E8F" w:rsidRDefault="0082234D" w:rsidP="0082234D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1119944" w14:textId="356F6449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58,679</w:t>
            </w:r>
          </w:p>
        </w:tc>
        <w:tc>
          <w:tcPr>
            <w:tcW w:w="272" w:type="dxa"/>
          </w:tcPr>
          <w:p w14:paraId="6B31725C" w14:textId="77777777" w:rsidR="0082234D" w:rsidRPr="00104E8F" w:rsidRDefault="0082234D" w:rsidP="0082234D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2FD1726" w14:textId="6704E5FB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(6,968)</w:t>
            </w:r>
          </w:p>
        </w:tc>
        <w:tc>
          <w:tcPr>
            <w:tcW w:w="241" w:type="dxa"/>
            <w:gridSpan w:val="2"/>
          </w:tcPr>
          <w:p w14:paraId="226E0405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719CE6EA" w14:textId="26BA604D" w:rsidR="0082234D" w:rsidRPr="00104E8F" w:rsidRDefault="0082234D" w:rsidP="0082234D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2B539A91" w14:textId="77777777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15D7462" w14:textId="3966B385" w:rsidR="0082234D" w:rsidRPr="00104E8F" w:rsidRDefault="0082234D" w:rsidP="0082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51,711</w:t>
            </w:r>
          </w:p>
        </w:tc>
      </w:tr>
    </w:tbl>
    <w:p w14:paraId="667E84F9" w14:textId="77777777" w:rsidR="00B30C4A" w:rsidRPr="00104E8F" w:rsidRDefault="00B30C4A" w:rsidP="00B30C4A">
      <w:pPr>
        <w:spacing w:line="240" w:lineRule="auto"/>
        <w:rPr>
          <w:rFonts w:ascii="Angsana New" w:hAnsi="Angsana New"/>
          <w:sz w:val="30"/>
          <w:szCs w:val="30"/>
        </w:rPr>
      </w:pPr>
    </w:p>
    <w:p w14:paraId="1EC02B1C" w14:textId="77777777" w:rsidR="00423BEF" w:rsidRPr="00104E8F" w:rsidRDefault="00423BEF">
      <w:r w:rsidRPr="00104E8F">
        <w:br w:type="page"/>
      </w:r>
    </w:p>
    <w:tbl>
      <w:tblPr>
        <w:tblpPr w:leftFromText="180" w:rightFromText="180" w:vertAnchor="text" w:horzAnchor="margin" w:tblpXSpec="right" w:tblpY="281"/>
        <w:tblOverlap w:val="never"/>
        <w:tblW w:w="9189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A73944" w:rsidRPr="00104E8F" w14:paraId="55286CF9" w14:textId="77777777" w:rsidTr="002D1BF8">
        <w:trPr>
          <w:trHeight w:val="360"/>
        </w:trPr>
        <w:tc>
          <w:tcPr>
            <w:tcW w:w="3712" w:type="dxa"/>
          </w:tcPr>
          <w:p w14:paraId="3F62414B" w14:textId="77777777" w:rsidR="00A73944" w:rsidRPr="00104E8F" w:rsidRDefault="00A73944" w:rsidP="002D1BF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376FC013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104E8F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A73944" w:rsidRPr="00104E8F" w14:paraId="5E23C6A9" w14:textId="77777777" w:rsidTr="002D1BF8">
        <w:trPr>
          <w:trHeight w:val="360"/>
        </w:trPr>
        <w:tc>
          <w:tcPr>
            <w:tcW w:w="3712" w:type="dxa"/>
          </w:tcPr>
          <w:p w14:paraId="0AE95EA8" w14:textId="77777777" w:rsidR="00A73944" w:rsidRPr="00104E8F" w:rsidRDefault="00A73944" w:rsidP="002D1BF8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35E11079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1641C9B3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74E3A666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5C73971B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14:paraId="5978D0FB" w14:textId="77777777" w:rsidR="00A73944" w:rsidRPr="00104E8F" w:rsidRDefault="00A73944" w:rsidP="002D1BF8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104E8F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0AF615C9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AE8960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4BD8FB0C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73944" w:rsidRPr="00104E8F" w14:paraId="35B61D2C" w14:textId="77777777" w:rsidTr="002D1BF8">
        <w:trPr>
          <w:trHeight w:val="360"/>
        </w:trPr>
        <w:tc>
          <w:tcPr>
            <w:tcW w:w="3712" w:type="dxa"/>
          </w:tcPr>
          <w:p w14:paraId="1D89304A" w14:textId="77777777" w:rsidR="00A73944" w:rsidRPr="00104E8F" w:rsidRDefault="00A73944" w:rsidP="002D1BF8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30E5A21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14:paraId="48A47642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6859ACBF" w14:textId="77777777" w:rsidR="00A73944" w:rsidRPr="00104E8F" w:rsidRDefault="00A73944" w:rsidP="002D1BF8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5345155E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14:paraId="1C51AC44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044A5C83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33CBBCB9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2A13C25A" w14:textId="77777777" w:rsidR="00A73944" w:rsidRPr="00104E8F" w:rsidRDefault="00A73944" w:rsidP="002D1BF8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313B290" w14:textId="77777777" w:rsidR="00A73944" w:rsidRPr="00104E8F" w:rsidRDefault="00A73944" w:rsidP="002D1BF8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A73944" w:rsidRPr="00104E8F" w14:paraId="3EB829F3" w14:textId="77777777" w:rsidTr="002D1BF8">
        <w:trPr>
          <w:trHeight w:val="360"/>
        </w:trPr>
        <w:tc>
          <w:tcPr>
            <w:tcW w:w="3712" w:type="dxa"/>
          </w:tcPr>
          <w:p w14:paraId="2689F92D" w14:textId="77777777" w:rsidR="00A73944" w:rsidRPr="00104E8F" w:rsidRDefault="00A73944" w:rsidP="002D1BF8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1629052C" w14:textId="77777777" w:rsidR="00A73944" w:rsidRPr="00104E8F" w:rsidRDefault="00A73944" w:rsidP="002D1BF8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104E8F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3944" w:rsidRPr="00104E8F" w14:paraId="33A0B046" w14:textId="77777777" w:rsidTr="002D1BF8">
        <w:trPr>
          <w:trHeight w:val="360"/>
        </w:trPr>
        <w:tc>
          <w:tcPr>
            <w:tcW w:w="3712" w:type="dxa"/>
          </w:tcPr>
          <w:p w14:paraId="3A2E1543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14F277D8" w14:textId="77777777" w:rsidR="00A73944" w:rsidRPr="00104E8F" w:rsidRDefault="00A73944" w:rsidP="002D1BF8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4EC5E67" w14:textId="77777777" w:rsidR="00A73944" w:rsidRPr="00104E8F" w:rsidRDefault="00A73944" w:rsidP="002D1BF8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AEE7373" w14:textId="77777777" w:rsidR="00A73944" w:rsidRPr="00104E8F" w:rsidRDefault="00A73944" w:rsidP="002D1BF8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8D00168" w14:textId="77777777" w:rsidR="00A73944" w:rsidRPr="00104E8F" w:rsidRDefault="00A73944" w:rsidP="002D1BF8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ED2CBB9" w14:textId="77777777" w:rsidR="00A73944" w:rsidRPr="00104E8F" w:rsidRDefault="00A73944" w:rsidP="002D1BF8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7DE42FC" w14:textId="77777777" w:rsidR="00A73944" w:rsidRPr="00104E8F" w:rsidRDefault="00A73944" w:rsidP="002D1BF8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4BCA206" w14:textId="77777777" w:rsidR="00A73944" w:rsidRPr="00104E8F" w:rsidRDefault="00A73944" w:rsidP="002D1BF8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A73944" w:rsidRPr="00104E8F" w14:paraId="17F69A30" w14:textId="77777777" w:rsidTr="002D1BF8">
        <w:trPr>
          <w:trHeight w:val="360"/>
        </w:trPr>
        <w:tc>
          <w:tcPr>
            <w:tcW w:w="3712" w:type="dxa"/>
            <w:vAlign w:val="center"/>
          </w:tcPr>
          <w:p w14:paraId="36973D14" w14:textId="77777777" w:rsidR="00A73944" w:rsidRPr="00104E8F" w:rsidRDefault="00A73944" w:rsidP="002D1B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6" w:type="dxa"/>
          </w:tcPr>
          <w:p w14:paraId="630F0553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  <w:tc>
          <w:tcPr>
            <w:tcW w:w="272" w:type="dxa"/>
          </w:tcPr>
          <w:p w14:paraId="524C31EB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023EC5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  <w:tc>
          <w:tcPr>
            <w:tcW w:w="241" w:type="dxa"/>
            <w:gridSpan w:val="2"/>
          </w:tcPr>
          <w:p w14:paraId="0D2FD6DA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F52109B" w14:textId="77777777" w:rsidR="00A73944" w:rsidRPr="00104E8F" w:rsidRDefault="00A73944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0A53F8FB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2837399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</w:tr>
      <w:tr w:rsidR="00A73944" w:rsidRPr="00104E8F" w14:paraId="3F82660D" w14:textId="77777777" w:rsidTr="002D1BF8">
        <w:trPr>
          <w:trHeight w:val="360"/>
        </w:trPr>
        <w:tc>
          <w:tcPr>
            <w:tcW w:w="3712" w:type="dxa"/>
            <w:vAlign w:val="center"/>
          </w:tcPr>
          <w:p w14:paraId="6A85E29A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2D530C82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19,508</w:t>
            </w:r>
          </w:p>
        </w:tc>
        <w:tc>
          <w:tcPr>
            <w:tcW w:w="272" w:type="dxa"/>
          </w:tcPr>
          <w:p w14:paraId="6613938B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8101DCE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3,263</w:t>
            </w:r>
          </w:p>
        </w:tc>
        <w:tc>
          <w:tcPr>
            <w:tcW w:w="241" w:type="dxa"/>
            <w:gridSpan w:val="2"/>
          </w:tcPr>
          <w:p w14:paraId="3D54274D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074890A" w14:textId="77777777" w:rsidR="00A73944" w:rsidRPr="00104E8F" w:rsidRDefault="00A73944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1BA3D31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CA649C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22,771</w:t>
            </w:r>
          </w:p>
        </w:tc>
      </w:tr>
      <w:tr w:rsidR="00A73944" w:rsidRPr="00104E8F" w14:paraId="2CFFCBD0" w14:textId="77777777" w:rsidTr="002D1BF8">
        <w:trPr>
          <w:trHeight w:val="360"/>
        </w:trPr>
        <w:tc>
          <w:tcPr>
            <w:tcW w:w="3712" w:type="dxa"/>
          </w:tcPr>
          <w:p w14:paraId="0891CF1A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5CC2CBC5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38102EAA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FDB1163" w14:textId="77777777" w:rsidR="00A73944" w:rsidRPr="00104E8F" w:rsidRDefault="00A73944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gridSpan w:val="2"/>
          </w:tcPr>
          <w:p w14:paraId="7236F6CD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1A70FA2" w14:textId="77777777" w:rsidR="00A73944" w:rsidRPr="00104E8F" w:rsidRDefault="00A73944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410F88C0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BFE11DC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A73944" w:rsidRPr="00104E8F" w14:paraId="51401EC4" w14:textId="77777777" w:rsidTr="002D1BF8">
        <w:trPr>
          <w:trHeight w:val="360"/>
        </w:trPr>
        <w:tc>
          <w:tcPr>
            <w:tcW w:w="3712" w:type="dxa"/>
            <w:vAlign w:val="center"/>
          </w:tcPr>
          <w:p w14:paraId="6C3AA873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215D4555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22,757</w:t>
            </w:r>
          </w:p>
        </w:tc>
        <w:tc>
          <w:tcPr>
            <w:tcW w:w="272" w:type="dxa"/>
          </w:tcPr>
          <w:p w14:paraId="1239839B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37A8DDA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11,607</w:t>
            </w:r>
          </w:p>
        </w:tc>
        <w:tc>
          <w:tcPr>
            <w:tcW w:w="241" w:type="dxa"/>
            <w:gridSpan w:val="2"/>
          </w:tcPr>
          <w:p w14:paraId="4FA0B50B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34E4075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3,759</w:t>
            </w:r>
          </w:p>
        </w:tc>
        <w:tc>
          <w:tcPr>
            <w:tcW w:w="276" w:type="dxa"/>
          </w:tcPr>
          <w:p w14:paraId="4C0BC40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A6D6171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38,123</w:t>
            </w:r>
          </w:p>
        </w:tc>
      </w:tr>
      <w:tr w:rsidR="00A73944" w:rsidRPr="00104E8F" w14:paraId="6716A8A3" w14:textId="77777777" w:rsidTr="002D1BF8">
        <w:trPr>
          <w:trHeight w:val="360"/>
        </w:trPr>
        <w:tc>
          <w:tcPr>
            <w:tcW w:w="3712" w:type="dxa"/>
            <w:vAlign w:val="center"/>
          </w:tcPr>
          <w:p w14:paraId="23E922A4" w14:textId="76F19333" w:rsidR="00A73944" w:rsidRPr="00104E8F" w:rsidRDefault="00587051" w:rsidP="002D1B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 w:rsidR="00A73944"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ที่ยังไม่เกิดขึ้นจริงในสัญญา</w:t>
            </w:r>
          </w:p>
        </w:tc>
        <w:tc>
          <w:tcPr>
            <w:tcW w:w="1176" w:type="dxa"/>
          </w:tcPr>
          <w:p w14:paraId="41E2B476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131E643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25B788C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A2C7563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6A051B3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6B07BD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8148A9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944" w:rsidRPr="00104E8F" w14:paraId="1D408BD1" w14:textId="77777777" w:rsidTr="002D1BF8">
        <w:trPr>
          <w:trHeight w:val="360"/>
        </w:trPr>
        <w:tc>
          <w:tcPr>
            <w:tcW w:w="3712" w:type="dxa"/>
            <w:vAlign w:val="center"/>
          </w:tcPr>
          <w:p w14:paraId="6B505BDD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</w:rPr>
              <w:t xml:space="preserve"> 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vAlign w:val="bottom"/>
          </w:tcPr>
          <w:p w14:paraId="04E127A6" w14:textId="77777777" w:rsidR="00A73944" w:rsidRPr="00104E8F" w:rsidRDefault="00A73944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2" w:type="dxa"/>
          </w:tcPr>
          <w:p w14:paraId="4CBAB03E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108296B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gridSpan w:val="2"/>
          </w:tcPr>
          <w:p w14:paraId="2129C11E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9E26E2B" w14:textId="77777777" w:rsidR="00A73944" w:rsidRPr="00104E8F" w:rsidRDefault="00A73944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EA95264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CAC050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73944" w:rsidRPr="00104E8F" w14:paraId="2D5BF51C" w14:textId="77777777" w:rsidTr="002D1BF8">
        <w:trPr>
          <w:trHeight w:val="360"/>
        </w:trPr>
        <w:tc>
          <w:tcPr>
            <w:tcW w:w="3712" w:type="dxa"/>
            <w:vAlign w:val="bottom"/>
          </w:tcPr>
          <w:p w14:paraId="504080BB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5975B6D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46,395</w:t>
            </w:r>
          </w:p>
        </w:tc>
        <w:tc>
          <w:tcPr>
            <w:tcW w:w="272" w:type="dxa"/>
          </w:tcPr>
          <w:p w14:paraId="2A9B481B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229EFAE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14,470</w:t>
            </w:r>
          </w:p>
        </w:tc>
        <w:tc>
          <w:tcPr>
            <w:tcW w:w="241" w:type="dxa"/>
            <w:gridSpan w:val="2"/>
          </w:tcPr>
          <w:p w14:paraId="3DDC9EB5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53C15DF2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3,759</w:t>
            </w:r>
          </w:p>
        </w:tc>
        <w:tc>
          <w:tcPr>
            <w:tcW w:w="276" w:type="dxa"/>
          </w:tcPr>
          <w:p w14:paraId="3C3DDEBC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C96B9A0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64,624</w:t>
            </w:r>
          </w:p>
        </w:tc>
      </w:tr>
      <w:tr w:rsidR="00A73944" w:rsidRPr="00104E8F" w14:paraId="75BA932A" w14:textId="77777777" w:rsidTr="002D1BF8">
        <w:trPr>
          <w:trHeight w:val="360"/>
        </w:trPr>
        <w:tc>
          <w:tcPr>
            <w:tcW w:w="3712" w:type="dxa"/>
          </w:tcPr>
          <w:p w14:paraId="3BD6FFAD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21B54C8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D905AB1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5F41092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F2C6377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4F0AF6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087220B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B31EF6A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944" w:rsidRPr="00104E8F" w14:paraId="0C795FE7" w14:textId="77777777" w:rsidTr="002D1BF8">
        <w:trPr>
          <w:trHeight w:val="360"/>
        </w:trPr>
        <w:tc>
          <w:tcPr>
            <w:tcW w:w="3712" w:type="dxa"/>
          </w:tcPr>
          <w:p w14:paraId="11ACB490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2997A6F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9EE3E55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3DA177A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0C35991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14FFCF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4A99D00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9F8E516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944" w:rsidRPr="00104E8F" w14:paraId="73D1E137" w14:textId="77777777" w:rsidTr="002D1BF8">
        <w:trPr>
          <w:trHeight w:val="360"/>
        </w:trPr>
        <w:tc>
          <w:tcPr>
            <w:tcW w:w="3712" w:type="dxa"/>
          </w:tcPr>
          <w:p w14:paraId="2760CB67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476807E2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(6,559)</w:t>
            </w:r>
          </w:p>
        </w:tc>
        <w:tc>
          <w:tcPr>
            <w:tcW w:w="272" w:type="dxa"/>
          </w:tcPr>
          <w:p w14:paraId="7D033E4B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079B13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41" w:type="dxa"/>
            <w:gridSpan w:val="2"/>
          </w:tcPr>
          <w:p w14:paraId="579163E0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FB165BC" w14:textId="77777777" w:rsidR="00A73944" w:rsidRPr="00104E8F" w:rsidRDefault="00A73944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398CF0A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84B8249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(5,945)</w:t>
            </w:r>
          </w:p>
        </w:tc>
      </w:tr>
      <w:tr w:rsidR="00A73944" w:rsidRPr="00104E8F" w14:paraId="7897278D" w14:textId="77777777" w:rsidTr="002D1BF8">
        <w:trPr>
          <w:trHeight w:val="360"/>
        </w:trPr>
        <w:tc>
          <w:tcPr>
            <w:tcW w:w="3712" w:type="dxa"/>
          </w:tcPr>
          <w:p w14:paraId="55B9EBBF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5895E676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B7222D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A6BBA3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4794B43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C490429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83162EC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9ACE341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944" w:rsidRPr="00104E8F" w14:paraId="72DB4F18" w14:textId="77777777" w:rsidTr="002D1BF8">
        <w:trPr>
          <w:trHeight w:val="360"/>
        </w:trPr>
        <w:tc>
          <w:tcPr>
            <w:tcW w:w="3712" w:type="dxa"/>
          </w:tcPr>
          <w:p w14:paraId="59D53EA3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4D0DB23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72" w:type="dxa"/>
          </w:tcPr>
          <w:p w14:paraId="3B73CB72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450A64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41" w:type="dxa"/>
            <w:gridSpan w:val="2"/>
          </w:tcPr>
          <w:p w14:paraId="050912F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82A8280" w14:textId="77777777" w:rsidR="00A73944" w:rsidRPr="00104E8F" w:rsidRDefault="00A73944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21DD3561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E558BA7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944" w:rsidRPr="00104E8F" w14:paraId="677F2503" w14:textId="77777777" w:rsidTr="002D1BF8">
        <w:trPr>
          <w:trHeight w:val="360"/>
        </w:trPr>
        <w:tc>
          <w:tcPr>
            <w:tcW w:w="3712" w:type="dxa"/>
            <w:vAlign w:val="bottom"/>
          </w:tcPr>
          <w:p w14:paraId="62764C38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6F56EDF6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(6,649)</w:t>
            </w:r>
          </w:p>
        </w:tc>
        <w:tc>
          <w:tcPr>
            <w:tcW w:w="272" w:type="dxa"/>
          </w:tcPr>
          <w:p w14:paraId="74F3EC9A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CC8C210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41" w:type="dxa"/>
            <w:gridSpan w:val="2"/>
          </w:tcPr>
          <w:p w14:paraId="4CC9ABDD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32522" w14:textId="77777777" w:rsidR="00A73944" w:rsidRPr="00104E8F" w:rsidRDefault="00A73944" w:rsidP="002D1BF8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1244801E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8F3AEA0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(5,945)</w:t>
            </w:r>
          </w:p>
        </w:tc>
      </w:tr>
      <w:tr w:rsidR="00A73944" w:rsidRPr="00104E8F" w14:paraId="1F2D822F" w14:textId="77777777" w:rsidTr="002D1BF8">
        <w:trPr>
          <w:trHeight w:val="360"/>
        </w:trPr>
        <w:tc>
          <w:tcPr>
            <w:tcW w:w="3712" w:type="dxa"/>
            <w:vAlign w:val="bottom"/>
          </w:tcPr>
          <w:p w14:paraId="13BBCBB8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26830D57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CA37EA0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773D868E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E5FEBE7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10E9A934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F0CF0C7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5E7DE7AB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3944" w:rsidRPr="00104E8F" w14:paraId="503C01C7" w14:textId="77777777" w:rsidTr="002D1BF8">
        <w:trPr>
          <w:trHeight w:val="360"/>
        </w:trPr>
        <w:tc>
          <w:tcPr>
            <w:tcW w:w="3712" w:type="dxa"/>
            <w:vAlign w:val="bottom"/>
          </w:tcPr>
          <w:p w14:paraId="2FE8109A" w14:textId="77777777" w:rsidR="00A73944" w:rsidRPr="00104E8F" w:rsidRDefault="00A73944" w:rsidP="002D1BF8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74D1C161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39,746</w:t>
            </w:r>
          </w:p>
        </w:tc>
        <w:tc>
          <w:tcPr>
            <w:tcW w:w="272" w:type="dxa"/>
          </w:tcPr>
          <w:p w14:paraId="2DF4937C" w14:textId="77777777" w:rsidR="00A73944" w:rsidRPr="00104E8F" w:rsidRDefault="00A73944" w:rsidP="002D1BF8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1ACACF98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15,174</w:t>
            </w:r>
          </w:p>
        </w:tc>
        <w:tc>
          <w:tcPr>
            <w:tcW w:w="241" w:type="dxa"/>
            <w:gridSpan w:val="2"/>
          </w:tcPr>
          <w:p w14:paraId="718AC1FF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73415449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3,759</w:t>
            </w:r>
          </w:p>
        </w:tc>
        <w:tc>
          <w:tcPr>
            <w:tcW w:w="276" w:type="dxa"/>
          </w:tcPr>
          <w:p w14:paraId="2C4B7014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651776F8" w14:textId="77777777" w:rsidR="00A73944" w:rsidRPr="00104E8F" w:rsidRDefault="00A73944" w:rsidP="002D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58,679</w:t>
            </w:r>
          </w:p>
        </w:tc>
      </w:tr>
    </w:tbl>
    <w:p w14:paraId="206B13E8" w14:textId="47D049E5" w:rsidR="00B30C4A" w:rsidRPr="00104E8F" w:rsidRDefault="00B30C4A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AFC2D7" w14:textId="1DD2741F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BD7DB7" w14:textId="598C8EA6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4966DA" w14:textId="1AFB65EE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821FCC" w14:textId="500AB026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146FE1" w14:textId="3C14EEEB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1E8198" w14:textId="4F5E5DFD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488E78" w14:textId="648E9072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48532F" w14:textId="0DAC0FE3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EA3AD4" w14:textId="77777777" w:rsidR="00A0080F" w:rsidRPr="00104E8F" w:rsidRDefault="00A0080F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E75C49" w14:textId="5E177BE0" w:rsidR="00B30C4A" w:rsidRPr="00104E8F" w:rsidRDefault="00B85399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lastRenderedPageBreak/>
        <w:t xml:space="preserve"> </w:t>
      </w:r>
      <w:r w:rsidR="00B30C4A" w:rsidRPr="00104E8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สินทรัพย์ภาษีเงินได้รอการตัดบัญชีที่ยัง</w:t>
      </w:r>
      <w:r w:rsidR="00B30C4A" w:rsidRPr="00104E8F">
        <w:rPr>
          <w:rFonts w:ascii="Angsana New" w:hAnsi="Angsana New" w:hint="cs"/>
          <w:sz w:val="30"/>
          <w:szCs w:val="30"/>
          <w:cs/>
        </w:rPr>
        <w:t>ไม่</w:t>
      </w:r>
      <w:r w:rsidR="00B30C4A" w:rsidRPr="00104E8F">
        <w:rPr>
          <w:rFonts w:ascii="Angsana New" w:hAnsi="Angsana New"/>
          <w:sz w:val="30"/>
          <w:szCs w:val="30"/>
          <w:cs/>
        </w:rPr>
        <w:t>ได้รับรู้เกิดจากรายการดังต่อไปนี้</w:t>
      </w:r>
    </w:p>
    <w:p w14:paraId="34CC2E6B" w14:textId="77777777" w:rsidR="00B30C4A" w:rsidRPr="00104E8F" w:rsidRDefault="00B30C4A" w:rsidP="00B30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5" w:type="dxa"/>
        <w:tblInd w:w="558" w:type="dxa"/>
        <w:tblLook w:val="01E0" w:firstRow="1" w:lastRow="1" w:firstColumn="1" w:lastColumn="1" w:noHBand="0" w:noVBand="0"/>
      </w:tblPr>
      <w:tblGrid>
        <w:gridCol w:w="3689"/>
        <w:gridCol w:w="1170"/>
        <w:gridCol w:w="270"/>
        <w:gridCol w:w="1159"/>
        <w:gridCol w:w="236"/>
        <w:gridCol w:w="1144"/>
        <w:gridCol w:w="268"/>
        <w:gridCol w:w="1229"/>
      </w:tblGrid>
      <w:tr w:rsidR="00B30C4A" w:rsidRPr="00104E8F" w14:paraId="0A862419" w14:textId="77777777" w:rsidTr="0007719E">
        <w:trPr>
          <w:trHeight w:val="360"/>
        </w:trPr>
        <w:tc>
          <w:tcPr>
            <w:tcW w:w="3689" w:type="dxa"/>
          </w:tcPr>
          <w:p w14:paraId="181D86CE" w14:textId="77777777" w:rsidR="00B30C4A" w:rsidRPr="00104E8F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14:paraId="3FC94EB3" w14:textId="77777777" w:rsidR="00B30C4A" w:rsidRPr="00104E8F" w:rsidRDefault="00B30C4A" w:rsidP="0007719E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DCF5E8" w14:textId="77777777" w:rsidR="00B30C4A" w:rsidRPr="00104E8F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FD286B2" w14:textId="77777777" w:rsidR="00B30C4A" w:rsidRPr="00104E8F" w:rsidRDefault="00B30C4A" w:rsidP="0007719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2C5" w:rsidRPr="00104E8F" w14:paraId="3261F3C1" w14:textId="77777777" w:rsidTr="0007719E">
        <w:trPr>
          <w:trHeight w:val="360"/>
        </w:trPr>
        <w:tc>
          <w:tcPr>
            <w:tcW w:w="3689" w:type="dxa"/>
          </w:tcPr>
          <w:p w14:paraId="572386DB" w14:textId="77777777" w:rsidR="005222C5" w:rsidRPr="00104E8F" w:rsidRDefault="005222C5" w:rsidP="005222C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F96D1C" w14:textId="748B66B2" w:rsidR="005222C5" w:rsidRPr="00104E8F" w:rsidRDefault="005222C5" w:rsidP="005222C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3DB6DB6" w14:textId="77777777" w:rsidR="005222C5" w:rsidRPr="00104E8F" w:rsidRDefault="005222C5" w:rsidP="005222C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740CD534" w14:textId="623F840D" w:rsidR="005222C5" w:rsidRPr="00104E8F" w:rsidRDefault="005222C5" w:rsidP="005222C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B5C0FEC" w14:textId="77777777" w:rsidR="005222C5" w:rsidRPr="00104E8F" w:rsidRDefault="005222C5" w:rsidP="005222C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5DB9719" w14:textId="7470682E" w:rsidR="005222C5" w:rsidRPr="00104E8F" w:rsidRDefault="005222C5" w:rsidP="005222C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403CB3" w14:textId="77777777" w:rsidR="005222C5" w:rsidRPr="00104E8F" w:rsidRDefault="005222C5" w:rsidP="005222C5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F6575B8" w14:textId="62772AEE" w:rsidR="005222C5" w:rsidRPr="00104E8F" w:rsidRDefault="005222C5" w:rsidP="005222C5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30C4A" w:rsidRPr="00104E8F" w14:paraId="7A29F897" w14:textId="77777777" w:rsidTr="0007719E">
        <w:trPr>
          <w:trHeight w:val="360"/>
        </w:trPr>
        <w:tc>
          <w:tcPr>
            <w:tcW w:w="3689" w:type="dxa"/>
          </w:tcPr>
          <w:p w14:paraId="72D0F9C5" w14:textId="77777777" w:rsidR="00B30C4A" w:rsidRPr="00104E8F" w:rsidRDefault="00B30C4A" w:rsidP="000771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6" w:type="dxa"/>
            <w:gridSpan w:val="7"/>
          </w:tcPr>
          <w:p w14:paraId="560ADF6B" w14:textId="77777777" w:rsidR="00B30C4A" w:rsidRPr="00104E8F" w:rsidRDefault="00B30C4A" w:rsidP="0007719E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5FE4" w:rsidRPr="00104E8F" w14:paraId="44C63031" w14:textId="77777777" w:rsidTr="007D0E0F">
        <w:trPr>
          <w:trHeight w:val="360"/>
        </w:trPr>
        <w:tc>
          <w:tcPr>
            <w:tcW w:w="3689" w:type="dxa"/>
          </w:tcPr>
          <w:p w14:paraId="3732A833" w14:textId="77777777" w:rsidR="00595FE4" w:rsidRPr="00104E8F" w:rsidRDefault="00595FE4" w:rsidP="00595FE4">
            <w:pPr>
              <w:spacing w:line="240" w:lineRule="auto"/>
              <w:ind w:left="1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ขาดทุนจากการด้อยค่าของเงินลงทุนใน </w:t>
            </w:r>
            <w:r w:rsidRPr="00104E8F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D6B835F" w14:textId="63A75061" w:rsidR="00595FE4" w:rsidRPr="00104E8F" w:rsidRDefault="00595FE4" w:rsidP="00595FE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B9AFF" w14:textId="77777777" w:rsidR="00595FE4" w:rsidRPr="00104E8F" w:rsidRDefault="00595FE4" w:rsidP="00595F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3C95E70D" w14:textId="7F6DDFCC" w:rsidR="00595FE4" w:rsidRPr="00104E8F" w:rsidRDefault="00595FE4" w:rsidP="00595FE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DCDC353" w14:textId="77777777" w:rsidR="00595FE4" w:rsidRPr="00104E8F" w:rsidRDefault="00595FE4" w:rsidP="00595F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9CB2CAE" w14:textId="52BD68DA" w:rsidR="00595FE4" w:rsidRPr="00104E8F" w:rsidRDefault="00595FE4" w:rsidP="00595FE4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427DEDC5" w14:textId="77777777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7417813E" w14:textId="117A3693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</w:tr>
      <w:tr w:rsidR="00595FE4" w:rsidRPr="00104E8F" w14:paraId="7B9BA87E" w14:textId="77777777" w:rsidTr="0007719E">
        <w:trPr>
          <w:trHeight w:val="360"/>
        </w:trPr>
        <w:tc>
          <w:tcPr>
            <w:tcW w:w="3689" w:type="dxa"/>
          </w:tcPr>
          <w:p w14:paraId="0233ADA2" w14:textId="77777777" w:rsidR="00595FE4" w:rsidRPr="00104E8F" w:rsidRDefault="00595FE4" w:rsidP="00595F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398CD90" w14:textId="24C395FF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14:paraId="6812B925" w14:textId="77777777" w:rsidR="00595FE4" w:rsidRPr="00104E8F" w:rsidRDefault="00595FE4" w:rsidP="00595F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3155BB40" w14:textId="7D605127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36" w:type="dxa"/>
          </w:tcPr>
          <w:p w14:paraId="40FD54ED" w14:textId="77777777" w:rsidR="00595FE4" w:rsidRPr="00104E8F" w:rsidRDefault="00595FE4" w:rsidP="00595FE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1AFD74C" w14:textId="7E9E7F13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68" w:type="dxa"/>
            <w:vAlign w:val="bottom"/>
          </w:tcPr>
          <w:p w14:paraId="61E35839" w14:textId="77777777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69BC65D6" w14:textId="5EE39740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  <w:tr w:rsidR="00595FE4" w:rsidRPr="00104E8F" w14:paraId="363A233E" w14:textId="77777777" w:rsidTr="004C3677">
        <w:trPr>
          <w:trHeight w:val="360"/>
        </w:trPr>
        <w:tc>
          <w:tcPr>
            <w:tcW w:w="3689" w:type="dxa"/>
          </w:tcPr>
          <w:p w14:paraId="31D120BA" w14:textId="77777777" w:rsidR="00595FE4" w:rsidRPr="00104E8F" w:rsidRDefault="00595FE4" w:rsidP="00595FE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41CF" w14:textId="7B586C9F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14:paraId="62A66B8D" w14:textId="77777777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578F9C2" w14:textId="189AC3C0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36" w:type="dxa"/>
          </w:tcPr>
          <w:p w14:paraId="2D1252C8" w14:textId="77777777" w:rsidR="00595FE4" w:rsidRPr="00104E8F" w:rsidRDefault="00595FE4" w:rsidP="00595FE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E8B30" w14:textId="217DED0C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68" w:type="dxa"/>
            <w:vAlign w:val="bottom"/>
          </w:tcPr>
          <w:p w14:paraId="6A2E83AE" w14:textId="77777777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EA2D9" w14:textId="64B6ACE1" w:rsidR="00595FE4" w:rsidRPr="00104E8F" w:rsidRDefault="00595FE4" w:rsidP="0059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13,990</w:t>
            </w:r>
          </w:p>
        </w:tc>
      </w:tr>
    </w:tbl>
    <w:p w14:paraId="6708F3AF" w14:textId="77777777" w:rsidR="00B85399" w:rsidRPr="00104E8F" w:rsidRDefault="00B85399" w:rsidP="00B8539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66D524" w14:textId="51A911AA" w:rsidR="008E5D3E" w:rsidRPr="00104E8F" w:rsidRDefault="00DB31A7" w:rsidP="00B85399">
      <w:pPr>
        <w:pStyle w:val="Heading1"/>
        <w:numPr>
          <w:ilvl w:val="0"/>
          <w:numId w:val="23"/>
        </w:numPr>
        <w:tabs>
          <w:tab w:val="num" w:pos="540"/>
          <w:tab w:val="left" w:pos="630"/>
        </w:tabs>
        <w:rPr>
          <w:szCs w:val="30"/>
          <w:cs/>
        </w:rPr>
      </w:pPr>
      <w:r w:rsidRPr="00104E8F">
        <w:rPr>
          <w:szCs w:val="30"/>
        </w:rPr>
        <w:t xml:space="preserve">     </w:t>
      </w:r>
      <w:r w:rsidR="00B85399" w:rsidRPr="00104E8F">
        <w:rPr>
          <w:szCs w:val="30"/>
        </w:rPr>
        <w:t xml:space="preserve"> </w:t>
      </w:r>
      <w:r w:rsidR="000E122B" w:rsidRPr="00104E8F">
        <w:rPr>
          <w:rFonts w:hint="cs"/>
          <w:szCs w:val="30"/>
          <w:cs/>
        </w:rPr>
        <w:t>กำไร</w:t>
      </w:r>
      <w:r w:rsidR="008E5D3E" w:rsidRPr="00104E8F">
        <w:rPr>
          <w:szCs w:val="30"/>
          <w:cs/>
        </w:rPr>
        <w:t>ต่อหุ้น</w:t>
      </w:r>
      <w:r w:rsidR="00767484" w:rsidRPr="00104E8F">
        <w:rPr>
          <w:szCs w:val="30"/>
          <w:cs/>
        </w:rPr>
        <w:t>ขั้นพื้นฐาน</w:t>
      </w:r>
    </w:p>
    <w:p w14:paraId="570BBB31" w14:textId="77777777" w:rsidR="00423BEF" w:rsidRPr="00104E8F" w:rsidRDefault="00423BEF" w:rsidP="009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3"/>
        <w:gridCol w:w="990"/>
        <w:gridCol w:w="243"/>
        <w:gridCol w:w="1080"/>
        <w:gridCol w:w="236"/>
        <w:gridCol w:w="961"/>
        <w:gridCol w:w="241"/>
        <w:gridCol w:w="1019"/>
      </w:tblGrid>
      <w:tr w:rsidR="008E5D3E" w:rsidRPr="00104E8F" w14:paraId="2DE14288" w14:textId="77777777" w:rsidTr="00095C06">
        <w:trPr>
          <w:trHeight w:val="346"/>
        </w:trPr>
        <w:tc>
          <w:tcPr>
            <w:tcW w:w="4473" w:type="dxa"/>
          </w:tcPr>
          <w:p w14:paraId="78191D0A" w14:textId="0ECF0C4D" w:rsidR="008E5D3E" w:rsidRPr="00104E8F" w:rsidRDefault="001908F1" w:rsidP="00FE304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04E8F">
              <w:rPr>
                <w:rFonts w:asciiTheme="majorBidi" w:hAnsiTheme="majorBidi" w:cstheme="majorBidi"/>
                <w:cs/>
              </w:rPr>
              <w:br w:type="page"/>
            </w:r>
            <w:r w:rsidR="00FE3044" w:rsidRPr="00104E8F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กำไร</w:t>
            </w:r>
            <w:r w:rsidR="00D23C67" w:rsidRPr="00104E8F">
              <w:rPr>
                <w:rFonts w:asciiTheme="majorBidi" w:eastAsia="Cordia New" w:hAnsiTheme="majorBidi" w:cstheme="majorBidi" w:hint="cs"/>
                <w:b/>
                <w:bCs/>
                <w:i/>
                <w:iCs/>
                <w:snapToGrid w:val="0"/>
                <w:cs/>
                <w:lang w:eastAsia="th-TH"/>
              </w:rPr>
              <w:t>ขาดทุน</w:t>
            </w:r>
            <w:r w:rsidR="00FE3044" w:rsidRPr="00104E8F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ที่เป็นส่วนของผู้ถือหุ้นสามัญ</w:t>
            </w:r>
            <w:r w:rsidR="00FE3044" w:rsidRPr="00104E8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</w:t>
            </w:r>
          </w:p>
        </w:tc>
        <w:tc>
          <w:tcPr>
            <w:tcW w:w="2313" w:type="dxa"/>
            <w:gridSpan w:val="3"/>
          </w:tcPr>
          <w:p w14:paraId="767C0B74" w14:textId="77777777" w:rsidR="008E5D3E" w:rsidRPr="00104E8F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D0670A" w14:textId="77777777" w:rsidR="008E5D3E" w:rsidRPr="00104E8F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490DB4E3" w14:textId="77777777" w:rsidR="008E5D3E" w:rsidRPr="00104E8F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D57" w:rsidRPr="00104E8F" w14:paraId="689416FC" w14:textId="77777777" w:rsidTr="00095C06">
        <w:trPr>
          <w:trHeight w:val="346"/>
        </w:trPr>
        <w:tc>
          <w:tcPr>
            <w:tcW w:w="4473" w:type="dxa"/>
          </w:tcPr>
          <w:p w14:paraId="35C21B9F" w14:textId="77777777" w:rsidR="009C5D57" w:rsidRPr="00104E8F" w:rsidRDefault="009C5D57" w:rsidP="009C5D57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230" w:right="-43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2AA6FC9" w14:textId="0A1BDC67" w:rsidR="009C5D57" w:rsidRPr="00104E8F" w:rsidRDefault="009C5D57" w:rsidP="009C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0F8F67BC" w14:textId="77777777" w:rsidR="009C5D57" w:rsidRPr="00104E8F" w:rsidRDefault="009C5D57" w:rsidP="009C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B5890" w14:textId="47EA2B6A" w:rsidR="009C5D57" w:rsidRPr="00104E8F" w:rsidRDefault="009C5D57" w:rsidP="009C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BD147CD" w14:textId="77777777" w:rsidR="009C5D57" w:rsidRPr="00104E8F" w:rsidRDefault="009C5D57" w:rsidP="009C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6BC8C38" w14:textId="5A8B8EC3" w:rsidR="009C5D57" w:rsidRPr="00104E8F" w:rsidRDefault="009C5D57" w:rsidP="009C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2A5C06DA" w14:textId="77777777" w:rsidR="009C5D57" w:rsidRPr="00104E8F" w:rsidRDefault="009C5D57" w:rsidP="009C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77FB01D" w14:textId="4B91F537" w:rsidR="009C5D57" w:rsidRPr="00104E8F" w:rsidRDefault="009C5D57" w:rsidP="009C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17984" w:rsidRPr="00104E8F" w14:paraId="7BBD48A7" w14:textId="77777777" w:rsidTr="00095C06">
        <w:trPr>
          <w:trHeight w:val="346"/>
        </w:trPr>
        <w:tc>
          <w:tcPr>
            <w:tcW w:w="4473" w:type="dxa"/>
          </w:tcPr>
          <w:p w14:paraId="1442A235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5B558ADE" w14:textId="77777777" w:rsidR="00517984" w:rsidRPr="00104E8F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9C5D57" w:rsidRPr="00104E8F" w14:paraId="6CF42162" w14:textId="77777777" w:rsidTr="00095C06">
        <w:trPr>
          <w:trHeight w:val="346"/>
        </w:trPr>
        <w:tc>
          <w:tcPr>
            <w:tcW w:w="4473" w:type="dxa"/>
          </w:tcPr>
          <w:p w14:paraId="27991EFD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</w:tabs>
              <w:ind w:left="230" w:right="-43" w:hanging="2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กำไรที่เป็นส่วนของผู้ถือหุ้นสามัญของบริษัท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AF2E05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5C92C05" w14:textId="1B915742" w:rsidR="002D4A6D" w:rsidRPr="00104E8F" w:rsidRDefault="00512B53" w:rsidP="009C5D5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247,158</w:t>
            </w:r>
          </w:p>
        </w:tc>
        <w:tc>
          <w:tcPr>
            <w:tcW w:w="243" w:type="dxa"/>
          </w:tcPr>
          <w:p w14:paraId="11AA5CDD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846"/>
                <w:tab w:val="decimal" w:pos="882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397004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11B8CA9" w14:textId="628B10C8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107,364</w:t>
            </w:r>
          </w:p>
        </w:tc>
        <w:tc>
          <w:tcPr>
            <w:tcW w:w="236" w:type="dxa"/>
          </w:tcPr>
          <w:p w14:paraId="68EFEE2F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5122CC86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F95C673" w14:textId="1B3EA46A" w:rsidR="003D40F6" w:rsidRPr="00104E8F" w:rsidRDefault="00512B53" w:rsidP="009C5D5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243,509</w:t>
            </w:r>
          </w:p>
        </w:tc>
        <w:tc>
          <w:tcPr>
            <w:tcW w:w="241" w:type="dxa"/>
          </w:tcPr>
          <w:p w14:paraId="2FEB3093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26AB0DE4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4F31833" w14:textId="0B409ECD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102,488</w:t>
            </w:r>
          </w:p>
        </w:tc>
      </w:tr>
      <w:tr w:rsidR="009C5D57" w:rsidRPr="00104E8F" w14:paraId="0D61685F" w14:textId="77777777" w:rsidTr="00095C06">
        <w:trPr>
          <w:trHeight w:val="346"/>
        </w:trPr>
        <w:tc>
          <w:tcPr>
            <w:tcW w:w="4473" w:type="dxa"/>
          </w:tcPr>
          <w:p w14:paraId="6CB1AA07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D4D171" w14:textId="158AAAB4" w:rsidR="009C5D57" w:rsidRPr="00104E8F" w:rsidRDefault="00C24DB7" w:rsidP="009C5D5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14:paraId="5D73C27A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F8A7D9" w14:textId="542676C4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14:paraId="2A4C0E65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42D0F502" w14:textId="6BF0BDB5" w:rsidR="009C5D57" w:rsidRPr="00104E8F" w:rsidRDefault="003D40F6" w:rsidP="009C5D5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14:paraId="65543008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9C388BB" w14:textId="57F34C2E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9C5D57" w:rsidRPr="00104E8F" w14:paraId="3020A611" w14:textId="77777777" w:rsidTr="00095C06">
        <w:trPr>
          <w:trHeight w:val="346"/>
        </w:trPr>
        <w:tc>
          <w:tcPr>
            <w:tcW w:w="4473" w:type="dxa"/>
          </w:tcPr>
          <w:p w14:paraId="6CEDB058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9303C5" w14:textId="3622CA1C" w:rsidR="009C5D57" w:rsidRPr="00104E8F" w:rsidRDefault="002D4A6D" w:rsidP="002D4A6D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0.7</w:t>
            </w:r>
            <w:r w:rsidR="00512B53"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24049AAC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AE86EF" w14:textId="40CF7FC9" w:rsidR="009C5D57" w:rsidRPr="00104E8F" w:rsidRDefault="009C5D57" w:rsidP="00531577">
            <w:pPr>
              <w:pStyle w:val="31"/>
              <w:tabs>
                <w:tab w:val="clear" w:pos="360"/>
                <w:tab w:val="clear" w:pos="720"/>
                <w:tab w:val="decimal" w:pos="513"/>
              </w:tabs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0.33</w:t>
            </w:r>
          </w:p>
        </w:tc>
        <w:tc>
          <w:tcPr>
            <w:tcW w:w="236" w:type="dxa"/>
          </w:tcPr>
          <w:p w14:paraId="457B5F7B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90AD7AA" w14:textId="5EA178F3" w:rsidR="009C5D57" w:rsidRPr="00104E8F" w:rsidRDefault="003D40F6" w:rsidP="009C5D57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0.7</w:t>
            </w:r>
            <w:r w:rsidR="00512B53"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</w:tcPr>
          <w:p w14:paraId="20005067" w14:textId="7777777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719495F" w14:textId="44845847" w:rsidR="009C5D57" w:rsidRPr="00104E8F" w:rsidRDefault="009C5D57" w:rsidP="009C5D57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0.31</w:t>
            </w:r>
          </w:p>
        </w:tc>
      </w:tr>
    </w:tbl>
    <w:p w14:paraId="4964B95C" w14:textId="77777777" w:rsidR="00B85399" w:rsidRPr="00104E8F" w:rsidRDefault="00B85399" w:rsidP="00B8539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3BBC9D" w14:textId="74BF8E9A" w:rsidR="00DB31A7" w:rsidRPr="00104E8F" w:rsidRDefault="00DB31A7" w:rsidP="00DB31A7"/>
    <w:p w14:paraId="73CEAA4B" w14:textId="5A68054B" w:rsidR="00DB31A7" w:rsidRPr="00104E8F" w:rsidRDefault="00DB31A7" w:rsidP="00DB31A7"/>
    <w:p w14:paraId="639FE66F" w14:textId="08582883" w:rsidR="00DB31A7" w:rsidRPr="00104E8F" w:rsidRDefault="00DB31A7" w:rsidP="00DB31A7"/>
    <w:p w14:paraId="3916EA8E" w14:textId="3F310F92" w:rsidR="00DB31A7" w:rsidRPr="00104E8F" w:rsidRDefault="00DB31A7" w:rsidP="00DB31A7"/>
    <w:p w14:paraId="582F208A" w14:textId="2300396F" w:rsidR="00DB31A7" w:rsidRPr="00104E8F" w:rsidRDefault="00DB31A7" w:rsidP="00DB31A7"/>
    <w:p w14:paraId="5AA80EFF" w14:textId="7C5424E6" w:rsidR="00DB31A7" w:rsidRPr="00104E8F" w:rsidRDefault="00DB31A7" w:rsidP="00DB31A7"/>
    <w:p w14:paraId="43188AB5" w14:textId="1F8E2509" w:rsidR="00DB31A7" w:rsidRPr="00104E8F" w:rsidRDefault="00DB31A7" w:rsidP="00DB31A7"/>
    <w:p w14:paraId="2B2F9799" w14:textId="5BD78D71" w:rsidR="00DB31A7" w:rsidRPr="00104E8F" w:rsidRDefault="00DB31A7" w:rsidP="00DB31A7"/>
    <w:p w14:paraId="7759FF1D" w14:textId="34390987" w:rsidR="00DB31A7" w:rsidRPr="00104E8F" w:rsidRDefault="00DB31A7" w:rsidP="00DB31A7"/>
    <w:p w14:paraId="0B2F401C" w14:textId="2EBB3143" w:rsidR="00DE6EA3" w:rsidRPr="00104E8F" w:rsidRDefault="00DE6EA3" w:rsidP="00DB31A7"/>
    <w:p w14:paraId="5E5DAEEE" w14:textId="77777777" w:rsidR="00DE6EA3" w:rsidRPr="00104E8F" w:rsidRDefault="00DE6EA3" w:rsidP="00DB31A7"/>
    <w:p w14:paraId="6BD40F02" w14:textId="4150AD6C" w:rsidR="00DB31A7" w:rsidRPr="00104E8F" w:rsidRDefault="00DB31A7" w:rsidP="00DB31A7"/>
    <w:p w14:paraId="4F19DF13" w14:textId="2E8FC9C0" w:rsidR="00DB31A7" w:rsidRPr="00104E8F" w:rsidRDefault="00DB31A7" w:rsidP="00DB31A7"/>
    <w:p w14:paraId="5D3B892A" w14:textId="5009F5DC" w:rsidR="00DB31A7" w:rsidRPr="00104E8F" w:rsidRDefault="00DB31A7" w:rsidP="00DB31A7"/>
    <w:p w14:paraId="2929DE74" w14:textId="4647C056" w:rsidR="00DB31A7" w:rsidRPr="00104E8F" w:rsidRDefault="00DB31A7" w:rsidP="00DB31A7"/>
    <w:p w14:paraId="49AA85EC" w14:textId="2DE0910B" w:rsidR="00DB31A7" w:rsidRPr="00104E8F" w:rsidRDefault="00DB31A7" w:rsidP="00DB31A7"/>
    <w:p w14:paraId="1B291277" w14:textId="11B60CF1" w:rsidR="00DB31A7" w:rsidRPr="00104E8F" w:rsidRDefault="00DB31A7" w:rsidP="00DB31A7"/>
    <w:p w14:paraId="101B2563" w14:textId="77777777" w:rsidR="00DB31A7" w:rsidRPr="00104E8F" w:rsidRDefault="00DB31A7" w:rsidP="00DB31A7"/>
    <w:p w14:paraId="759B1EE6" w14:textId="77777777" w:rsidR="00014212" w:rsidRPr="00104E8F" w:rsidRDefault="00014212" w:rsidP="0012346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104E8F">
        <w:rPr>
          <w:szCs w:val="30"/>
          <w:cs/>
        </w:rPr>
        <w:lastRenderedPageBreak/>
        <w:t>เงินปันผล</w:t>
      </w:r>
    </w:p>
    <w:p w14:paraId="5AFD615A" w14:textId="77777777" w:rsidR="000500EF" w:rsidRPr="00104E8F" w:rsidRDefault="000500EF" w:rsidP="000500EF">
      <w:pPr>
        <w:rPr>
          <w:cs/>
        </w:rPr>
      </w:pPr>
    </w:p>
    <w:p w14:paraId="458CA704" w14:textId="77777777" w:rsidR="000500EF" w:rsidRPr="00104E8F" w:rsidRDefault="000500EF" w:rsidP="000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เงินปันผล</w:t>
      </w:r>
      <w:r w:rsidRPr="00104E8F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104E8F">
        <w:rPr>
          <w:rFonts w:ascii="Angsana New" w:hAnsi="Angsana New"/>
          <w:sz w:val="30"/>
          <w:szCs w:val="30"/>
          <w:cs/>
        </w:rPr>
        <w:t>ดังนี้</w:t>
      </w:r>
      <w:r w:rsidRPr="00104E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F01ED1" w14:textId="77777777" w:rsidR="000500EF" w:rsidRPr="00104E8F" w:rsidRDefault="000500EF" w:rsidP="000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0500EF" w:rsidRPr="00104E8F" w14:paraId="053A792F" w14:textId="77777777" w:rsidTr="0087713D">
        <w:tc>
          <w:tcPr>
            <w:tcW w:w="2808" w:type="dxa"/>
            <w:shd w:val="clear" w:color="auto" w:fill="auto"/>
            <w:vAlign w:val="bottom"/>
          </w:tcPr>
          <w:p w14:paraId="79DB1402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9B99FE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6F9C7C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4D31A84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CE8CA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616B2EA6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98905" w14:textId="77777777" w:rsidR="000500EF" w:rsidRPr="00104E8F" w:rsidDel="00D43E7A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500EF" w:rsidRPr="00104E8F" w14:paraId="477ED222" w14:textId="77777777" w:rsidTr="0087713D">
        <w:tc>
          <w:tcPr>
            <w:tcW w:w="2808" w:type="dxa"/>
            <w:shd w:val="clear" w:color="auto" w:fill="auto"/>
          </w:tcPr>
          <w:p w14:paraId="2F47B6EC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D415413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E433CA8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7AFEA0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D873B3C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F8310F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0EF" w:rsidRPr="00104E8F" w14:paraId="7FF4131A" w14:textId="77777777" w:rsidTr="0087713D">
        <w:tc>
          <w:tcPr>
            <w:tcW w:w="2808" w:type="dxa"/>
            <w:shd w:val="clear" w:color="auto" w:fill="auto"/>
          </w:tcPr>
          <w:p w14:paraId="67503957" w14:textId="4547193D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CA6BD9" w:rsidRPr="00104E8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0BB4BA64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F5F4481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D3C8D9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CD31AD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F7BC00" w14:textId="77777777" w:rsidR="000500EF" w:rsidRPr="00104E8F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4BB" w:rsidRPr="00104E8F" w14:paraId="3DD5C244" w14:textId="77777777" w:rsidTr="0087713D">
        <w:tc>
          <w:tcPr>
            <w:tcW w:w="2808" w:type="dxa"/>
            <w:shd w:val="clear" w:color="auto" w:fill="auto"/>
          </w:tcPr>
          <w:p w14:paraId="518DDB1C" w14:textId="11175B43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90" w:type="dxa"/>
            <w:shd w:val="clear" w:color="auto" w:fill="auto"/>
          </w:tcPr>
          <w:p w14:paraId="4A1B9504" w14:textId="76C013F1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1F309E1C" w14:textId="26169A50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2E61FA" w14:textId="0640668C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70" w:type="dxa"/>
            <w:shd w:val="clear" w:color="auto" w:fill="auto"/>
          </w:tcPr>
          <w:p w14:paraId="39718A70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D8C3A0" w14:textId="1221E1F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39.60</w:t>
            </w:r>
          </w:p>
        </w:tc>
      </w:tr>
      <w:tr w:rsidR="00E024BB" w:rsidRPr="00104E8F" w14:paraId="085739DA" w14:textId="77777777" w:rsidTr="0087713D">
        <w:tc>
          <w:tcPr>
            <w:tcW w:w="2808" w:type="dxa"/>
            <w:shd w:val="clear" w:color="auto" w:fill="auto"/>
          </w:tcPr>
          <w:p w14:paraId="4C8A8F2E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AA3C7CD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7834F97B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353E72F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D8C785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6B2429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024BB" w:rsidRPr="00104E8F" w14:paraId="4774E8A0" w14:textId="77777777" w:rsidTr="0087713D">
        <w:tc>
          <w:tcPr>
            <w:tcW w:w="2808" w:type="dxa"/>
            <w:shd w:val="clear" w:color="auto" w:fill="auto"/>
          </w:tcPr>
          <w:p w14:paraId="1553048A" w14:textId="71D02CEC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04E8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2CE1D948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F596D01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B7B500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A7A1BC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F46FE2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24BB" w:rsidRPr="00104E8F" w14:paraId="264C3AF8" w14:textId="77777777" w:rsidTr="0087713D">
        <w:tc>
          <w:tcPr>
            <w:tcW w:w="2808" w:type="dxa"/>
            <w:shd w:val="clear" w:color="auto" w:fill="auto"/>
          </w:tcPr>
          <w:p w14:paraId="6B0D0C74" w14:textId="5FBA8E5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104E8F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90" w:type="dxa"/>
            <w:shd w:val="clear" w:color="auto" w:fill="auto"/>
          </w:tcPr>
          <w:p w14:paraId="6EA39F2C" w14:textId="609F932B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161E3D85" w14:textId="27E90C7B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2AC566" w14:textId="6FB734DC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  <w:shd w:val="clear" w:color="auto" w:fill="auto"/>
          </w:tcPr>
          <w:p w14:paraId="00E3A8BC" w14:textId="7777777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CCDD22" w14:textId="11DEE8A7" w:rsidR="00E024BB" w:rsidRPr="00104E8F" w:rsidRDefault="00E024BB" w:rsidP="00E0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49.50</w:t>
            </w:r>
          </w:p>
        </w:tc>
      </w:tr>
    </w:tbl>
    <w:p w14:paraId="557F0453" w14:textId="77777777" w:rsidR="00887F24" w:rsidRPr="00104E8F" w:rsidRDefault="00887F24" w:rsidP="0088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F62B2D" w14:textId="1504929E" w:rsidR="009E4AD9" w:rsidRPr="00104E8F" w:rsidRDefault="00014212" w:rsidP="009E4AD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  <w:cs/>
        </w:rPr>
      </w:pPr>
      <w:r w:rsidRPr="00104E8F">
        <w:rPr>
          <w:szCs w:val="30"/>
          <w:cs/>
        </w:rPr>
        <w:tab/>
        <w:t>เครื่องมือทางการเงิน</w:t>
      </w:r>
      <w:r w:rsidR="00631FB6" w:rsidRPr="00104E8F">
        <w:rPr>
          <w:szCs w:val="30"/>
        </w:rPr>
        <w:br/>
      </w:r>
    </w:p>
    <w:p w14:paraId="177C0439" w14:textId="3C1E16F4" w:rsidR="00014212" w:rsidRPr="00104E8F" w:rsidRDefault="009E4AD9" w:rsidP="00DF7BC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7" w:name="_Hlk60827280"/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มูล</w:t>
      </w:r>
      <w:bookmarkEnd w:id="7"/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t>ค่าตามบัญชีและมูลค่ายุติธรรม</w:t>
      </w:r>
    </w:p>
    <w:p w14:paraId="16A2AC1C" w14:textId="4698451C" w:rsidR="007C2FCA" w:rsidRPr="00104E8F" w:rsidRDefault="007C2FCA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5AA00DB9" w14:textId="25B61CD1" w:rsidR="00DF7BCF" w:rsidRPr="00104E8F" w:rsidRDefault="00DF7BCF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104E8F">
        <w:rPr>
          <w:rFonts w:ascii="Angsana New" w:hAnsi="Angsana New"/>
          <w:sz w:val="30"/>
          <w:szCs w:val="30"/>
        </w:rPr>
        <w:t xml:space="preserve">  </w:t>
      </w:r>
      <w:r w:rsidRPr="00104E8F">
        <w:rPr>
          <w:rFonts w:ascii="Angsana New" w:hAnsi="Angsana New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26AFE0" w14:textId="77777777" w:rsidR="006B627B" w:rsidRPr="00104E8F" w:rsidRDefault="006B627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  <w:sectPr w:rsidR="006B627B" w:rsidRPr="00104E8F" w:rsidSect="002111BA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34518D" w:rsidRPr="00104E8F" w14:paraId="1CCF1AED" w14:textId="77777777" w:rsidTr="00640390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91449C1" w14:textId="77777777" w:rsidR="0034518D" w:rsidRPr="00104E8F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5E13CE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62AA37F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งบการงินรวม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งบเฉพาะกิจการ</w:t>
            </w:r>
          </w:p>
        </w:tc>
      </w:tr>
      <w:tr w:rsidR="0034518D" w:rsidRPr="00104E8F" w14:paraId="72551CAC" w14:textId="77777777" w:rsidTr="00640390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048BD21" w14:textId="77777777" w:rsidR="0034518D" w:rsidRPr="00104E8F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8C7C53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558A2DC1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0A2865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DBC7804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518D" w:rsidRPr="00104E8F" w14:paraId="5B18FC56" w14:textId="77777777" w:rsidTr="00640390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4639EFFD" w14:textId="0F7EFCAA" w:rsidR="0034518D" w:rsidRPr="00104E8F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7B8A057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EC04DE" w14:textId="7901AD91" w:rsidR="0034518D" w:rsidRPr="00104E8F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39839BA1" w14:textId="5A8BE36C" w:rsidR="0034518D" w:rsidRPr="00104E8F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F6474F" w14:textId="5170491C" w:rsidR="0034518D" w:rsidRPr="00104E8F" w:rsidRDefault="00681E59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A50AD" w14:textId="77777777" w:rsidR="0034518D" w:rsidRPr="00104E8F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95F8C7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375D4EA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760122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C162D05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9CA1772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F2495B" w14:textId="77777777" w:rsidR="0034518D" w:rsidRPr="00104E8F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1F4F2D7" w14:textId="77777777" w:rsidR="0034518D" w:rsidRPr="00104E8F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D14E038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4EAB470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518D" w:rsidRPr="00104E8F" w14:paraId="485089BB" w14:textId="77777777" w:rsidTr="00640390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68954C4D" w14:textId="77777777" w:rsidR="0034518D" w:rsidRPr="00104E8F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29D16BD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F7E38AA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518D" w:rsidRPr="00104E8F" w14:paraId="39DC82AD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54C098B5" w14:textId="77777777" w:rsidR="0034518D" w:rsidRPr="00104E8F" w:rsidRDefault="0034518D" w:rsidP="001E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BAF466B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2D81F1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DEB2D3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7F0BF0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F9D461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553DB7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D8354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13EC14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4AECF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C2F247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52E4F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5E8675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16B7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2C926A6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7A1" w:rsidRPr="00104E8F" w14:paraId="6FC76109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5B8DEE8D" w14:textId="77777777" w:rsidR="000C17A1" w:rsidRPr="00104E8F" w:rsidRDefault="000C17A1" w:rsidP="000C17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70" w:type="dxa"/>
          </w:tcPr>
          <w:p w14:paraId="6F0590E7" w14:textId="77777777" w:rsidR="000C17A1" w:rsidRPr="00104E8F" w:rsidRDefault="000C17A1" w:rsidP="000C17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94ED85" w14:textId="37DDEE17" w:rsidR="000C17A1" w:rsidRPr="00104E8F" w:rsidRDefault="000C17A1" w:rsidP="000C17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368EE0B" w14:textId="2F3FD0E6" w:rsidR="000C17A1" w:rsidRPr="00104E8F" w:rsidRDefault="000C17A1" w:rsidP="000C17A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B80F6F6" w14:textId="168ECFD3" w:rsidR="000C17A1" w:rsidRPr="00104E8F" w:rsidRDefault="000C17A1" w:rsidP="000C17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236" w:type="dxa"/>
            <w:shd w:val="clear" w:color="auto" w:fill="auto"/>
          </w:tcPr>
          <w:p w14:paraId="0D8F027A" w14:textId="77777777" w:rsidR="000C17A1" w:rsidRPr="00104E8F" w:rsidRDefault="000C17A1" w:rsidP="000C17A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5EC442" w14:textId="698C7C49" w:rsidR="000C17A1" w:rsidRPr="00104E8F" w:rsidRDefault="000C17A1" w:rsidP="000C17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236" w:type="dxa"/>
          </w:tcPr>
          <w:p w14:paraId="489BEBD2" w14:textId="77777777" w:rsidR="000C17A1" w:rsidRPr="00104E8F" w:rsidRDefault="000C17A1" w:rsidP="000C17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B2BAF2" w14:textId="6D7235FF" w:rsidR="000C17A1" w:rsidRPr="00104E8F" w:rsidRDefault="000C17A1" w:rsidP="000C17A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BA9FB9" w14:textId="77777777" w:rsidR="000C17A1" w:rsidRPr="00104E8F" w:rsidRDefault="000C17A1" w:rsidP="000C17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8E2C76" w14:textId="62545469" w:rsidR="000C17A1" w:rsidRPr="00104E8F" w:rsidRDefault="000C17A1" w:rsidP="000C17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236" w:type="dxa"/>
          </w:tcPr>
          <w:p w14:paraId="4E4C83CE" w14:textId="77777777" w:rsidR="000C17A1" w:rsidRPr="00104E8F" w:rsidRDefault="000C17A1" w:rsidP="000C17A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6966FA" w14:textId="3B8B3002" w:rsidR="000C17A1" w:rsidRPr="00104E8F" w:rsidRDefault="000C17A1" w:rsidP="00CB690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A0694D" w14:textId="77777777" w:rsidR="000C17A1" w:rsidRPr="00104E8F" w:rsidRDefault="000C17A1" w:rsidP="000C17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F478B3" w14:textId="58372D2A" w:rsidR="000C17A1" w:rsidRPr="00104E8F" w:rsidRDefault="000C17A1" w:rsidP="000C17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1,349</w:t>
            </w:r>
          </w:p>
        </w:tc>
      </w:tr>
      <w:tr w:rsidR="00CB690D" w:rsidRPr="00104E8F" w14:paraId="2E261ADC" w14:textId="77777777" w:rsidTr="00640390">
        <w:trPr>
          <w:trHeight w:val="261"/>
        </w:trPr>
        <w:tc>
          <w:tcPr>
            <w:tcW w:w="4320" w:type="dxa"/>
            <w:gridSpan w:val="2"/>
            <w:shd w:val="clear" w:color="auto" w:fill="auto"/>
          </w:tcPr>
          <w:p w14:paraId="3FFA4EFC" w14:textId="77777777" w:rsidR="00CB690D" w:rsidRPr="00104E8F" w:rsidRDefault="00CB690D" w:rsidP="00CB69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4EE299B1" w14:textId="711C2F68" w:rsidR="00CB690D" w:rsidRPr="00104E8F" w:rsidRDefault="00CB690D" w:rsidP="00CB69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="Angsana New"/>
                <w:spacing w:val="-3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="Angsana New"/>
                <w:spacing w:val="-3"/>
                <w:sz w:val="30"/>
                <w:szCs w:val="30"/>
                <w:lang w:bidi="th-TH"/>
              </w:rPr>
              <w:t xml:space="preserve">    </w:t>
            </w:r>
            <w:r w:rsidRPr="00104E8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ของตลาด  </w:t>
            </w:r>
          </w:p>
        </w:tc>
        <w:tc>
          <w:tcPr>
            <w:tcW w:w="1350" w:type="dxa"/>
          </w:tcPr>
          <w:p w14:paraId="4FCAE410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F0C37" w14:textId="7A19EDF6" w:rsidR="00CB690D" w:rsidRPr="00104E8F" w:rsidRDefault="00CB690D" w:rsidP="00CB69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D6801CD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F48FEB" w14:textId="02D6035A" w:rsidR="00CB690D" w:rsidRPr="00104E8F" w:rsidRDefault="00CB690D" w:rsidP="00CB690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7,383</w:t>
            </w:r>
          </w:p>
        </w:tc>
        <w:tc>
          <w:tcPr>
            <w:tcW w:w="1294" w:type="dxa"/>
            <w:shd w:val="clear" w:color="auto" w:fill="auto"/>
          </w:tcPr>
          <w:p w14:paraId="2B136BDA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420078" w14:textId="231D5893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18A3C2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18D7BAB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F0ABF" w14:textId="116096FF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</w:tcPr>
          <w:p w14:paraId="505BED85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25AA1B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B3E0A1" w14:textId="6BCE3073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BD7993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188ABB9" w14:textId="77777777" w:rsidR="00CB690D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DC443" w14:textId="3F4D0F40" w:rsidR="00CB690D" w:rsidRPr="00104E8F" w:rsidRDefault="00CB690D" w:rsidP="00CB690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8EF93B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05071E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C43CC" w14:textId="20EEC10C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  <w:shd w:val="clear" w:color="auto" w:fill="auto"/>
          </w:tcPr>
          <w:p w14:paraId="66C1AA25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46985B6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A940C2" w14:textId="2567A674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CB690D" w:rsidRPr="00104E8F" w14:paraId="49F0E43D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32292C80" w14:textId="35F1F37F" w:rsidR="00CB690D" w:rsidRPr="00104E8F" w:rsidRDefault="00CB690D" w:rsidP="00CB690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709D0622" w14:textId="77777777" w:rsidR="00CB690D" w:rsidRPr="00104E8F" w:rsidRDefault="00CB690D" w:rsidP="00CB69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014C2C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D41DB5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B848DE9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44DF84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83F8373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A2AAF8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85BDEA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3A156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E1263A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844B93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40B56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3C047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343C10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90D" w:rsidRPr="00104E8F" w14:paraId="714681A9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06E12F3C" w14:textId="1E172E4C" w:rsidR="00CB690D" w:rsidRPr="00104E8F" w:rsidRDefault="00CB690D" w:rsidP="00CB69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07DDC4F3" w14:textId="77777777" w:rsidR="00CB690D" w:rsidRPr="00104E8F" w:rsidRDefault="00CB690D" w:rsidP="00CB69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D961F0" w14:textId="53DE581C" w:rsidR="00CB690D" w:rsidRPr="00104E8F" w:rsidRDefault="00CB690D" w:rsidP="00CB6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1350" w:type="dxa"/>
          </w:tcPr>
          <w:p w14:paraId="6B8F0ED9" w14:textId="6290D33D" w:rsidR="00CB690D" w:rsidRPr="00104E8F" w:rsidRDefault="00CB690D" w:rsidP="00CB690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6A3992CA" w14:textId="20FEE3B4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C1483E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FD4BD7" w14:textId="71C48623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36" w:type="dxa"/>
          </w:tcPr>
          <w:p w14:paraId="22533E5D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C45A8" w14:textId="601FB5B8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593000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932E1D" w14:textId="1B5AD6AB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36" w:type="dxa"/>
          </w:tcPr>
          <w:p w14:paraId="075CFEA2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A13624" w14:textId="31ED70E3" w:rsidR="00CB690D" w:rsidRPr="00104E8F" w:rsidRDefault="00CB690D" w:rsidP="00CB690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A6B9C6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31D1B2" w14:textId="06EA0B9B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</w:tr>
      <w:tr w:rsidR="00CB690D" w:rsidRPr="00104E8F" w14:paraId="54D28B12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38E93518" w14:textId="6198D52B" w:rsidR="00CB690D" w:rsidRPr="00104E8F" w:rsidRDefault="00CB690D" w:rsidP="00CB690D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5A6A791" w14:textId="77777777" w:rsidR="00CB690D" w:rsidRPr="00104E8F" w:rsidRDefault="00CB690D" w:rsidP="00CB69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775B50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F6ECA6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E154F4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84D468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D5635B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1A87F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B9F583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0C9994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6C8754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05CB6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441789F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BD690C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739973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90D" w:rsidRPr="00104E8F" w14:paraId="2E21CB26" w14:textId="77777777" w:rsidTr="00640390">
        <w:trPr>
          <w:trHeight w:val="261"/>
        </w:trPr>
        <w:tc>
          <w:tcPr>
            <w:tcW w:w="4050" w:type="dxa"/>
            <w:shd w:val="clear" w:color="auto" w:fill="auto"/>
          </w:tcPr>
          <w:p w14:paraId="2C2E1785" w14:textId="0AFEFB5B" w:rsidR="00CB690D" w:rsidRPr="00104E8F" w:rsidRDefault="00CB690D" w:rsidP="00CB690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904F5" w14:textId="77777777" w:rsidR="00CB690D" w:rsidRPr="00104E8F" w:rsidRDefault="00CB690D" w:rsidP="00CB69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501B53" w14:textId="3287CBFA" w:rsidR="00CB690D" w:rsidRPr="00104E8F" w:rsidRDefault="00CB690D" w:rsidP="00CB690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34FD6B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EEAC98A" w14:textId="711E4D49" w:rsidR="00CB690D" w:rsidRPr="00104E8F" w:rsidRDefault="00CB690D" w:rsidP="00CB690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427A8A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63DDF2" w14:textId="2141B736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465046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27295" w14:textId="7F920E76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72ABBF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33B4B2" w14:textId="6215F62D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8099A" w14:textId="77777777" w:rsidR="00CB690D" w:rsidRPr="00104E8F" w:rsidRDefault="00CB690D" w:rsidP="00CB69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F8512DD" w14:textId="1CB4E084" w:rsidR="00CB690D" w:rsidRPr="00104E8F" w:rsidRDefault="00CB690D" w:rsidP="00CB690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3191C9" w14:textId="77777777" w:rsidR="00CB690D" w:rsidRPr="00104E8F" w:rsidRDefault="00CB690D" w:rsidP="00CB69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B29C45" w14:textId="471571A0" w:rsidR="00CB690D" w:rsidRPr="00104E8F" w:rsidRDefault="00CB690D" w:rsidP="00CB690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271B3DF" w14:textId="4476018F" w:rsidR="00DF7BCF" w:rsidRPr="00104E8F" w:rsidRDefault="00DF7BCF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148E2F55" w14:textId="525CE821" w:rsidR="00F7135B" w:rsidRPr="00104E8F" w:rsidRDefault="00F7135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51421EFE" w14:textId="70ABCA6A" w:rsidR="00F7135B" w:rsidRPr="00104E8F" w:rsidRDefault="00F7135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264A3502" w14:textId="77777777" w:rsidR="006B627B" w:rsidRPr="00104E8F" w:rsidRDefault="006B627B" w:rsidP="00345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  <w:sectPr w:rsidR="006B627B" w:rsidRPr="00104E8F" w:rsidSect="002111BA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BD056D6" w14:textId="77777777" w:rsidR="0034518D" w:rsidRPr="00104E8F" w:rsidRDefault="0034518D" w:rsidP="009A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96" w:tblpY="19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350"/>
        <w:gridCol w:w="180"/>
        <w:gridCol w:w="1068"/>
        <w:gridCol w:w="180"/>
        <w:gridCol w:w="990"/>
        <w:gridCol w:w="180"/>
        <w:gridCol w:w="990"/>
        <w:gridCol w:w="180"/>
        <w:gridCol w:w="1092"/>
      </w:tblGrid>
      <w:tr w:rsidR="0034518D" w:rsidRPr="00104E8F" w14:paraId="6929570B" w14:textId="77777777" w:rsidTr="001E05E5">
        <w:trPr>
          <w:trHeight w:val="363"/>
          <w:tblHeader/>
        </w:trPr>
        <w:tc>
          <w:tcPr>
            <w:tcW w:w="2959" w:type="dxa"/>
            <w:vMerge w:val="restart"/>
            <w:shd w:val="clear" w:color="auto" w:fill="auto"/>
            <w:vAlign w:val="bottom"/>
          </w:tcPr>
          <w:p w14:paraId="3E085BC8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B5E5EA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A422F2E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7818C422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งบการงินรวม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งบเฉพาะกิจการ</w:t>
            </w:r>
          </w:p>
        </w:tc>
      </w:tr>
      <w:tr w:rsidR="0034518D" w:rsidRPr="00104E8F" w14:paraId="1E6E5E85" w14:textId="77777777" w:rsidTr="001E05E5">
        <w:trPr>
          <w:trHeight w:val="363"/>
          <w:tblHeader/>
        </w:trPr>
        <w:tc>
          <w:tcPr>
            <w:tcW w:w="2959" w:type="dxa"/>
            <w:vMerge/>
            <w:shd w:val="clear" w:color="auto" w:fill="auto"/>
            <w:vAlign w:val="bottom"/>
          </w:tcPr>
          <w:p w14:paraId="71FD2339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73D46EF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4D6F0CE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0C83B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518D" w:rsidRPr="00104E8F" w14:paraId="0BBB48AE" w14:textId="77777777" w:rsidTr="001E05E5">
        <w:trPr>
          <w:trHeight w:val="363"/>
          <w:tblHeader/>
        </w:trPr>
        <w:tc>
          <w:tcPr>
            <w:tcW w:w="2959" w:type="dxa"/>
            <w:shd w:val="clear" w:color="auto" w:fill="auto"/>
            <w:vAlign w:val="bottom"/>
          </w:tcPr>
          <w:p w14:paraId="0B2CDB0D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DC472E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7A39829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0A113EAE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9E4E42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E2D2AE5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5D362C4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980CF4B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9D6522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5A3DB0FA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518D" w:rsidRPr="00104E8F" w14:paraId="5BD1C465" w14:textId="77777777" w:rsidTr="001E05E5">
        <w:trPr>
          <w:tblHeader/>
        </w:trPr>
        <w:tc>
          <w:tcPr>
            <w:tcW w:w="2959" w:type="dxa"/>
            <w:shd w:val="clear" w:color="auto" w:fill="auto"/>
          </w:tcPr>
          <w:p w14:paraId="2ADFF73B" w14:textId="77777777" w:rsidR="0034518D" w:rsidRPr="00104E8F" w:rsidRDefault="0034518D" w:rsidP="001E05E5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1C58DD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38A0C98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12121C3B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</w:p>
        </w:tc>
      </w:tr>
      <w:tr w:rsidR="0034518D" w:rsidRPr="00104E8F" w14:paraId="04CFEB4B" w14:textId="77777777" w:rsidTr="001E05E5">
        <w:trPr>
          <w:cantSplit/>
        </w:trPr>
        <w:tc>
          <w:tcPr>
            <w:tcW w:w="2959" w:type="dxa"/>
            <w:shd w:val="clear" w:color="auto" w:fill="auto"/>
          </w:tcPr>
          <w:p w14:paraId="1968430A" w14:textId="77777777" w:rsidR="0034518D" w:rsidRPr="00104E8F" w:rsidRDefault="0034518D" w:rsidP="001E05E5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FE0A322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DF3AA5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9D9D057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1A71F2" w14:textId="77777777" w:rsidR="0034518D" w:rsidRPr="00104E8F" w:rsidRDefault="0034518D" w:rsidP="001E05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9230AC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621592" w14:textId="77777777" w:rsidR="0034518D" w:rsidRPr="00104E8F" w:rsidRDefault="0034518D" w:rsidP="001E05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E248C6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0E9964" w14:textId="77777777" w:rsidR="0034518D" w:rsidRPr="00104E8F" w:rsidRDefault="0034518D" w:rsidP="001E05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81F536B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18D" w:rsidRPr="00104E8F" w14:paraId="1ED0E5D9" w14:textId="77777777" w:rsidTr="001E05E5">
        <w:trPr>
          <w:cantSplit/>
        </w:trPr>
        <w:tc>
          <w:tcPr>
            <w:tcW w:w="2959" w:type="dxa"/>
            <w:shd w:val="clear" w:color="auto" w:fill="auto"/>
          </w:tcPr>
          <w:p w14:paraId="3782514C" w14:textId="77777777" w:rsidR="0034518D" w:rsidRPr="00104E8F" w:rsidRDefault="0034518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1D759B2A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CE69D5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0BEE678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9C7E7C" w14:textId="77777777" w:rsidR="0034518D" w:rsidRPr="00104E8F" w:rsidRDefault="0034518D" w:rsidP="001E05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D1C50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23E48E" w14:textId="77777777" w:rsidR="0034518D" w:rsidRPr="00104E8F" w:rsidRDefault="0034518D" w:rsidP="001E05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03FDF8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32D986" w14:textId="77777777" w:rsidR="0034518D" w:rsidRPr="00104E8F" w:rsidRDefault="0034518D" w:rsidP="001E05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1CFDFFF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18D" w:rsidRPr="00104E8F" w14:paraId="3872DF45" w14:textId="77777777" w:rsidTr="001E05E5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4F0E6FC1" w14:textId="77777777" w:rsidR="0034518D" w:rsidRPr="00104E8F" w:rsidRDefault="0034518D" w:rsidP="001E05E5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  <w:shd w:val="clear" w:color="auto" w:fill="auto"/>
          </w:tcPr>
          <w:p w14:paraId="77E21940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EF99CC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DEBF029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6958EB" w14:textId="77777777" w:rsidR="0034518D" w:rsidRPr="00104E8F" w:rsidRDefault="0034518D" w:rsidP="001E05E5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850B4E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0FAAAA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133B36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D35F68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5FFFBFD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18D" w:rsidRPr="00104E8F" w14:paraId="3CE395AC" w14:textId="77777777" w:rsidTr="001E05E5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29EC230C" w14:textId="77777777" w:rsidR="0034518D" w:rsidRPr="00104E8F" w:rsidRDefault="0034518D" w:rsidP="001E05E5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14:paraId="63095A0D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8D084A1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27D0182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AFBD28" w14:textId="77777777" w:rsidR="0034518D" w:rsidRPr="00104E8F" w:rsidRDefault="0034518D" w:rsidP="001E05E5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F874C9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6A500E9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20C5D5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525864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115D045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518D" w:rsidRPr="00104E8F" w14:paraId="2BBD78F3" w14:textId="77777777" w:rsidTr="001E05E5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01F1C094" w14:textId="77777777" w:rsidR="0034518D" w:rsidRPr="00104E8F" w:rsidRDefault="0034518D" w:rsidP="001E05E5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75AB95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444759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1721878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218617" w14:textId="77777777" w:rsidR="0034518D" w:rsidRPr="00104E8F" w:rsidRDefault="0034518D" w:rsidP="001E05E5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21F9AC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7402BE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9A02E6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6DFD29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695CBF0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18D" w:rsidRPr="00104E8F" w14:paraId="3EE1A363" w14:textId="77777777" w:rsidTr="001E05E5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1ED5D60D" w14:textId="77777777" w:rsidR="0034518D" w:rsidRPr="00104E8F" w:rsidRDefault="0034518D" w:rsidP="001E05E5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0C81670D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5B0549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DE697C3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58F04E" w14:textId="77777777" w:rsidR="0034518D" w:rsidRPr="00104E8F" w:rsidRDefault="0034518D" w:rsidP="001E05E5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07995B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931AAA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72C718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4CCDAB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87AECF8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518D" w:rsidRPr="00104E8F" w14:paraId="29F19853" w14:textId="77777777" w:rsidTr="001E05E5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7145D6C4" w14:textId="77777777" w:rsidR="0034518D" w:rsidRPr="00104E8F" w:rsidRDefault="0034518D" w:rsidP="001E05E5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1F4D1A30" w14:textId="77777777" w:rsidR="0034518D" w:rsidRPr="00104E8F" w:rsidRDefault="0034518D" w:rsidP="001E05E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2,550</w:t>
            </w:r>
          </w:p>
        </w:tc>
        <w:tc>
          <w:tcPr>
            <w:tcW w:w="180" w:type="dxa"/>
          </w:tcPr>
          <w:p w14:paraId="6BF25603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ADAA23B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8E9610" w14:textId="77777777" w:rsidR="0034518D" w:rsidRPr="00104E8F" w:rsidRDefault="0034518D" w:rsidP="001E05E5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1FBB7B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180" w:type="dxa"/>
            <w:shd w:val="clear" w:color="auto" w:fill="auto"/>
          </w:tcPr>
          <w:p w14:paraId="11682518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63C12A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F651FC" w14:textId="77777777" w:rsidR="0034518D" w:rsidRPr="00104E8F" w:rsidRDefault="0034518D" w:rsidP="001E05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8B3EF55" w14:textId="77777777" w:rsidR="0034518D" w:rsidRPr="00104E8F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</w:tr>
    </w:tbl>
    <w:p w14:paraId="59EB96E3" w14:textId="4697DD62" w:rsidR="0034518D" w:rsidRPr="00104E8F" w:rsidRDefault="003451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14C481" w14:textId="1AC5F931" w:rsidR="00DA2CFE" w:rsidRPr="00104E8F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04E8F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7F59110" w14:textId="77777777" w:rsidR="00DA2CFE" w:rsidRPr="00104E8F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306E66" w:rsidRPr="00104E8F" w14:paraId="4784B1DF" w14:textId="77777777" w:rsidTr="001E05E5">
        <w:trPr>
          <w:tblHeader/>
        </w:trPr>
        <w:tc>
          <w:tcPr>
            <w:tcW w:w="2520" w:type="dxa"/>
          </w:tcPr>
          <w:p w14:paraId="5D461C87" w14:textId="77777777" w:rsidR="00306E66" w:rsidRPr="00104E8F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5C14EE4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3FC7797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06E66" w:rsidRPr="00104E8F" w14:paraId="55FC5B33" w14:textId="77777777" w:rsidTr="001E05E5">
        <w:tc>
          <w:tcPr>
            <w:tcW w:w="2520" w:type="dxa"/>
          </w:tcPr>
          <w:p w14:paraId="48A8A5EE" w14:textId="77777777" w:rsidR="00306E66" w:rsidRPr="00104E8F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8F28736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B39DDBC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Pr="00104E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06E66" w:rsidRPr="00104E8F" w14:paraId="402F71AE" w14:textId="77777777" w:rsidTr="001E05E5">
        <w:tc>
          <w:tcPr>
            <w:tcW w:w="2520" w:type="dxa"/>
          </w:tcPr>
          <w:p w14:paraId="377B0C52" w14:textId="77777777" w:rsidR="00DA2CFE" w:rsidRPr="00104E8F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="Angsana New"/>
                <w:spacing w:val="-4"/>
                <w:sz w:val="30"/>
                <w:szCs w:val="30"/>
                <w:lang w:bidi="th-TH"/>
              </w:rPr>
            </w:pPr>
            <w:r w:rsidRPr="00104E8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104E8F">
              <w:rPr>
                <w:rFonts w:asciiTheme="majorBidi" w:hAnsiTheme="majorBidi" w:cs="Angsana New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</w:p>
          <w:p w14:paraId="4D438E91" w14:textId="05464136" w:rsidR="00306E66" w:rsidRPr="00104E8F" w:rsidRDefault="00DA2CFE" w:rsidP="00DA2CFE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="Angsana New"/>
                <w:spacing w:val="-4"/>
                <w:sz w:val="30"/>
                <w:szCs w:val="30"/>
                <w:lang w:bidi="th-TH"/>
              </w:rPr>
              <w:t xml:space="preserve">   </w:t>
            </w:r>
            <w:r w:rsidRPr="00104E8F">
              <w:rPr>
                <w:rFonts w:asciiTheme="majorBidi" w:hAnsiTheme="majorBidi" w:cs="Angsana New" w:hint="cs"/>
                <w:spacing w:val="-4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  <w:r w:rsidR="00306E66" w:rsidRPr="00104E8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</w:tcPr>
          <w:p w14:paraId="33C11EC1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2C58FEF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306E66" w:rsidRPr="00104E8F" w14:paraId="771B56B3" w14:textId="77777777" w:rsidTr="001E05E5">
        <w:tc>
          <w:tcPr>
            <w:tcW w:w="2520" w:type="dxa"/>
          </w:tcPr>
          <w:p w14:paraId="77290057" w14:textId="77777777" w:rsidR="00306E66" w:rsidRPr="00104E8F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36" w:type="dxa"/>
          </w:tcPr>
          <w:p w14:paraId="7AFF0B87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56A390C" w14:textId="77777777" w:rsidR="00306E66" w:rsidRPr="00104E8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248D56C2" w14:textId="173ECB8F" w:rsidR="00306E66" w:rsidRPr="00104E8F" w:rsidRDefault="00306E6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F13E90A" w14:textId="19E01866" w:rsidR="004F2583" w:rsidRPr="00104E8F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14CCE2" w14:textId="4A04CD0C" w:rsidR="004F2583" w:rsidRPr="00104E8F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6E6D9E" w14:textId="77777777" w:rsidR="004F2583" w:rsidRPr="00104E8F" w:rsidRDefault="004F2583" w:rsidP="00F1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1881D8" w14:textId="0D9B3303" w:rsidR="00306E66" w:rsidRPr="00104E8F" w:rsidRDefault="004F2583" w:rsidP="004F258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04E8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330F6559" w14:textId="77777777" w:rsidR="004F2583" w:rsidRPr="00104E8F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ABC2A0A" w14:textId="7A25DCC7" w:rsidR="004F2583" w:rsidRPr="00104E8F" w:rsidRDefault="004F2583" w:rsidP="004F258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FA584D9" w14:textId="77777777" w:rsidR="004F2583" w:rsidRPr="00104E8F" w:rsidRDefault="004F2583" w:rsidP="004F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629AF" w14:textId="19EE2B52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กลุ่มบริษัท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27DA08E6" w14:textId="77777777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42FBA" w14:textId="1902F69B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7DA0C" w14:textId="77777777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4D25A" w14:textId="541D3538" w:rsidR="004F2583" w:rsidRPr="00104E8F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E4A10" w:rsidRPr="00104E8F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4CE76F" w14:textId="77777777" w:rsidR="004F2583" w:rsidRPr="00104E8F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01203F" w14:textId="631C1209" w:rsidR="004F2583" w:rsidRPr="00104E8F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4A21E5" w:rsidRPr="00104E8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2B93CDC" w14:textId="2D0FBBA5" w:rsidR="004E4A10" w:rsidRPr="00104E8F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99B78B" w14:textId="36479D6D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22607" w:rsidRPr="00104E8F">
        <w:rPr>
          <w:rFonts w:asciiTheme="majorBidi" w:hAnsiTheme="majorBidi" w:cstheme="majorBidi" w:hint="cs"/>
          <w:sz w:val="30"/>
          <w:szCs w:val="30"/>
          <w:cs/>
        </w:rPr>
        <w:t>ของกลุ</w:t>
      </w:r>
      <w:r w:rsidR="00592B99" w:rsidRPr="00104E8F">
        <w:rPr>
          <w:rFonts w:asciiTheme="majorBidi" w:hAnsiTheme="majorBidi" w:cstheme="majorBidi" w:hint="cs"/>
          <w:sz w:val="30"/>
          <w:szCs w:val="30"/>
          <w:cs/>
        </w:rPr>
        <w:t>่</w:t>
      </w:r>
      <w:r w:rsidR="00122607" w:rsidRPr="00104E8F">
        <w:rPr>
          <w:rFonts w:asciiTheme="majorBidi" w:hAnsiTheme="majorBidi" w:cstheme="majorBidi" w:hint="cs"/>
          <w:sz w:val="30"/>
          <w:szCs w:val="30"/>
          <w:cs/>
        </w:rPr>
        <w:t>มบริษัท</w:t>
      </w:r>
    </w:p>
    <w:p w14:paraId="6FCF2D92" w14:textId="1812DA75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37421" w14:textId="6A9AD440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D9947" w14:textId="7A7E268F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A401F" w14:textId="3C9ACEFC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603E" w14:textId="41C21912" w:rsidR="004E4A10" w:rsidRPr="00104E8F" w:rsidRDefault="004E4A10" w:rsidP="00B406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E48AD4B" w14:textId="77777777" w:rsidR="00B406CE" w:rsidRPr="00104E8F" w:rsidRDefault="00B406CE" w:rsidP="00B406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D49D91" w14:textId="0308ADE2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4A21E5" w:rsidRPr="00104E8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04E8F">
        <w:rPr>
          <w:rFonts w:asciiTheme="majorBidi" w:hAnsiTheme="majorBidi" w:cstheme="majorBidi"/>
          <w:sz w:val="30"/>
          <w:szCs w:val="30"/>
        </w:rPr>
        <w:t xml:space="preserve">.1.1) </w:t>
      </w:r>
      <w:r w:rsidRPr="00104E8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38ED3EE" w14:textId="096527B5" w:rsidR="004E4A10" w:rsidRPr="00104E8F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A8A95" w14:textId="3145FB66" w:rsidR="004E4A10" w:rsidRPr="00104E8F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</w:t>
      </w:r>
      <w:r w:rsidR="000B6F61" w:rsidRPr="00104E8F">
        <w:rPr>
          <w:rFonts w:asciiTheme="majorBidi" w:hAnsiTheme="majorBidi" w:cstheme="majorBidi"/>
          <w:sz w:val="30"/>
          <w:szCs w:val="30"/>
        </w:rPr>
        <w:t xml:space="preserve">     </w:t>
      </w:r>
      <w:r w:rsidRPr="00104E8F">
        <w:rPr>
          <w:rFonts w:asciiTheme="majorBidi" w:hAnsiTheme="majorBidi" w:cstheme="majorBidi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104E8F">
        <w:rPr>
          <w:rFonts w:asciiTheme="majorBidi" w:hAnsiTheme="majorBidi" w:cstheme="majorBidi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104E8F">
        <w:rPr>
          <w:rFonts w:asciiTheme="majorBidi" w:hAnsiTheme="majorBidi" w:cstheme="majorBidi"/>
          <w:sz w:val="30"/>
          <w:szCs w:val="30"/>
        </w:rPr>
        <w:t>19</w:t>
      </w:r>
    </w:p>
    <w:p w14:paraId="43FB0BC8" w14:textId="561CB054" w:rsidR="004E4A10" w:rsidRPr="00104E8F" w:rsidRDefault="004E4A10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57D21" w14:textId="038697DD" w:rsidR="006A422A" w:rsidRPr="00104E8F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104E8F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104E8F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104E8F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104E8F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104E8F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</w:t>
      </w:r>
    </w:p>
    <w:p w14:paraId="5C775953" w14:textId="77777777" w:rsidR="006A422A" w:rsidRPr="00104E8F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FCB5B" w14:textId="3CAD978F" w:rsidR="004E4A10" w:rsidRPr="00104E8F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572E" w:rsidRPr="00104E8F">
        <w:rPr>
          <w:rFonts w:asciiTheme="majorBidi" w:hAnsiTheme="majorBidi" w:cstheme="majorBidi"/>
          <w:sz w:val="30"/>
          <w:szCs w:val="30"/>
        </w:rPr>
        <w:t xml:space="preserve">90 </w:t>
      </w:r>
      <w:r w:rsidR="00DD572E" w:rsidRPr="00104E8F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157DA05B" w14:textId="2C735032" w:rsidR="007A1626" w:rsidRPr="00104E8F" w:rsidRDefault="007A1626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5ED8684D" w14:textId="2F263F85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695F9A38" w14:textId="13AC4C6F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53FCFBFD" w14:textId="2B5C058F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044E00F7" w14:textId="3F87B82E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54B19C3E" w14:textId="3CC3E711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42844A45" w14:textId="682223C3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00C2E2DC" w14:textId="4F85BE6E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58E757C1" w14:textId="3E1E6B98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30126FF3" w14:textId="4E5D8CED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75F43D28" w14:textId="35DB184D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314003B0" w14:textId="7FDA35E0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7151C264" w14:textId="689B6572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2C8FAEA4" w14:textId="1F2B9675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6637C7EA" w14:textId="04FD4BCE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0451D19E" w14:textId="51E33B37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15639C40" w14:textId="296E12FA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7EDABE7C" w14:textId="28CA87B2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7CC479D3" w14:textId="18827C68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60EB52DC" w14:textId="77777777" w:rsidR="004227B9" w:rsidRPr="00104E8F" w:rsidRDefault="004227B9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30"/>
          <w:szCs w:val="30"/>
        </w:rPr>
      </w:pPr>
    </w:p>
    <w:p w14:paraId="08B100DB" w14:textId="6F6DF1D2" w:rsidR="004E4A10" w:rsidRPr="00104E8F" w:rsidRDefault="007A1626" w:rsidP="004E4A10">
      <w:pPr>
        <w:ind w:left="900"/>
        <w:jc w:val="thaiDistribute"/>
        <w:rPr>
          <w:sz w:val="30"/>
          <w:szCs w:val="30"/>
        </w:rPr>
      </w:pPr>
      <w:r w:rsidRPr="00104E8F">
        <w:rPr>
          <w:sz w:val="30"/>
          <w:szCs w:val="30"/>
          <w:cs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D67999" w:rsidRPr="00104E8F">
        <w:rPr>
          <w:rFonts w:hint="cs"/>
          <w:sz w:val="30"/>
          <w:szCs w:val="30"/>
          <w:cs/>
        </w:rPr>
        <w:t>และลูกหนี้อื่น</w:t>
      </w:r>
    </w:p>
    <w:p w14:paraId="3016988E" w14:textId="77777777" w:rsidR="007A1626" w:rsidRPr="00104E8F" w:rsidRDefault="007A1626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1114"/>
        <w:gridCol w:w="236"/>
        <w:gridCol w:w="934"/>
        <w:gridCol w:w="240"/>
        <w:gridCol w:w="1024"/>
        <w:gridCol w:w="236"/>
        <w:gridCol w:w="840"/>
        <w:gridCol w:w="236"/>
        <w:gridCol w:w="1024"/>
      </w:tblGrid>
      <w:tr w:rsidR="002054DC" w:rsidRPr="00104E8F" w14:paraId="52BA6797" w14:textId="77777777" w:rsidTr="006D4235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5B9B677" w14:textId="77777777" w:rsidR="002054DC" w:rsidRPr="00104E8F" w:rsidRDefault="002054DC" w:rsidP="006D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6099AD86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2A2D3A9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3B9EB60A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4DC" w:rsidRPr="00104E8F" w14:paraId="4AEABD7B" w14:textId="77777777" w:rsidTr="006D4235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5424E10C" w14:textId="0F63AE1F" w:rsidR="002054DC" w:rsidRPr="00104E8F" w:rsidRDefault="002054DC" w:rsidP="006D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03A08"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03A08"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F03A08"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3A08"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25DA775B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921AA69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B935B82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4F2A4A24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246B1E99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C818D0D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510D11C6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  <w:tc>
          <w:tcPr>
            <w:tcW w:w="240" w:type="dxa"/>
          </w:tcPr>
          <w:p w14:paraId="7D6FC1E7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36EA71D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70DE878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3B9BEA68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677C7511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2CA3EC7C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7B42CB0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46231508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</w:tr>
      <w:tr w:rsidR="002054DC" w:rsidRPr="00104E8F" w14:paraId="21882880" w14:textId="77777777" w:rsidTr="006D4235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A73EEE7" w14:textId="77777777" w:rsidR="002054DC" w:rsidRPr="00104E8F" w:rsidRDefault="002054DC" w:rsidP="006D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CA0D7E1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0186A2EA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524AC1F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0AEBF530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929DBD7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</w:tcPr>
          <w:p w14:paraId="75E37512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320F314F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0BE36604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2DCD516A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38B91E8F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30D61FA1" w14:textId="77777777" w:rsidR="002054DC" w:rsidRPr="00104E8F" w:rsidRDefault="002054DC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5F8C" w:rsidRPr="00104E8F" w14:paraId="01108637" w14:textId="77777777" w:rsidTr="006D4235">
        <w:trPr>
          <w:trHeight w:val="20"/>
        </w:trPr>
        <w:tc>
          <w:tcPr>
            <w:tcW w:w="2250" w:type="dxa"/>
          </w:tcPr>
          <w:p w14:paraId="7F867523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6448BA39" w14:textId="0AFC825B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643,57</w:t>
            </w:r>
            <w:r w:rsidR="0048642F" w:rsidRPr="00104E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51CF5F2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142B91" w14:textId="1B6ACDBE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47D82DAC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B5CEAB6" w14:textId="2BE4F7C0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6A5300B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30ED5D" w14:textId="65896615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647,866</w:t>
            </w:r>
          </w:p>
        </w:tc>
        <w:tc>
          <w:tcPr>
            <w:tcW w:w="236" w:type="dxa"/>
          </w:tcPr>
          <w:p w14:paraId="520EDAAE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1EE83382" w14:textId="4C1BFDCE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4D0CC417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CB733A" w14:textId="17613371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25F8C" w:rsidRPr="00104E8F" w14:paraId="4E3ABA23" w14:textId="77777777" w:rsidTr="006D4235">
        <w:trPr>
          <w:trHeight w:val="20"/>
        </w:trPr>
        <w:tc>
          <w:tcPr>
            <w:tcW w:w="2250" w:type="dxa"/>
          </w:tcPr>
          <w:p w14:paraId="71F98F1E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0DF47960" w14:textId="7B75B925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E1001C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CE20C4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CBDCF0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DE7C5F2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A197F9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501B19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C80A5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2F502FBB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43E117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1F061F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F8C" w:rsidRPr="00104E8F" w14:paraId="04F43DFF" w14:textId="77777777" w:rsidTr="006D4235">
        <w:trPr>
          <w:trHeight w:val="20"/>
        </w:trPr>
        <w:tc>
          <w:tcPr>
            <w:tcW w:w="2250" w:type="dxa"/>
          </w:tcPr>
          <w:p w14:paraId="3E03B9B1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FF78123" w14:textId="69E304B6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30,76</w:t>
            </w:r>
            <w:r w:rsidR="0048642F" w:rsidRPr="00104E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521DA48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FC955" w14:textId="4B22C022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1.26</w:t>
            </w:r>
          </w:p>
        </w:tc>
        <w:tc>
          <w:tcPr>
            <w:tcW w:w="236" w:type="dxa"/>
          </w:tcPr>
          <w:p w14:paraId="5E9B9F2A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335ED92" w14:textId="46932F75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40" w:type="dxa"/>
          </w:tcPr>
          <w:p w14:paraId="16E7AF51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3D6F85" w14:textId="06FF4721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30,322</w:t>
            </w:r>
          </w:p>
        </w:tc>
        <w:tc>
          <w:tcPr>
            <w:tcW w:w="236" w:type="dxa"/>
          </w:tcPr>
          <w:p w14:paraId="3CEC2AE4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4B36440B" w14:textId="290699E6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1.26</w:t>
            </w:r>
          </w:p>
        </w:tc>
        <w:tc>
          <w:tcPr>
            <w:tcW w:w="236" w:type="dxa"/>
          </w:tcPr>
          <w:p w14:paraId="7BDD4451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92CDF6" w14:textId="7B3335AE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</w:tr>
      <w:tr w:rsidR="00125F8C" w:rsidRPr="00104E8F" w14:paraId="3B0D29D6" w14:textId="77777777" w:rsidTr="006D4235">
        <w:trPr>
          <w:trHeight w:val="20"/>
        </w:trPr>
        <w:tc>
          <w:tcPr>
            <w:tcW w:w="2250" w:type="dxa"/>
          </w:tcPr>
          <w:p w14:paraId="28FB1B35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44F833D" w14:textId="46CB775A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96AA3D6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1C1911" w14:textId="6A2E8ABE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5.55</w:t>
            </w:r>
          </w:p>
        </w:tc>
        <w:tc>
          <w:tcPr>
            <w:tcW w:w="236" w:type="dxa"/>
          </w:tcPr>
          <w:p w14:paraId="0FFA703A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B02CC0" w14:textId="7132A0BA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40" w:type="dxa"/>
          </w:tcPr>
          <w:p w14:paraId="22B186C3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8BA57C" w14:textId="769F4354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236" w:type="dxa"/>
          </w:tcPr>
          <w:p w14:paraId="7B5833D3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01C9252F" w14:textId="380C00B3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5.55</w:t>
            </w:r>
          </w:p>
        </w:tc>
        <w:tc>
          <w:tcPr>
            <w:tcW w:w="236" w:type="dxa"/>
          </w:tcPr>
          <w:p w14:paraId="1CA4358C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A6FB8D" w14:textId="70A2A6F9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125F8C" w:rsidRPr="00104E8F" w14:paraId="6F7D6C9F" w14:textId="77777777" w:rsidTr="006D4235">
        <w:trPr>
          <w:trHeight w:val="20"/>
        </w:trPr>
        <w:tc>
          <w:tcPr>
            <w:tcW w:w="2250" w:type="dxa"/>
          </w:tcPr>
          <w:p w14:paraId="030AD9E0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25525C3" w14:textId="66D300E4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14:paraId="27969D4F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1DA6A8" w14:textId="7A01396B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21.31</w:t>
            </w:r>
          </w:p>
        </w:tc>
        <w:tc>
          <w:tcPr>
            <w:tcW w:w="236" w:type="dxa"/>
          </w:tcPr>
          <w:p w14:paraId="048F5566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CBDFC8" w14:textId="3E4CE16D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240" w:type="dxa"/>
          </w:tcPr>
          <w:p w14:paraId="6D54B832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62B4D5F" w14:textId="2AEC8D34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236" w:type="dxa"/>
          </w:tcPr>
          <w:p w14:paraId="2644356B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21C1FFAC" w14:textId="3832A1D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21.31</w:t>
            </w:r>
          </w:p>
        </w:tc>
        <w:tc>
          <w:tcPr>
            <w:tcW w:w="236" w:type="dxa"/>
          </w:tcPr>
          <w:p w14:paraId="2A7A2CFF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1CFF5D" w14:textId="09C643C9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</w:tr>
      <w:tr w:rsidR="00125F8C" w:rsidRPr="00104E8F" w14:paraId="6B0EA84F" w14:textId="77777777" w:rsidTr="006D4235">
        <w:trPr>
          <w:trHeight w:val="20"/>
        </w:trPr>
        <w:tc>
          <w:tcPr>
            <w:tcW w:w="2250" w:type="dxa"/>
          </w:tcPr>
          <w:p w14:paraId="39BD07CC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E0F6A7" w14:textId="4A695AC1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12,722</w:t>
            </w:r>
          </w:p>
        </w:tc>
        <w:tc>
          <w:tcPr>
            <w:tcW w:w="236" w:type="dxa"/>
          </w:tcPr>
          <w:p w14:paraId="08631A78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FB311A" w14:textId="749FA760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73.79</w:t>
            </w:r>
          </w:p>
        </w:tc>
        <w:tc>
          <w:tcPr>
            <w:tcW w:w="236" w:type="dxa"/>
          </w:tcPr>
          <w:p w14:paraId="2B97A589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3B6529B" w14:textId="3887FCF1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9,388</w:t>
            </w:r>
          </w:p>
        </w:tc>
        <w:tc>
          <w:tcPr>
            <w:tcW w:w="240" w:type="dxa"/>
          </w:tcPr>
          <w:p w14:paraId="348BFC58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95C9581" w14:textId="16233171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12,722</w:t>
            </w:r>
          </w:p>
        </w:tc>
        <w:tc>
          <w:tcPr>
            <w:tcW w:w="236" w:type="dxa"/>
          </w:tcPr>
          <w:p w14:paraId="6FE07863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117757FE" w14:textId="4A01739B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73.79</w:t>
            </w:r>
          </w:p>
        </w:tc>
        <w:tc>
          <w:tcPr>
            <w:tcW w:w="236" w:type="dxa"/>
          </w:tcPr>
          <w:p w14:paraId="2A775FA6" w14:textId="77777777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9D3BDF" w14:textId="46FBBD00" w:rsidR="00125F8C" w:rsidRPr="00104E8F" w:rsidRDefault="00125F8C" w:rsidP="0012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9,388</w:t>
            </w:r>
          </w:p>
        </w:tc>
      </w:tr>
      <w:tr w:rsidR="00BF2A25" w:rsidRPr="00104E8F" w14:paraId="4F730A01" w14:textId="77777777" w:rsidTr="006D4235">
        <w:trPr>
          <w:trHeight w:val="20"/>
        </w:trPr>
        <w:tc>
          <w:tcPr>
            <w:tcW w:w="2250" w:type="dxa"/>
          </w:tcPr>
          <w:p w14:paraId="2C5BD7C9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201E0" w14:textId="6C3DB391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687,067</w:t>
            </w:r>
          </w:p>
        </w:tc>
        <w:tc>
          <w:tcPr>
            <w:tcW w:w="236" w:type="dxa"/>
          </w:tcPr>
          <w:p w14:paraId="62BECFA1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304AD9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B44E3B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02A20C0" w14:textId="54678AEE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9,778</w:t>
            </w:r>
          </w:p>
        </w:tc>
        <w:tc>
          <w:tcPr>
            <w:tcW w:w="240" w:type="dxa"/>
          </w:tcPr>
          <w:p w14:paraId="5B372E21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EF193A8" w14:textId="428E7893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690,910</w:t>
            </w:r>
          </w:p>
        </w:tc>
        <w:tc>
          <w:tcPr>
            <w:tcW w:w="236" w:type="dxa"/>
          </w:tcPr>
          <w:p w14:paraId="44BA94E8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44EF724E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0F500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CC3D29A" w14:textId="7EDEDD23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9,778</w:t>
            </w:r>
          </w:p>
        </w:tc>
      </w:tr>
      <w:tr w:rsidR="00BF2A25" w:rsidRPr="00104E8F" w14:paraId="78D17155" w14:textId="77777777" w:rsidTr="006D4235">
        <w:trPr>
          <w:trHeight w:val="20"/>
        </w:trPr>
        <w:tc>
          <w:tcPr>
            <w:tcW w:w="2250" w:type="dxa"/>
          </w:tcPr>
          <w:p w14:paraId="0B539AB7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146620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89EEA2" w14:textId="70BCA50A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(9,778)</w:t>
            </w:r>
          </w:p>
        </w:tc>
        <w:tc>
          <w:tcPr>
            <w:tcW w:w="236" w:type="dxa"/>
          </w:tcPr>
          <w:p w14:paraId="3C94B257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8A8641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4D2C80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BB10FE0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2BAFB70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C0C57AA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9F26A" w14:textId="208BD606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(9,778)</w:t>
            </w:r>
          </w:p>
        </w:tc>
        <w:tc>
          <w:tcPr>
            <w:tcW w:w="236" w:type="dxa"/>
          </w:tcPr>
          <w:p w14:paraId="1305B9C2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5DB3F4A8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BDBF2D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195BFBA4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A25" w:rsidRPr="00104E8F" w14:paraId="3AB1EA36" w14:textId="77777777" w:rsidTr="006D4235">
        <w:trPr>
          <w:trHeight w:val="20"/>
        </w:trPr>
        <w:tc>
          <w:tcPr>
            <w:tcW w:w="2250" w:type="dxa"/>
          </w:tcPr>
          <w:p w14:paraId="15F5B0E9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9084D5" w14:textId="5C57F962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677,289</w:t>
            </w:r>
          </w:p>
        </w:tc>
        <w:tc>
          <w:tcPr>
            <w:tcW w:w="236" w:type="dxa"/>
          </w:tcPr>
          <w:p w14:paraId="7C449CF7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46BBC5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E6124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2015D32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9612D10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00AC037" w14:textId="2F9E5FAD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681,132</w:t>
            </w:r>
          </w:p>
        </w:tc>
        <w:tc>
          <w:tcPr>
            <w:tcW w:w="236" w:type="dxa"/>
          </w:tcPr>
          <w:p w14:paraId="477CCC0E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19AD1945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F19ED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8252DD" w14:textId="77777777" w:rsidR="00BF2A25" w:rsidRPr="00104E8F" w:rsidRDefault="00BF2A25" w:rsidP="00B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F9E651C" w14:textId="06332CC2" w:rsidR="004E4A10" w:rsidRPr="00104E8F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48C672" w14:textId="05243147" w:rsidR="004E466F" w:rsidRPr="00104E8F" w:rsidRDefault="004E46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8320D2" w14:textId="27EBD7F2" w:rsidR="004E466F" w:rsidRPr="00104E8F" w:rsidRDefault="004E466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205714" w14:textId="0903525B" w:rsidR="00143C5E" w:rsidRPr="00104E8F" w:rsidRDefault="00143C5E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F7B1EE2" w14:textId="115CBC4A" w:rsidR="00435A4D" w:rsidRPr="00104E8F" w:rsidRDefault="00435A4D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DB023D9" w14:textId="5B91EFE5" w:rsidR="00435A4D" w:rsidRPr="00104E8F" w:rsidRDefault="00435A4D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AD023B" w14:textId="214DFD30" w:rsidR="00435A4D" w:rsidRPr="00104E8F" w:rsidRDefault="00435A4D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F6E7C3" w14:textId="30942720" w:rsidR="00435A4D" w:rsidRPr="00104E8F" w:rsidRDefault="00435A4D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ADCF0A" w14:textId="01DA5213" w:rsidR="00435A4D" w:rsidRPr="00104E8F" w:rsidRDefault="00435A4D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8B64D7" w14:textId="5D4FA2ED" w:rsidR="00435A4D" w:rsidRPr="00104E8F" w:rsidRDefault="00435A4D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2A358A" w14:textId="77777777" w:rsidR="00435A4D" w:rsidRPr="00104E8F" w:rsidRDefault="00435A4D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1114"/>
        <w:gridCol w:w="236"/>
        <w:gridCol w:w="934"/>
        <w:gridCol w:w="240"/>
        <w:gridCol w:w="1024"/>
        <w:gridCol w:w="236"/>
        <w:gridCol w:w="840"/>
        <w:gridCol w:w="236"/>
        <w:gridCol w:w="1024"/>
      </w:tblGrid>
      <w:tr w:rsidR="00143C5E" w:rsidRPr="00104E8F" w14:paraId="088C1C70" w14:textId="77777777" w:rsidTr="006D4235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08511A91" w14:textId="77777777" w:rsidR="00143C5E" w:rsidRPr="00104E8F" w:rsidRDefault="00143C5E" w:rsidP="006D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8" w:name="_Hlk39856625"/>
          </w:p>
        </w:tc>
        <w:tc>
          <w:tcPr>
            <w:tcW w:w="3510" w:type="dxa"/>
            <w:gridSpan w:val="5"/>
            <w:vAlign w:val="bottom"/>
          </w:tcPr>
          <w:p w14:paraId="2A74D750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F74D919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20B98766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3C5E" w:rsidRPr="00104E8F" w14:paraId="5FCA3C5F" w14:textId="77777777" w:rsidTr="006D4235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022BBA00" w14:textId="590268E7" w:rsidR="00143C5E" w:rsidRPr="00104E8F" w:rsidRDefault="00143C5E" w:rsidP="006D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628B4626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140F09D5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FF8FBAF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2DDC311B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7354AC0D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259675C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0ADEF8FC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  <w:tc>
          <w:tcPr>
            <w:tcW w:w="240" w:type="dxa"/>
          </w:tcPr>
          <w:p w14:paraId="270296BE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95DBD88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0C3CE154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169CFB9B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1F6D239B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38FBB0EC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ABF2FBE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039755FB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</w:tr>
      <w:tr w:rsidR="00143C5E" w:rsidRPr="00104E8F" w14:paraId="7EDFED73" w14:textId="77777777" w:rsidTr="006D4235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C7AFF92" w14:textId="77777777" w:rsidR="00143C5E" w:rsidRPr="00104E8F" w:rsidRDefault="00143C5E" w:rsidP="006D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5AB75EE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5DD808E5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3DA2670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23016A16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4F87D7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</w:tcPr>
          <w:p w14:paraId="6E1AFF45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CBFF4CD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0B1F2455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44C18BC6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501BFBED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C9C9A7F" w14:textId="77777777" w:rsidR="00143C5E" w:rsidRPr="00104E8F" w:rsidRDefault="00143C5E" w:rsidP="006D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7ABD" w:rsidRPr="00104E8F" w14:paraId="4DA04401" w14:textId="77777777" w:rsidTr="006D4235">
        <w:trPr>
          <w:trHeight w:val="20"/>
        </w:trPr>
        <w:tc>
          <w:tcPr>
            <w:tcW w:w="2250" w:type="dxa"/>
          </w:tcPr>
          <w:p w14:paraId="6FA54385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321C3124" w14:textId="08B99EBF" w:rsidR="00257ABD" w:rsidRPr="00104E8F" w:rsidRDefault="000B07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28,623</w:t>
            </w:r>
          </w:p>
        </w:tc>
        <w:tc>
          <w:tcPr>
            <w:tcW w:w="236" w:type="dxa"/>
          </w:tcPr>
          <w:p w14:paraId="7E95F43C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C7B0E9" w14:textId="73B597D6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DAB216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EECEDB" w14:textId="188EEFA5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08291BC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1D9B89" w14:textId="07EFA2EB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28,262</w:t>
            </w:r>
          </w:p>
        </w:tc>
        <w:tc>
          <w:tcPr>
            <w:tcW w:w="236" w:type="dxa"/>
          </w:tcPr>
          <w:p w14:paraId="06E4A021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0BDFCA4D" w14:textId="0DFEF070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609F90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D62041" w14:textId="69F561AE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7ABD" w:rsidRPr="00104E8F" w14:paraId="353EDCA6" w14:textId="77777777" w:rsidTr="006D4235">
        <w:trPr>
          <w:trHeight w:val="20"/>
        </w:trPr>
        <w:tc>
          <w:tcPr>
            <w:tcW w:w="2250" w:type="dxa"/>
          </w:tcPr>
          <w:p w14:paraId="185DA931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5C307392" w14:textId="19490524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E9FC6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D452D0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79ADE8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118DE6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17D8A9F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83BB5FA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104D9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18E3C82F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37442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10093A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7BD" w:rsidRPr="00104E8F" w14:paraId="1A1BBA7A" w14:textId="77777777" w:rsidTr="006D4235">
        <w:trPr>
          <w:trHeight w:val="20"/>
        </w:trPr>
        <w:tc>
          <w:tcPr>
            <w:tcW w:w="2250" w:type="dxa"/>
          </w:tcPr>
          <w:p w14:paraId="47A39955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A3E213A" w14:textId="348CB87E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5,120</w:t>
            </w:r>
          </w:p>
        </w:tc>
        <w:tc>
          <w:tcPr>
            <w:tcW w:w="236" w:type="dxa"/>
          </w:tcPr>
          <w:p w14:paraId="6C8D959E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B1CFA7" w14:textId="3E8C4D01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77F9E1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3BA2021" w14:textId="277304D1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66F6157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9F607CC" w14:textId="20A5B28D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5,120</w:t>
            </w:r>
          </w:p>
        </w:tc>
        <w:tc>
          <w:tcPr>
            <w:tcW w:w="236" w:type="dxa"/>
          </w:tcPr>
          <w:p w14:paraId="0E95D1A3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24981A5B" w14:textId="085AAF2A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37DB1D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DDE15E" w14:textId="1070448F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07BD" w:rsidRPr="00104E8F" w14:paraId="50E3E874" w14:textId="77777777" w:rsidTr="006D4235">
        <w:trPr>
          <w:trHeight w:val="20"/>
        </w:trPr>
        <w:tc>
          <w:tcPr>
            <w:tcW w:w="2250" w:type="dxa"/>
          </w:tcPr>
          <w:p w14:paraId="34CDA04E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F8B9CD6" w14:textId="158E9078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36" w:type="dxa"/>
          </w:tcPr>
          <w:p w14:paraId="3A0CA90A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BDC2AC" w14:textId="028C9D85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E1F264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B1C98C1" w14:textId="6783B7C1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31D0751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AE9B26" w14:textId="42ED0E9C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36" w:type="dxa"/>
          </w:tcPr>
          <w:p w14:paraId="1482C9CA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7883FAB5" w14:textId="19FE93C2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35F806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78EB34" w14:textId="7D0AF3D3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07BD" w:rsidRPr="00104E8F" w14:paraId="0491CE66" w14:textId="77777777" w:rsidTr="006D4235">
        <w:trPr>
          <w:trHeight w:val="20"/>
        </w:trPr>
        <w:tc>
          <w:tcPr>
            <w:tcW w:w="2250" w:type="dxa"/>
          </w:tcPr>
          <w:p w14:paraId="52599DAE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302F97F" w14:textId="7A444103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36" w:type="dxa"/>
          </w:tcPr>
          <w:p w14:paraId="342A5C72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295D0D" w14:textId="432D490C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E39B2E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7C51D49" w14:textId="3B582B59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00150BC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83269E" w14:textId="08446540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36" w:type="dxa"/>
          </w:tcPr>
          <w:p w14:paraId="2B6D7203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20BBA53F" w14:textId="5677477A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BF38A7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7ED458C" w14:textId="2838E555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07BD" w:rsidRPr="00104E8F" w14:paraId="3F616E37" w14:textId="77777777" w:rsidTr="006D4235">
        <w:trPr>
          <w:trHeight w:val="20"/>
        </w:trPr>
        <w:tc>
          <w:tcPr>
            <w:tcW w:w="2250" w:type="dxa"/>
          </w:tcPr>
          <w:p w14:paraId="68A7DDEB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F9696D" w14:textId="4E33FAED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12,087</w:t>
            </w:r>
          </w:p>
        </w:tc>
        <w:tc>
          <w:tcPr>
            <w:tcW w:w="236" w:type="dxa"/>
          </w:tcPr>
          <w:p w14:paraId="1D4E210A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563713" w14:textId="4083D4F1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96.68</w:t>
            </w:r>
          </w:p>
        </w:tc>
        <w:tc>
          <w:tcPr>
            <w:tcW w:w="236" w:type="dxa"/>
          </w:tcPr>
          <w:p w14:paraId="5B8BC7D1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7D76B1" w14:textId="1C8CF2B3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11,685</w:t>
            </w:r>
          </w:p>
        </w:tc>
        <w:tc>
          <w:tcPr>
            <w:tcW w:w="240" w:type="dxa"/>
          </w:tcPr>
          <w:p w14:paraId="143F2F02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6FB16DF" w14:textId="698DE455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12,087</w:t>
            </w:r>
          </w:p>
        </w:tc>
        <w:tc>
          <w:tcPr>
            <w:tcW w:w="236" w:type="dxa"/>
          </w:tcPr>
          <w:p w14:paraId="79A95D39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716A4957" w14:textId="1CA0552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96.68</w:t>
            </w:r>
          </w:p>
        </w:tc>
        <w:tc>
          <w:tcPr>
            <w:tcW w:w="236" w:type="dxa"/>
          </w:tcPr>
          <w:p w14:paraId="158C95B4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57E10C" w14:textId="7F5CD291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11,685</w:t>
            </w:r>
          </w:p>
        </w:tc>
      </w:tr>
      <w:tr w:rsidR="00257ABD" w:rsidRPr="00104E8F" w14:paraId="51AD0C4D" w14:textId="77777777" w:rsidTr="00A508B0">
        <w:trPr>
          <w:trHeight w:val="20"/>
        </w:trPr>
        <w:tc>
          <w:tcPr>
            <w:tcW w:w="2250" w:type="dxa"/>
          </w:tcPr>
          <w:p w14:paraId="17CDFA31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03E4D8" w14:textId="79D7046F" w:rsidR="00257ABD" w:rsidRPr="00104E8F" w:rsidRDefault="000B07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48,96</w:t>
            </w:r>
            <w:r w:rsidR="00931BBC"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46F1167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FB7B94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0AA78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7587EEE" w14:textId="2A84995C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11,685</w:t>
            </w:r>
          </w:p>
        </w:tc>
        <w:tc>
          <w:tcPr>
            <w:tcW w:w="240" w:type="dxa"/>
          </w:tcPr>
          <w:p w14:paraId="790A5949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1D103AC9" w14:textId="6A8BA186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48,607</w:t>
            </w:r>
          </w:p>
        </w:tc>
        <w:tc>
          <w:tcPr>
            <w:tcW w:w="236" w:type="dxa"/>
          </w:tcPr>
          <w:p w14:paraId="12ABEED7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68F65BF6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2CC80" w14:textId="77777777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DDC2611" w14:textId="28656EB5" w:rsidR="00257ABD" w:rsidRPr="00104E8F" w:rsidRDefault="00257ABD" w:rsidP="002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11,685</w:t>
            </w:r>
          </w:p>
        </w:tc>
      </w:tr>
      <w:tr w:rsidR="000B07BD" w:rsidRPr="00104E8F" w14:paraId="33FACFCD" w14:textId="77777777" w:rsidTr="006D4235">
        <w:trPr>
          <w:trHeight w:val="20"/>
        </w:trPr>
        <w:tc>
          <w:tcPr>
            <w:tcW w:w="2250" w:type="dxa"/>
          </w:tcPr>
          <w:p w14:paraId="76BDD3AA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278C01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805449" w14:textId="5C32DBD4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(11,685)</w:t>
            </w:r>
          </w:p>
        </w:tc>
        <w:tc>
          <w:tcPr>
            <w:tcW w:w="236" w:type="dxa"/>
          </w:tcPr>
          <w:p w14:paraId="282E6058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32D222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B424BD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7F23DF4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33F8491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E47D8D2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A9D734" w14:textId="173DE56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(11,685)</w:t>
            </w:r>
          </w:p>
        </w:tc>
        <w:tc>
          <w:tcPr>
            <w:tcW w:w="236" w:type="dxa"/>
          </w:tcPr>
          <w:p w14:paraId="33B1DCA7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496AC8AF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1CF7F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7AA20084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07BD" w:rsidRPr="00104E8F" w14:paraId="286F1B7B" w14:textId="77777777" w:rsidTr="006D4235">
        <w:trPr>
          <w:trHeight w:val="20"/>
        </w:trPr>
        <w:tc>
          <w:tcPr>
            <w:tcW w:w="2250" w:type="dxa"/>
          </w:tcPr>
          <w:p w14:paraId="3802AB16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6A4CFF" w14:textId="5F051BDF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37,283</w:t>
            </w:r>
          </w:p>
        </w:tc>
        <w:tc>
          <w:tcPr>
            <w:tcW w:w="236" w:type="dxa"/>
          </w:tcPr>
          <w:p w14:paraId="5E18C2F4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FBEF31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421DD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163E6E4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09D76DE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3E60BC7" w14:textId="296D438D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36,922</w:t>
            </w:r>
          </w:p>
        </w:tc>
        <w:tc>
          <w:tcPr>
            <w:tcW w:w="236" w:type="dxa"/>
          </w:tcPr>
          <w:p w14:paraId="7B5E7EB2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732F75B6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C3BB7A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FC3AF8" w14:textId="77777777" w:rsidR="000B07BD" w:rsidRPr="00104E8F" w:rsidRDefault="000B07BD" w:rsidP="000B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8"/>
    </w:tbl>
    <w:p w14:paraId="4FCA8832" w14:textId="77777777" w:rsidR="00CF6DB6" w:rsidRPr="00104E8F" w:rsidRDefault="00CF6DB6" w:rsidP="00143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CF6DB6" w:rsidRPr="00104E8F" w14:paraId="70E19084" w14:textId="77777777" w:rsidTr="001E05E5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2A38E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6BAF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834DE09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F36C15B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A4A1D7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F6DB6" w:rsidRPr="00104E8F" w14:paraId="30FD8A75" w14:textId="77777777" w:rsidTr="001E05E5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87208DF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B22A9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6DB6" w:rsidRPr="00104E8F" w14:paraId="37577488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574E9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2D049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0D387E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33D078C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6DB6" w:rsidRPr="00104E8F" w14:paraId="61436973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43BF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9D505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688,227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0E0A78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0B45591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687,657</w:t>
            </w:r>
          </w:p>
        </w:tc>
      </w:tr>
      <w:tr w:rsidR="00CF6DB6" w:rsidRPr="00104E8F" w14:paraId="4E849C45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14F72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C1AD1E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1B3688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407E90E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6DB6" w:rsidRPr="00104E8F" w14:paraId="44EFCFFD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BE945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0CC9D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37,084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1686FE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0457D97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35,953</w:t>
            </w:r>
          </w:p>
        </w:tc>
      </w:tr>
      <w:tr w:rsidR="00CF6DB6" w:rsidRPr="00104E8F" w14:paraId="6E95BC66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AF759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BFF464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0F58C0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CCC8EFA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DB6" w:rsidRPr="00104E8F" w14:paraId="0A69A0DA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97C03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C72262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7ED248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C5600CD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</w:tr>
      <w:tr w:rsidR="00CF6DB6" w:rsidRPr="00104E8F" w14:paraId="2F0AB449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C7FB9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C9C59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13,373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96C864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277CD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13,373</w:t>
            </w:r>
          </w:p>
        </w:tc>
      </w:tr>
      <w:tr w:rsidR="00CF6DB6" w:rsidRPr="00104E8F" w14:paraId="40177D51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332EE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5A935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740,456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D291A70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81FC5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738,755</w:t>
            </w:r>
          </w:p>
        </w:tc>
      </w:tr>
      <w:tr w:rsidR="00CF6DB6" w:rsidRPr="00104E8F" w14:paraId="5B765099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6178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B18A8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(13,373)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AD9343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74DF3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(13,373)</w:t>
            </w:r>
          </w:p>
        </w:tc>
      </w:tr>
      <w:tr w:rsidR="00CF6DB6" w:rsidRPr="00104E8F" w14:paraId="0EF48575" w14:textId="77777777" w:rsidTr="001E05E5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ED7F2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F3B01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727,083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7751E8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E0222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725,382</w:t>
            </w:r>
          </w:p>
        </w:tc>
      </w:tr>
    </w:tbl>
    <w:p w14:paraId="5EBFCED5" w14:textId="60FA5659" w:rsidR="007A1626" w:rsidRPr="00104E8F" w:rsidRDefault="007A162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CF8F10" w14:textId="7BB046E1" w:rsidR="00CF6DB6" w:rsidRPr="00104E8F" w:rsidRDefault="00CF6DB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2"/>
        <w:gridCol w:w="1448"/>
        <w:gridCol w:w="247"/>
        <w:gridCol w:w="1367"/>
      </w:tblGrid>
      <w:tr w:rsidR="00CF6DB6" w:rsidRPr="00104E8F" w14:paraId="5F89427A" w14:textId="77777777" w:rsidTr="001E05E5">
        <w:trPr>
          <w:trHeight w:val="20"/>
          <w:tblHeader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2B6B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915E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24B9C3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EF735EB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CDC6E88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F6DB6" w:rsidRPr="00104E8F" w14:paraId="5217E25B" w14:textId="77777777" w:rsidTr="001E05E5">
        <w:trPr>
          <w:trHeight w:val="20"/>
          <w:tblHeader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14:paraId="2FC831E4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EBD10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6DB6" w:rsidRPr="00104E8F" w14:paraId="2193715D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3AB33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9DBC42F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01EDE8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810A4EA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6DB6" w:rsidRPr="00104E8F" w14:paraId="2CA6B4BE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0B3C9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6EADE5EE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10,224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5AD958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850BE70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10,054</w:t>
            </w:r>
          </w:p>
        </w:tc>
      </w:tr>
      <w:tr w:rsidR="00CF6DB6" w:rsidRPr="00104E8F" w14:paraId="0347B7BD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9FA3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5A8F60D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F40F4A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6FB570F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6DB6" w:rsidRPr="00104E8F" w14:paraId="244137A5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869A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F18C3F3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221161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A017061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CF6DB6" w:rsidRPr="00104E8F" w14:paraId="29528404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078E6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2E2B0618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9587FB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A8E8A0A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CF6DB6" w:rsidRPr="00104E8F" w14:paraId="142CEB70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F53E2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4461FB6A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           223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F6E413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398B38D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           223</w:t>
            </w:r>
          </w:p>
        </w:tc>
      </w:tr>
      <w:tr w:rsidR="00CF6DB6" w:rsidRPr="00104E8F" w14:paraId="26C7B026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0D88B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01075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      12,944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D428AD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95C53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      12,944</w:t>
            </w:r>
          </w:p>
        </w:tc>
      </w:tr>
      <w:tr w:rsidR="00CF6DB6" w:rsidRPr="00104E8F" w14:paraId="0F619674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D6D08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CB3D5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5BC9C0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77649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23,567</w:t>
            </w:r>
          </w:p>
        </w:tc>
      </w:tr>
      <w:tr w:rsidR="00CF6DB6" w:rsidRPr="00104E8F" w14:paraId="057ACB7D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5A201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4CD3D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(12,068)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3284EF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2B4B2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(12,068)</w:t>
            </w:r>
          </w:p>
        </w:tc>
      </w:tr>
      <w:tr w:rsidR="00CF6DB6" w:rsidRPr="00104E8F" w14:paraId="43AB973D" w14:textId="77777777" w:rsidTr="001E05E5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1E13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7AA6E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B1E42C" w14:textId="77777777" w:rsidR="00CF6DB6" w:rsidRPr="00104E8F" w:rsidRDefault="00CF6DB6" w:rsidP="001E05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B5E3F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11,499</w:t>
            </w:r>
          </w:p>
        </w:tc>
      </w:tr>
    </w:tbl>
    <w:p w14:paraId="349C1F7F" w14:textId="77777777" w:rsidR="00CF6DB6" w:rsidRPr="00104E8F" w:rsidRDefault="00CF6DB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04D390" w14:textId="77777777" w:rsidR="00CF6DB6" w:rsidRPr="00104E8F" w:rsidRDefault="00CF6DB6" w:rsidP="00CF6DB6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Theme="majorBidi" w:hAnsiTheme="majorBidi" w:cstheme="majorBidi"/>
          <w:lang w:val="en-US"/>
        </w:rPr>
      </w:pPr>
      <w:r w:rsidRPr="00104E8F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104E8F">
        <w:rPr>
          <w:rFonts w:asciiTheme="majorBidi" w:hAnsiTheme="majorBidi" w:cstheme="majorBidi"/>
          <w:lang w:val="en-US"/>
        </w:rPr>
        <w:t>90</w:t>
      </w:r>
      <w:r w:rsidRPr="00104E8F">
        <w:rPr>
          <w:rFonts w:asciiTheme="majorBidi" w:hAnsiTheme="majorBidi" w:cstheme="majorBidi"/>
          <w:cs/>
        </w:rPr>
        <w:t xml:space="preserve"> ถึง </w:t>
      </w:r>
      <w:r w:rsidRPr="00104E8F">
        <w:rPr>
          <w:rFonts w:asciiTheme="majorBidi" w:hAnsiTheme="majorBidi" w:cstheme="majorBidi"/>
          <w:lang w:val="en-US"/>
        </w:rPr>
        <w:t xml:space="preserve">120 </w:t>
      </w:r>
      <w:r w:rsidRPr="00104E8F">
        <w:rPr>
          <w:rFonts w:asciiTheme="majorBidi" w:hAnsiTheme="majorBidi" w:cstheme="majorBidi"/>
          <w:cs/>
        </w:rPr>
        <w:t xml:space="preserve">วัน สำหรับการขายต่างประเทศและ </w:t>
      </w:r>
      <w:r w:rsidRPr="00104E8F">
        <w:rPr>
          <w:rFonts w:asciiTheme="majorBidi" w:hAnsiTheme="majorBidi" w:cstheme="majorBidi"/>
          <w:lang w:val="en-US"/>
        </w:rPr>
        <w:t>30</w:t>
      </w:r>
      <w:r w:rsidRPr="00104E8F">
        <w:rPr>
          <w:rFonts w:asciiTheme="majorBidi" w:hAnsiTheme="majorBidi" w:cstheme="majorBidi"/>
          <w:cs/>
        </w:rPr>
        <w:t xml:space="preserve"> ถึง </w:t>
      </w:r>
      <w:r w:rsidRPr="00104E8F">
        <w:rPr>
          <w:rFonts w:asciiTheme="majorBidi" w:hAnsiTheme="majorBidi" w:cstheme="majorBidi"/>
          <w:lang w:val="en-US"/>
        </w:rPr>
        <w:t>90</w:t>
      </w:r>
      <w:r w:rsidRPr="00104E8F">
        <w:rPr>
          <w:rFonts w:asciiTheme="majorBidi" w:hAnsiTheme="majorBidi" w:cstheme="majorBidi"/>
          <w:cs/>
        </w:rPr>
        <w:t xml:space="preserve"> วันสำหรับการขายในประเทศ</w:t>
      </w:r>
    </w:p>
    <w:p w14:paraId="0D34E114" w14:textId="77777777" w:rsidR="00CF6DB6" w:rsidRPr="00104E8F" w:rsidRDefault="00CF6DB6" w:rsidP="00CF6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26"/>
        <w:gridCol w:w="1077"/>
        <w:gridCol w:w="1440"/>
        <w:gridCol w:w="270"/>
        <w:gridCol w:w="1367"/>
      </w:tblGrid>
      <w:tr w:rsidR="00CF6DB6" w:rsidRPr="00104E8F" w14:paraId="5BC37D0C" w14:textId="77777777" w:rsidTr="001E05E5">
        <w:trPr>
          <w:tblHeader/>
        </w:trPr>
        <w:tc>
          <w:tcPr>
            <w:tcW w:w="5026" w:type="dxa"/>
            <w:vAlign w:val="bottom"/>
          </w:tcPr>
          <w:p w14:paraId="40AB84B9" w14:textId="7DD956B7" w:rsidR="00CF6DB6" w:rsidRPr="00104E8F" w:rsidRDefault="0077537F" w:rsidP="00775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5108"/>
              </w:tabs>
              <w:spacing w:after="0"/>
              <w:ind w:left="159" w:right="-108" w:hanging="159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จะเกิดขึ้นของลูกหนี้การค้าและลูกหนี้อื่น</w:t>
            </w:r>
          </w:p>
        </w:tc>
        <w:tc>
          <w:tcPr>
            <w:tcW w:w="1077" w:type="dxa"/>
          </w:tcPr>
          <w:p w14:paraId="0F0F797D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FB46070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25E49316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CEB8A22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31F1DB6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F6DB6" w:rsidRPr="00104E8F" w14:paraId="67758FA9" w14:textId="77777777" w:rsidTr="001E05E5">
        <w:trPr>
          <w:tblHeader/>
        </w:trPr>
        <w:tc>
          <w:tcPr>
            <w:tcW w:w="5026" w:type="dxa"/>
          </w:tcPr>
          <w:p w14:paraId="75A11C76" w14:textId="77777777" w:rsidR="00CF6DB6" w:rsidRPr="00104E8F" w:rsidRDefault="00CF6DB6" w:rsidP="001E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40CDC950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7" w:type="dxa"/>
            <w:gridSpan w:val="3"/>
            <w:vAlign w:val="center"/>
          </w:tcPr>
          <w:p w14:paraId="31B0D203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6DB6" w:rsidRPr="00104E8F" w14:paraId="3FB95681" w14:textId="77777777" w:rsidTr="001E05E5">
        <w:trPr>
          <w:tblHeader/>
        </w:trPr>
        <w:tc>
          <w:tcPr>
            <w:tcW w:w="5026" w:type="dxa"/>
          </w:tcPr>
          <w:p w14:paraId="241526AE" w14:textId="73B95F3F" w:rsidR="00CF6DB6" w:rsidRPr="00104E8F" w:rsidRDefault="00CF6DB6" w:rsidP="001E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CE7132"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7" w:type="dxa"/>
          </w:tcPr>
          <w:p w14:paraId="5A79A458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A2BA96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25,441</w:t>
            </w:r>
          </w:p>
        </w:tc>
        <w:tc>
          <w:tcPr>
            <w:tcW w:w="270" w:type="dxa"/>
            <w:vAlign w:val="center"/>
          </w:tcPr>
          <w:p w14:paraId="08DCAE37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15141D6B" w14:textId="77777777" w:rsidR="00CF6DB6" w:rsidRPr="00104E8F" w:rsidRDefault="00CF6DB6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25,441</w:t>
            </w:r>
          </w:p>
        </w:tc>
      </w:tr>
      <w:tr w:rsidR="00317BE8" w:rsidRPr="00104E8F" w14:paraId="7A10014E" w14:textId="77777777" w:rsidTr="001E05E5">
        <w:trPr>
          <w:tblHeader/>
        </w:trPr>
        <w:tc>
          <w:tcPr>
            <w:tcW w:w="5026" w:type="dxa"/>
          </w:tcPr>
          <w:p w14:paraId="44387B63" w14:textId="77777777" w:rsidR="00317BE8" w:rsidRPr="00104E8F" w:rsidRDefault="00317BE8" w:rsidP="0031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7" w:type="dxa"/>
          </w:tcPr>
          <w:p w14:paraId="45E26DB7" w14:textId="77777777" w:rsidR="00317BE8" w:rsidRPr="00104E8F" w:rsidRDefault="00317BE8" w:rsidP="0031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97DCC6" w14:textId="572BD65F" w:rsidR="00317BE8" w:rsidRPr="00104E8F" w:rsidRDefault="00317BE8" w:rsidP="0031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(3,978)</w:t>
            </w:r>
          </w:p>
        </w:tc>
        <w:tc>
          <w:tcPr>
            <w:tcW w:w="270" w:type="dxa"/>
            <w:vAlign w:val="center"/>
          </w:tcPr>
          <w:p w14:paraId="4EFD62DB" w14:textId="77777777" w:rsidR="00317BE8" w:rsidRPr="00104E8F" w:rsidRDefault="00317BE8" w:rsidP="0031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69C65DF9" w14:textId="53635F4C" w:rsidR="00317BE8" w:rsidRPr="00104E8F" w:rsidRDefault="00317BE8" w:rsidP="0031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(3,978)</w:t>
            </w:r>
          </w:p>
        </w:tc>
      </w:tr>
      <w:tr w:rsidR="00317BE8" w:rsidRPr="00104E8F" w14:paraId="75C73737" w14:textId="77777777" w:rsidTr="001E05E5">
        <w:trPr>
          <w:tblHeader/>
        </w:trPr>
        <w:tc>
          <w:tcPr>
            <w:tcW w:w="5026" w:type="dxa"/>
          </w:tcPr>
          <w:p w14:paraId="530F0419" w14:textId="299E6F6B" w:rsidR="00317BE8" w:rsidRPr="00104E8F" w:rsidRDefault="00317BE8" w:rsidP="00317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7" w:type="dxa"/>
          </w:tcPr>
          <w:p w14:paraId="021D092E" w14:textId="77777777" w:rsidR="00317BE8" w:rsidRPr="00104E8F" w:rsidRDefault="00317BE8" w:rsidP="0031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5D1E0" w14:textId="47CBDA0C" w:rsidR="00317BE8" w:rsidRPr="00104E8F" w:rsidRDefault="00317BE8" w:rsidP="0031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21,463</w:t>
            </w:r>
          </w:p>
        </w:tc>
        <w:tc>
          <w:tcPr>
            <w:tcW w:w="270" w:type="dxa"/>
            <w:vAlign w:val="center"/>
          </w:tcPr>
          <w:p w14:paraId="27813FA4" w14:textId="77777777" w:rsidR="00317BE8" w:rsidRPr="00104E8F" w:rsidRDefault="00317BE8" w:rsidP="0031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34914" w14:textId="5D26895D" w:rsidR="00317BE8" w:rsidRPr="00104E8F" w:rsidRDefault="00317BE8" w:rsidP="0031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21,463</w:t>
            </w:r>
          </w:p>
        </w:tc>
      </w:tr>
    </w:tbl>
    <w:p w14:paraId="52C0F3F2" w14:textId="24F47882" w:rsidR="007A1626" w:rsidRPr="00104E8F" w:rsidRDefault="007A1626" w:rsidP="00775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1BFD876" w14:textId="47DFFA69" w:rsidR="0077537F" w:rsidRPr="00104E8F" w:rsidRDefault="0077537F" w:rsidP="00775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6967C49" w14:textId="062AFD2D" w:rsidR="0077537F" w:rsidRPr="00104E8F" w:rsidRDefault="0077537F" w:rsidP="00775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A3F562E" w14:textId="2AD9EA58" w:rsidR="0077537F" w:rsidRPr="00104E8F" w:rsidRDefault="0077537F" w:rsidP="00775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4FFFE53" w14:textId="6BCC6D26" w:rsidR="0077537F" w:rsidRPr="00104E8F" w:rsidRDefault="0077537F" w:rsidP="00775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C843116" w14:textId="6E693112" w:rsidR="0077537F" w:rsidRPr="00104E8F" w:rsidRDefault="0077537F" w:rsidP="00775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48C819D" w14:textId="2D554A77" w:rsidR="00A3065E" w:rsidRPr="00104E8F" w:rsidRDefault="00A3065E" w:rsidP="00775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C167652" w14:textId="77777777" w:rsidR="00A3065E" w:rsidRPr="00104E8F" w:rsidRDefault="00A3065E" w:rsidP="00775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1AC93DC" w14:textId="77777777" w:rsidR="0077537F" w:rsidRPr="00104E8F" w:rsidRDefault="0077537F" w:rsidP="00775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211E32" w14:textId="46B2D8D8" w:rsidR="007A1626" w:rsidRPr="00104E8F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4A21E5" w:rsidRPr="00104E8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104E8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4397BF09" w14:textId="2F8891EA" w:rsidR="009F0E62" w:rsidRPr="00104E8F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61EAFB" w14:textId="7F41C84B" w:rsidR="009F0E62" w:rsidRPr="00104E8F" w:rsidRDefault="009F0E62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104E8F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4E8F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9ADF09E" w14:textId="40F48B2E" w:rsidR="00D83A98" w:rsidRPr="00104E8F" w:rsidRDefault="00D83A98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C3CE1" w14:textId="76F71912" w:rsidR="00D83A98" w:rsidRPr="00104E8F" w:rsidRDefault="00D83A98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104E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04E8F">
        <w:rPr>
          <w:rFonts w:asciiTheme="majorBidi" w:hAnsiTheme="majorBidi" w:cstheme="majorBidi"/>
          <w:sz w:val="30"/>
          <w:szCs w:val="30"/>
        </w:rPr>
        <w:t xml:space="preserve">     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104E8F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0089CE1D" w14:textId="41B4EAB4" w:rsidR="00D83A98" w:rsidRPr="00104E8F" w:rsidRDefault="00D83A98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83A98" w:rsidRPr="00104E8F" w14:paraId="7EC6E838" w14:textId="77777777" w:rsidTr="001E05E5">
        <w:tc>
          <w:tcPr>
            <w:tcW w:w="2790" w:type="dxa"/>
          </w:tcPr>
          <w:p w14:paraId="1EDB3F03" w14:textId="77777777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5C0D2164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3A98" w:rsidRPr="00104E8F" w14:paraId="2C46C8BA" w14:textId="77777777" w:rsidTr="001E05E5">
        <w:tc>
          <w:tcPr>
            <w:tcW w:w="2790" w:type="dxa"/>
          </w:tcPr>
          <w:p w14:paraId="2FC7A5F4" w14:textId="77777777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3653FD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0DC49" w14:textId="77777777" w:rsidR="00D83A98" w:rsidRPr="00104E8F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574FD261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83A98" w:rsidRPr="00104E8F" w14:paraId="501C3A82" w14:textId="77777777" w:rsidTr="001E05E5">
        <w:tc>
          <w:tcPr>
            <w:tcW w:w="2790" w:type="dxa"/>
            <w:vAlign w:val="bottom"/>
          </w:tcPr>
          <w:p w14:paraId="328F5A38" w14:textId="33D9CAE4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4084D73B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341D7D0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01172F" w14:textId="77777777" w:rsidR="00D83A98" w:rsidRPr="00104E8F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E350FF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2FA72832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3ABDCCAC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E61B967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1272DF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CD8F4F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4FF8950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A43A412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4FFA107E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7579654" w14:textId="77777777" w:rsidR="00D83A98" w:rsidRPr="00104E8F" w:rsidRDefault="00D83A98" w:rsidP="001E05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62EE538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83A98" w:rsidRPr="00104E8F" w14:paraId="66C4E0F9" w14:textId="77777777" w:rsidTr="001E05E5">
        <w:tc>
          <w:tcPr>
            <w:tcW w:w="2790" w:type="dxa"/>
          </w:tcPr>
          <w:p w14:paraId="65FD6AA9" w14:textId="77777777" w:rsidR="00D83A98" w:rsidRPr="00104E8F" w:rsidRDefault="00D83A98" w:rsidP="001E05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45F1C2A4" w14:textId="77777777" w:rsidR="00D83A98" w:rsidRPr="00104E8F" w:rsidRDefault="00D83A98" w:rsidP="001E05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A98" w:rsidRPr="00104E8F" w14:paraId="592E1C44" w14:textId="77777777" w:rsidTr="001E05E5">
        <w:tc>
          <w:tcPr>
            <w:tcW w:w="2790" w:type="dxa"/>
          </w:tcPr>
          <w:p w14:paraId="29F790AB" w14:textId="77777777" w:rsidR="00D83A98" w:rsidRPr="00104E8F" w:rsidRDefault="00D83A98" w:rsidP="001E05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975AC4B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F6740" w14:textId="77777777" w:rsidR="00D83A98" w:rsidRPr="00104E8F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08F052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4D1C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B30469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D16CC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641A" w14:textId="77777777" w:rsidR="00D83A98" w:rsidRPr="00104E8F" w:rsidRDefault="00D83A98" w:rsidP="001E05E5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D2B0A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58E032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DB589" w14:textId="77777777" w:rsidR="00D83A98" w:rsidRPr="00104E8F" w:rsidRDefault="00D83A98" w:rsidP="001E05E5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49F44E" w14:textId="77777777" w:rsidR="00D83A98" w:rsidRPr="00104E8F" w:rsidRDefault="00D83A98" w:rsidP="001E05E5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5C7" w:rsidRPr="00104E8F" w14:paraId="3655881D" w14:textId="77777777" w:rsidTr="001E05E5">
        <w:tc>
          <w:tcPr>
            <w:tcW w:w="2790" w:type="dxa"/>
          </w:tcPr>
          <w:p w14:paraId="58FF5064" w14:textId="77777777" w:rsidR="009F65C7" w:rsidRPr="00104E8F" w:rsidRDefault="009F65C7" w:rsidP="009F65C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</w:tcPr>
          <w:p w14:paraId="213613F3" w14:textId="77777777" w:rsidR="009F65C7" w:rsidRPr="00104E8F" w:rsidRDefault="009F65C7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14B34B" w14:textId="32A81E3B" w:rsidR="009F65C7" w:rsidRPr="00104E8F" w:rsidRDefault="009F65C7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  <w:tc>
          <w:tcPr>
            <w:tcW w:w="270" w:type="dxa"/>
          </w:tcPr>
          <w:p w14:paraId="602EFA45" w14:textId="77777777" w:rsidR="009F65C7" w:rsidRPr="00104E8F" w:rsidRDefault="009F65C7" w:rsidP="009F65C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9C85D0" w14:textId="77777777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F9B26A" w14:textId="6DC6683B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E411C" w14:textId="77777777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9A062" w14:textId="77777777" w:rsidR="009F65C7" w:rsidRPr="00104E8F" w:rsidRDefault="009F65C7" w:rsidP="009F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160A17" w14:textId="50EC4C24" w:rsidR="009F65C7" w:rsidRPr="00104E8F" w:rsidRDefault="009F65C7" w:rsidP="009F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  <w:tc>
          <w:tcPr>
            <w:tcW w:w="270" w:type="dxa"/>
          </w:tcPr>
          <w:p w14:paraId="318E0E91" w14:textId="77777777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AE3DB4" w14:textId="77777777" w:rsidR="009F65C7" w:rsidRPr="00104E8F" w:rsidRDefault="009F65C7" w:rsidP="009F65C7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402CE6" w14:textId="4F821DA6" w:rsidR="009F65C7" w:rsidRPr="00104E8F" w:rsidRDefault="009F65C7" w:rsidP="009F65C7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074A2B" w14:textId="77777777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B83B80" w14:textId="77777777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B18F4" w14:textId="2FCF814E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90DCD" w14:textId="77777777" w:rsidR="009F65C7" w:rsidRPr="00104E8F" w:rsidRDefault="009F65C7" w:rsidP="009F65C7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06514" w14:textId="77777777" w:rsidR="009F65C7" w:rsidRPr="00104E8F" w:rsidRDefault="009F65C7" w:rsidP="009F65C7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044A0" w14:textId="564C6AB1" w:rsidR="009F65C7" w:rsidRPr="00104E8F" w:rsidRDefault="009F65C7" w:rsidP="009F65C7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</w:tr>
      <w:tr w:rsidR="009F65C7" w:rsidRPr="00104E8F" w14:paraId="2DBAD399" w14:textId="77777777" w:rsidTr="001E05E5">
        <w:tc>
          <w:tcPr>
            <w:tcW w:w="2790" w:type="dxa"/>
          </w:tcPr>
          <w:p w14:paraId="0A53A026" w14:textId="77777777" w:rsidR="009F65C7" w:rsidRPr="00104E8F" w:rsidRDefault="009F65C7" w:rsidP="009F65C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51A8A1CD" w14:textId="77777777" w:rsidR="009F65C7" w:rsidRPr="00104E8F" w:rsidRDefault="009F65C7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3F7BD4" w14:textId="6013EB9C" w:rsidR="009F65C7" w:rsidRPr="00104E8F" w:rsidRDefault="004170BF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416,889</w:t>
            </w:r>
          </w:p>
        </w:tc>
        <w:tc>
          <w:tcPr>
            <w:tcW w:w="270" w:type="dxa"/>
          </w:tcPr>
          <w:p w14:paraId="157E5F17" w14:textId="77777777" w:rsidR="009F65C7" w:rsidRPr="00104E8F" w:rsidRDefault="009F65C7" w:rsidP="009F65C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622F4" w14:textId="77777777" w:rsidR="009F65C7" w:rsidRPr="00104E8F" w:rsidRDefault="009F65C7" w:rsidP="009F65C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27FAC" w14:textId="12CD31A9" w:rsidR="009F65C7" w:rsidRPr="00104E8F" w:rsidRDefault="004170BF" w:rsidP="009F65C7">
            <w:pPr>
              <w:tabs>
                <w:tab w:val="clear" w:pos="680"/>
              </w:tabs>
              <w:ind w:left="-11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416,889</w:t>
            </w:r>
          </w:p>
        </w:tc>
        <w:tc>
          <w:tcPr>
            <w:tcW w:w="270" w:type="dxa"/>
          </w:tcPr>
          <w:p w14:paraId="5488E783" w14:textId="77777777" w:rsidR="009F65C7" w:rsidRPr="00104E8F" w:rsidRDefault="009F65C7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9E0FD5" w14:textId="77777777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30F93C" w14:textId="48D21A9F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D63628" w14:textId="77777777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54211A" w14:textId="77777777" w:rsidR="009F65C7" w:rsidRPr="00104E8F" w:rsidRDefault="009F65C7" w:rsidP="009F65C7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3F8CD" w14:textId="1986A609" w:rsidR="009F65C7" w:rsidRPr="00104E8F" w:rsidRDefault="009F65C7" w:rsidP="009F65C7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2CD5B2" w14:textId="77777777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9C549A" w14:textId="77777777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9A941E" w14:textId="51666DAA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14880" w14:textId="77777777" w:rsidR="009F65C7" w:rsidRPr="00104E8F" w:rsidRDefault="009F65C7" w:rsidP="009F65C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89E4CD" w14:textId="77777777" w:rsidR="009F65C7" w:rsidRPr="00104E8F" w:rsidRDefault="009F65C7" w:rsidP="009F65C7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431649" w14:textId="146DE369" w:rsidR="009F65C7" w:rsidRPr="00104E8F" w:rsidRDefault="004170BF" w:rsidP="009F65C7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416,889</w:t>
            </w:r>
          </w:p>
        </w:tc>
      </w:tr>
      <w:tr w:rsidR="009F65C7" w:rsidRPr="00104E8F" w14:paraId="1B2F0D9B" w14:textId="77777777" w:rsidTr="001E05E5">
        <w:tc>
          <w:tcPr>
            <w:tcW w:w="2790" w:type="dxa"/>
          </w:tcPr>
          <w:p w14:paraId="73546FB1" w14:textId="77777777" w:rsidR="009F65C7" w:rsidRPr="00104E8F" w:rsidRDefault="009F65C7" w:rsidP="009F65C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94DD4B6" w14:textId="202ED8AD" w:rsidR="009F65C7" w:rsidRPr="00104E8F" w:rsidRDefault="009F65C7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18,211</w:t>
            </w:r>
          </w:p>
        </w:tc>
        <w:tc>
          <w:tcPr>
            <w:tcW w:w="270" w:type="dxa"/>
          </w:tcPr>
          <w:p w14:paraId="09E603E4" w14:textId="77777777" w:rsidR="009F65C7" w:rsidRPr="00104E8F" w:rsidRDefault="009F65C7" w:rsidP="009F65C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2FF707" w14:textId="403B30E6" w:rsidR="009F65C7" w:rsidRPr="00104E8F" w:rsidRDefault="009F65C7" w:rsidP="009F65C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4A009" w14:textId="77777777" w:rsidR="009F65C7" w:rsidRPr="00104E8F" w:rsidRDefault="009F65C7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1C4099" w14:textId="3EE61CC1" w:rsidR="009F65C7" w:rsidRPr="00104E8F" w:rsidRDefault="009F65C7" w:rsidP="009F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6,857</w:t>
            </w:r>
          </w:p>
        </w:tc>
        <w:tc>
          <w:tcPr>
            <w:tcW w:w="270" w:type="dxa"/>
          </w:tcPr>
          <w:p w14:paraId="29E72ACA" w14:textId="77777777" w:rsidR="009F65C7" w:rsidRPr="00104E8F" w:rsidRDefault="009F65C7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4614EF1" w14:textId="7BAB516C" w:rsidR="009F65C7" w:rsidRPr="00104E8F" w:rsidRDefault="009F65C7" w:rsidP="009F65C7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270" w:type="dxa"/>
          </w:tcPr>
          <w:p w14:paraId="441E38EF" w14:textId="77777777" w:rsidR="009F65C7" w:rsidRPr="00104E8F" w:rsidRDefault="009F65C7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B0A4E" w14:textId="61D62D3C" w:rsidR="009F65C7" w:rsidRPr="00104E8F" w:rsidRDefault="009F65C7" w:rsidP="009F65C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270" w:type="dxa"/>
          </w:tcPr>
          <w:p w14:paraId="4947383D" w14:textId="77777777" w:rsidR="009F65C7" w:rsidRPr="00104E8F" w:rsidRDefault="009F65C7" w:rsidP="009F65C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55733" w14:textId="3566ACB6" w:rsidR="009F65C7" w:rsidRPr="00104E8F" w:rsidRDefault="009F65C7" w:rsidP="009F65C7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18,211</w:t>
            </w:r>
          </w:p>
        </w:tc>
      </w:tr>
      <w:tr w:rsidR="000A1D36" w:rsidRPr="00104E8F" w14:paraId="0DEF8AB9" w14:textId="77777777" w:rsidTr="001E05E5">
        <w:tc>
          <w:tcPr>
            <w:tcW w:w="2790" w:type="dxa"/>
          </w:tcPr>
          <w:p w14:paraId="7729B11F" w14:textId="77777777" w:rsidR="000A1D36" w:rsidRPr="00104E8F" w:rsidRDefault="000A1D36" w:rsidP="000A1D3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7CECD9" w14:textId="6A670A09" w:rsidR="000A1D36" w:rsidRPr="00104E8F" w:rsidRDefault="004170BF" w:rsidP="000A1D3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440,987</w:t>
            </w:r>
          </w:p>
        </w:tc>
        <w:tc>
          <w:tcPr>
            <w:tcW w:w="270" w:type="dxa"/>
          </w:tcPr>
          <w:p w14:paraId="7496FA99" w14:textId="77777777" w:rsidR="000A1D36" w:rsidRPr="00104E8F" w:rsidRDefault="000A1D36" w:rsidP="000A1D36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18C182" w14:textId="6AAC94E2" w:rsidR="000A1D36" w:rsidRPr="00104E8F" w:rsidRDefault="004170BF" w:rsidP="000A1D36">
            <w:pPr>
              <w:tabs>
                <w:tab w:val="clear" w:pos="680"/>
              </w:tabs>
              <w:ind w:left="-110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416,889</w:t>
            </w:r>
          </w:p>
        </w:tc>
        <w:tc>
          <w:tcPr>
            <w:tcW w:w="270" w:type="dxa"/>
          </w:tcPr>
          <w:p w14:paraId="53C470DE" w14:textId="77777777" w:rsidR="000A1D36" w:rsidRPr="00104E8F" w:rsidRDefault="000A1D36" w:rsidP="000A1D3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2AC9EB" w14:textId="1CE9FBC6" w:rsidR="000A1D36" w:rsidRPr="00104E8F" w:rsidRDefault="000A1D36" w:rsidP="000A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12,744</w:t>
            </w:r>
          </w:p>
        </w:tc>
        <w:tc>
          <w:tcPr>
            <w:tcW w:w="270" w:type="dxa"/>
          </w:tcPr>
          <w:p w14:paraId="2E910AF9" w14:textId="77777777" w:rsidR="000A1D36" w:rsidRPr="00104E8F" w:rsidRDefault="000A1D36" w:rsidP="000A1D3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5EBAB1" w14:textId="4CFE66A3" w:rsidR="000A1D36" w:rsidRPr="00104E8F" w:rsidRDefault="000A1D36" w:rsidP="000A1D36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9,353</w:t>
            </w:r>
          </w:p>
        </w:tc>
        <w:tc>
          <w:tcPr>
            <w:tcW w:w="270" w:type="dxa"/>
          </w:tcPr>
          <w:p w14:paraId="062CCFAD" w14:textId="77777777" w:rsidR="000A1D36" w:rsidRPr="00104E8F" w:rsidRDefault="000A1D36" w:rsidP="000A1D3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27DC3E" w14:textId="2C8EA8E3" w:rsidR="000A1D36" w:rsidRPr="00104E8F" w:rsidRDefault="000A1D36" w:rsidP="000A1D3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2,001</w:t>
            </w:r>
          </w:p>
        </w:tc>
        <w:tc>
          <w:tcPr>
            <w:tcW w:w="270" w:type="dxa"/>
          </w:tcPr>
          <w:p w14:paraId="1438F970" w14:textId="77777777" w:rsidR="000A1D36" w:rsidRPr="00104E8F" w:rsidRDefault="000A1D36" w:rsidP="000A1D36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5F908" w14:textId="78883F3F" w:rsidR="000A1D36" w:rsidRPr="00104E8F" w:rsidRDefault="000F4A62" w:rsidP="000A1D36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440,987</w:t>
            </w:r>
          </w:p>
        </w:tc>
      </w:tr>
      <w:tr w:rsidR="00D83A98" w:rsidRPr="00104E8F" w14:paraId="27BF0D8D" w14:textId="77777777" w:rsidTr="001E05E5">
        <w:tc>
          <w:tcPr>
            <w:tcW w:w="2790" w:type="dxa"/>
          </w:tcPr>
          <w:p w14:paraId="39A98697" w14:textId="36929B34" w:rsidR="00D83A98" w:rsidRPr="00104E8F" w:rsidRDefault="00D83A98" w:rsidP="001E05E5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9D2F37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91B16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00E71E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F58B8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EB571F" w14:textId="77777777" w:rsidR="00D83A98" w:rsidRPr="00104E8F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A16A8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C3EF12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73651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ABA4C7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D60F3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DD3175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068" w:rsidRPr="00104E8F" w14:paraId="27D7AA56" w14:textId="77777777" w:rsidTr="001E05E5">
        <w:tc>
          <w:tcPr>
            <w:tcW w:w="2790" w:type="dxa"/>
          </w:tcPr>
          <w:p w14:paraId="29774553" w14:textId="3158ECC3" w:rsidR="003C1068" w:rsidRPr="00104E8F" w:rsidRDefault="003C1068" w:rsidP="001E05E5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5FAB4148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44454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EE3285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4D04A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8774A9" w14:textId="77777777" w:rsidR="003C1068" w:rsidRPr="00104E8F" w:rsidRDefault="003C106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34B2B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766F1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51FD7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D35158" w14:textId="77777777" w:rsidR="003C1068" w:rsidRPr="00104E8F" w:rsidRDefault="003C106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49FCC" w14:textId="77777777" w:rsidR="003C1068" w:rsidRPr="00104E8F" w:rsidRDefault="003C106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D30E47" w14:textId="77777777" w:rsidR="003C1068" w:rsidRPr="00104E8F" w:rsidRDefault="003C106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</w:tr>
      <w:tr w:rsidR="00D83A98" w:rsidRPr="00104E8F" w14:paraId="4B99BFAE" w14:textId="77777777" w:rsidTr="001E05E5">
        <w:tc>
          <w:tcPr>
            <w:tcW w:w="2790" w:type="dxa"/>
          </w:tcPr>
          <w:p w14:paraId="6777AEF7" w14:textId="77777777" w:rsidR="00D83A98" w:rsidRPr="00104E8F" w:rsidRDefault="00D83A98" w:rsidP="001E05E5">
            <w:pPr>
              <w:ind w:left="160" w:right="-24" w:hanging="16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75802447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C9CDF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1AF234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A6A8B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660C12" w14:textId="77777777" w:rsidR="00D83A98" w:rsidRPr="00104E8F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9E382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C9CB50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9BB24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DD3051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35DE8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8655E3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</w:tr>
      <w:tr w:rsidR="00D83A98" w:rsidRPr="00104E8F" w14:paraId="24B5959A" w14:textId="77777777" w:rsidTr="00D25445">
        <w:tc>
          <w:tcPr>
            <w:tcW w:w="2790" w:type="dxa"/>
          </w:tcPr>
          <w:p w14:paraId="645B445C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 xml:space="preserve">- </w:t>
            </w:r>
            <w:r w:rsidRPr="00104E8F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1C5A6892" w14:textId="0807E866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A7923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B61439" w14:textId="12274828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2A6C0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33D7A2" w14:textId="0A26EB8D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4516D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147879" w14:textId="0CE6B7D4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E8470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0B854B" w14:textId="421DD0F9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56876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854504" w14:textId="33EA647D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</w:tr>
      <w:tr w:rsidR="00D83A98" w:rsidRPr="00104E8F" w14:paraId="713B8984" w14:textId="77777777" w:rsidTr="00D25445">
        <w:tc>
          <w:tcPr>
            <w:tcW w:w="2790" w:type="dxa"/>
          </w:tcPr>
          <w:p w14:paraId="6539050B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 xml:space="preserve">- </w:t>
            </w:r>
            <w:r w:rsidRPr="00104E8F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</w:tcPr>
          <w:p w14:paraId="57835781" w14:textId="0053101A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200"/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0C7E7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1D32A" w14:textId="0CC86EE5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EE1D3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BA4740" w14:textId="41559F2E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C35CC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B89AE4" w14:textId="61883492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AF71E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870F04" w14:textId="563F9D73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7F37B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248629" w14:textId="326B3792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</w:tr>
      <w:tr w:rsidR="00D83A98" w:rsidRPr="00104E8F" w14:paraId="4DDAAB72" w14:textId="77777777" w:rsidTr="00D25445">
        <w:tc>
          <w:tcPr>
            <w:tcW w:w="2790" w:type="dxa"/>
          </w:tcPr>
          <w:p w14:paraId="141776C2" w14:textId="77777777" w:rsidR="00D83A98" w:rsidRPr="00104E8F" w:rsidRDefault="00D83A98" w:rsidP="001E05E5">
            <w:pPr>
              <w:ind w:left="73" w:right="-24" w:hanging="73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339B69" w14:textId="139E8C38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DE80E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C43EA" w14:textId="60FAE135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65840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546CD6" w14:textId="63A58C0E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02290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9AB978" w14:textId="79D4614C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9EB31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06BEE" w14:textId="694AE8DD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9349F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748336" w14:textId="0D9D5ECF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color w:val="FFFFFF" w:themeColor="background1"/>
                <w:sz w:val="30"/>
                <w:szCs w:val="30"/>
              </w:rPr>
            </w:pPr>
          </w:p>
        </w:tc>
      </w:tr>
      <w:tr w:rsidR="00D83A98" w:rsidRPr="00104E8F" w14:paraId="12A319D2" w14:textId="77777777" w:rsidTr="00D25445">
        <w:tc>
          <w:tcPr>
            <w:tcW w:w="2790" w:type="dxa"/>
          </w:tcPr>
          <w:p w14:paraId="58F025C8" w14:textId="77777777" w:rsidR="00D83A98" w:rsidRPr="00104E8F" w:rsidRDefault="00D83A98" w:rsidP="001E05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FE63CAE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29C95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52DAA89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442A0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CACF3E0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4CD0B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30ACB6E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B09CA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E234127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76CE8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B69BDCD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5528917" w14:textId="77777777" w:rsidR="009F0E62" w:rsidRPr="00104E8F" w:rsidRDefault="009F0E62" w:rsidP="003C1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40"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83A98" w:rsidRPr="00104E8F" w14:paraId="4A3ADF24" w14:textId="77777777" w:rsidTr="001E05E5">
        <w:tc>
          <w:tcPr>
            <w:tcW w:w="2790" w:type="dxa"/>
          </w:tcPr>
          <w:p w14:paraId="287EBFCC" w14:textId="77777777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2190C74F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D83A98" w:rsidRPr="00104E8F" w14:paraId="39171E39" w14:textId="77777777" w:rsidTr="001E05E5">
        <w:tc>
          <w:tcPr>
            <w:tcW w:w="2790" w:type="dxa"/>
          </w:tcPr>
          <w:p w14:paraId="4F8F3FD2" w14:textId="77777777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59029AA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B3872" w14:textId="77777777" w:rsidR="00D83A98" w:rsidRPr="00104E8F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4BD15783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83A98" w:rsidRPr="00104E8F" w14:paraId="23A943F3" w14:textId="77777777" w:rsidTr="001E05E5">
        <w:tc>
          <w:tcPr>
            <w:tcW w:w="2790" w:type="dxa"/>
            <w:vAlign w:val="bottom"/>
          </w:tcPr>
          <w:p w14:paraId="46EF3E2F" w14:textId="3005B561" w:rsidR="00D83A98" w:rsidRPr="00104E8F" w:rsidRDefault="00D83A98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633163DE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8D130D5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C4B5EE2" w14:textId="77777777" w:rsidR="00D83A98" w:rsidRPr="00104E8F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83AF2F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50E488EC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6A65A052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7C45AC8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DB8133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F8537F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A82467" w14:textId="77777777" w:rsidR="00D83A98" w:rsidRPr="00104E8F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B894129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7B958F24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3A162B2" w14:textId="77777777" w:rsidR="00D83A98" w:rsidRPr="00104E8F" w:rsidRDefault="00D83A98" w:rsidP="001E05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1542200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83A98" w:rsidRPr="00104E8F" w14:paraId="4C479265" w14:textId="77777777" w:rsidTr="001E05E5">
        <w:tc>
          <w:tcPr>
            <w:tcW w:w="2790" w:type="dxa"/>
          </w:tcPr>
          <w:p w14:paraId="2FA094F9" w14:textId="77777777" w:rsidR="00D83A98" w:rsidRPr="00104E8F" w:rsidRDefault="00D83A98" w:rsidP="001E05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E7FEA2D" w14:textId="77777777" w:rsidR="00D83A98" w:rsidRPr="00104E8F" w:rsidRDefault="00D83A98" w:rsidP="001E05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A98" w:rsidRPr="00104E8F" w14:paraId="490413AB" w14:textId="77777777" w:rsidTr="001E05E5">
        <w:tc>
          <w:tcPr>
            <w:tcW w:w="3690" w:type="dxa"/>
            <w:gridSpan w:val="2"/>
          </w:tcPr>
          <w:p w14:paraId="70C8028E" w14:textId="77777777" w:rsidR="00D83A98" w:rsidRPr="00104E8F" w:rsidRDefault="00D83A98" w:rsidP="001E05E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41707EF" w14:textId="77777777" w:rsidR="00D83A98" w:rsidRPr="00104E8F" w:rsidRDefault="00D83A98" w:rsidP="001E05E5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82986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DE161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23C2F11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65713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4A73AB7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4248C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7ACCD3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09CCF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5C8918" w14:textId="77777777" w:rsidR="00D83A98" w:rsidRPr="00104E8F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A98" w:rsidRPr="00104E8F" w14:paraId="4E79F0FD" w14:textId="77777777" w:rsidTr="001E05E5">
        <w:tc>
          <w:tcPr>
            <w:tcW w:w="2790" w:type="dxa"/>
          </w:tcPr>
          <w:p w14:paraId="3C735892" w14:textId="77777777" w:rsidR="00D83A98" w:rsidRPr="00104E8F" w:rsidRDefault="00D83A98" w:rsidP="001E05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</w:tcPr>
          <w:p w14:paraId="0FAF8817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BCF844" w14:textId="13996724" w:rsidR="00E13711" w:rsidRPr="00104E8F" w:rsidRDefault="00E13711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  <w:tc>
          <w:tcPr>
            <w:tcW w:w="270" w:type="dxa"/>
          </w:tcPr>
          <w:p w14:paraId="298D39B2" w14:textId="77777777" w:rsidR="00D83A98" w:rsidRPr="00104E8F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74389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D81B3A" w14:textId="0C86C820" w:rsidR="00E13711" w:rsidRPr="00104E8F" w:rsidRDefault="00E13711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94EF8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C14D81" w14:textId="77777777" w:rsidR="00D83A98" w:rsidRPr="00104E8F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4BC5C8" w14:textId="322057A2" w:rsidR="00E13711" w:rsidRPr="00104E8F" w:rsidRDefault="00E13711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  <w:tc>
          <w:tcPr>
            <w:tcW w:w="270" w:type="dxa"/>
          </w:tcPr>
          <w:p w14:paraId="2CEF47A0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AD43C8" w14:textId="77777777" w:rsidR="00D83A98" w:rsidRPr="00104E8F" w:rsidRDefault="00D83A98" w:rsidP="001E05E5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AD8F43" w14:textId="680E2EAA" w:rsidR="00E13711" w:rsidRPr="00104E8F" w:rsidRDefault="00E13711" w:rsidP="001E05E5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DD9B9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462480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B8646" w14:textId="04F2EC9D" w:rsidR="00E13711" w:rsidRPr="00104E8F" w:rsidRDefault="00E13711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B0665" w14:textId="77777777" w:rsidR="00D83A98" w:rsidRPr="00104E8F" w:rsidRDefault="00D83A98" w:rsidP="001E05E5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1F1187" w14:textId="77777777" w:rsidR="00D83A98" w:rsidRPr="00104E8F" w:rsidRDefault="00D83A98" w:rsidP="001E05E5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1AD56A" w14:textId="1CE6DF4A" w:rsidR="00E13711" w:rsidRPr="00104E8F" w:rsidRDefault="00E13711" w:rsidP="001E05E5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</w:tr>
      <w:tr w:rsidR="00D83A98" w:rsidRPr="00104E8F" w14:paraId="688BBFC8" w14:textId="77777777" w:rsidTr="001E05E5">
        <w:tc>
          <w:tcPr>
            <w:tcW w:w="2790" w:type="dxa"/>
          </w:tcPr>
          <w:p w14:paraId="371EFD91" w14:textId="77777777" w:rsidR="00D83A98" w:rsidRPr="00104E8F" w:rsidRDefault="00D83A98" w:rsidP="001E05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1FEC774D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5EDE4E" w14:textId="582D394A" w:rsidR="00E13711" w:rsidRPr="00104E8F" w:rsidRDefault="000F4A62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414,586</w:t>
            </w:r>
          </w:p>
        </w:tc>
        <w:tc>
          <w:tcPr>
            <w:tcW w:w="270" w:type="dxa"/>
          </w:tcPr>
          <w:p w14:paraId="2F8308EA" w14:textId="77777777" w:rsidR="00D83A98" w:rsidRPr="00104E8F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2ACDF0" w14:textId="77777777" w:rsidR="00D83A98" w:rsidRPr="00104E8F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8E601" w14:textId="00B147F1" w:rsidR="00E13711" w:rsidRPr="00104E8F" w:rsidRDefault="000F4A62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414,586</w:t>
            </w:r>
          </w:p>
        </w:tc>
        <w:tc>
          <w:tcPr>
            <w:tcW w:w="270" w:type="dxa"/>
          </w:tcPr>
          <w:p w14:paraId="53FC666A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9FCC82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DAF3C3" w14:textId="107575DD" w:rsidR="006D01F5" w:rsidRPr="00104E8F" w:rsidRDefault="006D01F5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C646F3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516F0C" w14:textId="77777777" w:rsidR="00D83A98" w:rsidRPr="00104E8F" w:rsidRDefault="00D83A98" w:rsidP="001E05E5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D503D3" w14:textId="7A1DE112" w:rsidR="00E13711" w:rsidRPr="00104E8F" w:rsidRDefault="00E13711" w:rsidP="001E05E5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00994F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558BD5" w14:textId="77777777" w:rsidR="00D83A98" w:rsidRPr="00104E8F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F6C7C" w14:textId="17E23024" w:rsidR="00E13711" w:rsidRPr="00104E8F" w:rsidRDefault="00E13711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3183A0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67FC3" w14:textId="77777777" w:rsidR="00D83A98" w:rsidRPr="00104E8F" w:rsidRDefault="00D83A98" w:rsidP="001E05E5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399166" w14:textId="20839E91" w:rsidR="00E13711" w:rsidRPr="00104E8F" w:rsidRDefault="000F4A62" w:rsidP="001E05E5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414,586</w:t>
            </w:r>
          </w:p>
        </w:tc>
      </w:tr>
      <w:tr w:rsidR="00D83A98" w:rsidRPr="00104E8F" w14:paraId="1B83FFDC" w14:textId="77777777" w:rsidTr="001E05E5">
        <w:tc>
          <w:tcPr>
            <w:tcW w:w="2790" w:type="dxa"/>
          </w:tcPr>
          <w:p w14:paraId="544951AB" w14:textId="77777777" w:rsidR="00D83A98" w:rsidRPr="00104E8F" w:rsidRDefault="00D83A98" w:rsidP="001E05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BCEEA2F" w14:textId="585F87E9" w:rsidR="00D83A98" w:rsidRPr="00104E8F" w:rsidRDefault="00E13711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18,211</w:t>
            </w:r>
          </w:p>
        </w:tc>
        <w:tc>
          <w:tcPr>
            <w:tcW w:w="270" w:type="dxa"/>
          </w:tcPr>
          <w:p w14:paraId="6BFAD77A" w14:textId="77777777" w:rsidR="00D83A98" w:rsidRPr="00104E8F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94B53" w14:textId="29B81B1D" w:rsidR="00D83A98" w:rsidRPr="00104E8F" w:rsidRDefault="00E13711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B671F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F00467" w14:textId="05F4E2EF" w:rsidR="00D83A98" w:rsidRPr="00104E8F" w:rsidRDefault="00E13711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6,857</w:t>
            </w:r>
          </w:p>
        </w:tc>
        <w:tc>
          <w:tcPr>
            <w:tcW w:w="270" w:type="dxa"/>
          </w:tcPr>
          <w:p w14:paraId="27E5ABE0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FF7CA7" w14:textId="1791542D" w:rsidR="00D83A98" w:rsidRPr="00104E8F" w:rsidRDefault="0016254A" w:rsidP="0016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9,353</w:t>
            </w:r>
          </w:p>
        </w:tc>
        <w:tc>
          <w:tcPr>
            <w:tcW w:w="270" w:type="dxa"/>
          </w:tcPr>
          <w:p w14:paraId="545DE90F" w14:textId="77777777" w:rsidR="00D83A98" w:rsidRPr="00104E8F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C2CED9" w14:textId="2D2F3B7D" w:rsidR="00D83A98" w:rsidRPr="00104E8F" w:rsidRDefault="0016254A" w:rsidP="0016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270" w:type="dxa"/>
          </w:tcPr>
          <w:p w14:paraId="198631FA" w14:textId="77777777" w:rsidR="00D83A98" w:rsidRPr="00104E8F" w:rsidRDefault="00D83A98" w:rsidP="001E05E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800D0" w14:textId="7466EEEF" w:rsidR="00D83A98" w:rsidRPr="00104E8F" w:rsidRDefault="00E13711" w:rsidP="001E05E5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sz w:val="30"/>
                <w:szCs w:val="30"/>
              </w:rPr>
              <w:t>18,211</w:t>
            </w:r>
          </w:p>
        </w:tc>
      </w:tr>
      <w:tr w:rsidR="006638C4" w:rsidRPr="00104E8F" w14:paraId="6B7B3829" w14:textId="77777777" w:rsidTr="001E05E5">
        <w:tc>
          <w:tcPr>
            <w:tcW w:w="2790" w:type="dxa"/>
          </w:tcPr>
          <w:p w14:paraId="31FB5BA9" w14:textId="77777777" w:rsidR="006638C4" w:rsidRPr="00104E8F" w:rsidRDefault="006638C4" w:rsidP="006638C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839D7" w14:textId="22DEDA3E" w:rsidR="006638C4" w:rsidRPr="00104E8F" w:rsidRDefault="000F4A62" w:rsidP="006638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438,684</w:t>
            </w:r>
          </w:p>
        </w:tc>
        <w:tc>
          <w:tcPr>
            <w:tcW w:w="270" w:type="dxa"/>
          </w:tcPr>
          <w:p w14:paraId="57CF9F9B" w14:textId="77777777" w:rsidR="006638C4" w:rsidRPr="00104E8F" w:rsidRDefault="006638C4" w:rsidP="006638C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2AE77B" w14:textId="1FCA9176" w:rsidR="006638C4" w:rsidRPr="00104E8F" w:rsidRDefault="000F4A62" w:rsidP="006638C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414,586</w:t>
            </w:r>
          </w:p>
        </w:tc>
        <w:tc>
          <w:tcPr>
            <w:tcW w:w="270" w:type="dxa"/>
          </w:tcPr>
          <w:p w14:paraId="2FFF4249" w14:textId="77777777" w:rsidR="006638C4" w:rsidRPr="00104E8F" w:rsidRDefault="006638C4" w:rsidP="006638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9EB3DF" w14:textId="1EB28FEB" w:rsidR="006638C4" w:rsidRPr="00104E8F" w:rsidRDefault="006638C4" w:rsidP="0066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12,744</w:t>
            </w:r>
          </w:p>
        </w:tc>
        <w:tc>
          <w:tcPr>
            <w:tcW w:w="270" w:type="dxa"/>
          </w:tcPr>
          <w:p w14:paraId="59676B8B" w14:textId="77777777" w:rsidR="006638C4" w:rsidRPr="00104E8F" w:rsidRDefault="006638C4" w:rsidP="006638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95A54F" w14:textId="3D56FFB7" w:rsidR="006638C4" w:rsidRPr="00104E8F" w:rsidRDefault="006638C4" w:rsidP="006638C4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9,353</w:t>
            </w:r>
          </w:p>
        </w:tc>
        <w:tc>
          <w:tcPr>
            <w:tcW w:w="270" w:type="dxa"/>
          </w:tcPr>
          <w:p w14:paraId="5AF3C487" w14:textId="77777777" w:rsidR="006638C4" w:rsidRPr="00104E8F" w:rsidRDefault="006638C4" w:rsidP="006638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4C7608F" w14:textId="0809F1AC" w:rsidR="006638C4" w:rsidRPr="00104E8F" w:rsidRDefault="006638C4" w:rsidP="006638C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2,001</w:t>
            </w:r>
          </w:p>
        </w:tc>
        <w:tc>
          <w:tcPr>
            <w:tcW w:w="270" w:type="dxa"/>
          </w:tcPr>
          <w:p w14:paraId="7FD02EE7" w14:textId="77777777" w:rsidR="006638C4" w:rsidRPr="00104E8F" w:rsidRDefault="006638C4" w:rsidP="006638C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A455C4" w14:textId="309FCA72" w:rsidR="006638C4" w:rsidRPr="00104E8F" w:rsidRDefault="000F4A62" w:rsidP="006638C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438,684</w:t>
            </w:r>
          </w:p>
        </w:tc>
      </w:tr>
    </w:tbl>
    <w:p w14:paraId="338D7F27" w14:textId="77777777" w:rsidR="00387CDD" w:rsidRPr="00104E8F" w:rsidRDefault="00387CD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88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6"/>
        <w:gridCol w:w="1248"/>
        <w:gridCol w:w="1080"/>
        <w:gridCol w:w="270"/>
        <w:gridCol w:w="1170"/>
        <w:gridCol w:w="270"/>
        <w:gridCol w:w="1080"/>
      </w:tblGrid>
      <w:tr w:rsidR="000500EF" w:rsidRPr="00104E8F" w14:paraId="7C350D92" w14:textId="77777777" w:rsidTr="000500EF">
        <w:tc>
          <w:tcPr>
            <w:tcW w:w="3766" w:type="dxa"/>
          </w:tcPr>
          <w:p w14:paraId="5653DA67" w14:textId="77777777" w:rsidR="000500EF" w:rsidRPr="00104E8F" w:rsidRDefault="000500EF" w:rsidP="00514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118" w:type="dxa"/>
            <w:gridSpan w:val="6"/>
          </w:tcPr>
          <w:p w14:paraId="69EE7616" w14:textId="77777777" w:rsidR="000500EF" w:rsidRPr="00104E8F" w:rsidRDefault="000500EF" w:rsidP="005144E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04E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500EF" w:rsidRPr="00104E8F" w14:paraId="16F48091" w14:textId="77777777" w:rsidTr="000500EF">
        <w:tc>
          <w:tcPr>
            <w:tcW w:w="3766" w:type="dxa"/>
          </w:tcPr>
          <w:p w14:paraId="1A56833E" w14:textId="77777777" w:rsidR="000500EF" w:rsidRPr="00104E8F" w:rsidRDefault="000500EF" w:rsidP="002518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3F595E7" w14:textId="77777777" w:rsidR="000500EF" w:rsidRPr="00104E8F" w:rsidRDefault="000500EF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</w:tcPr>
          <w:p w14:paraId="7F84711E" w14:textId="77777777" w:rsidR="000500EF" w:rsidRPr="00104E8F" w:rsidRDefault="000500EF" w:rsidP="002518D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0500EF" w:rsidRPr="00104E8F" w14:paraId="38DCECB4" w14:textId="77777777" w:rsidTr="000500EF">
        <w:tc>
          <w:tcPr>
            <w:tcW w:w="3766" w:type="dxa"/>
          </w:tcPr>
          <w:p w14:paraId="3CF4E71C" w14:textId="77777777" w:rsidR="000500EF" w:rsidRPr="00104E8F" w:rsidRDefault="000500EF" w:rsidP="000500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A52EC00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080" w:type="dxa"/>
          </w:tcPr>
          <w:p w14:paraId="7A3472C5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3E74D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D5902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14:paraId="5AFC41A5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F3F52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00EF" w:rsidRPr="00104E8F" w14:paraId="0E0E31A2" w14:textId="77777777" w:rsidTr="0087713D">
        <w:tc>
          <w:tcPr>
            <w:tcW w:w="3766" w:type="dxa"/>
            <w:vAlign w:val="bottom"/>
          </w:tcPr>
          <w:p w14:paraId="0E718CE9" w14:textId="44CDD17B" w:rsidR="000500EF" w:rsidRPr="00104E8F" w:rsidRDefault="000500EF" w:rsidP="00050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04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4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C222FB"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248" w:type="dxa"/>
          </w:tcPr>
          <w:p w14:paraId="3537801E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</w:tcPr>
          <w:p w14:paraId="2D3ABE97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14:paraId="41AE6978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0E66D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104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104E8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264C887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DB038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00EF" w:rsidRPr="00104E8F" w14:paraId="44C39F0B" w14:textId="77777777" w:rsidTr="000500EF">
        <w:tc>
          <w:tcPr>
            <w:tcW w:w="3766" w:type="dxa"/>
          </w:tcPr>
          <w:p w14:paraId="5192CCCC" w14:textId="77777777" w:rsidR="000500EF" w:rsidRPr="00104E8F" w:rsidRDefault="000500EF" w:rsidP="000500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7C789C0" w14:textId="77777777" w:rsidR="000500EF" w:rsidRPr="00104E8F" w:rsidRDefault="000500EF" w:rsidP="000500EF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3870" w:type="dxa"/>
            <w:gridSpan w:val="5"/>
          </w:tcPr>
          <w:p w14:paraId="0CFC43D9" w14:textId="77777777" w:rsidR="000500EF" w:rsidRPr="00104E8F" w:rsidRDefault="000500EF" w:rsidP="000500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1462" w:rsidRPr="00104E8F" w14:paraId="35B92AE9" w14:textId="77777777" w:rsidTr="000500EF">
        <w:tc>
          <w:tcPr>
            <w:tcW w:w="3766" w:type="dxa"/>
          </w:tcPr>
          <w:p w14:paraId="1CDC9D20" w14:textId="77777777" w:rsidR="00871462" w:rsidRPr="00104E8F" w:rsidRDefault="00871462" w:rsidP="00871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56848447" w14:textId="77777777" w:rsidR="00871462" w:rsidRPr="00104E8F" w:rsidRDefault="00871462" w:rsidP="0087146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385B7" w14:textId="77777777" w:rsidR="00871462" w:rsidRPr="00104E8F" w:rsidRDefault="00871462" w:rsidP="0087146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D82DE" w14:textId="77777777" w:rsidR="00871462" w:rsidRPr="00104E8F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5239C4" w14:textId="77777777" w:rsidR="00871462" w:rsidRPr="00104E8F" w:rsidRDefault="00871462" w:rsidP="0087146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EFA1B" w14:textId="77777777" w:rsidR="00871462" w:rsidRPr="00104E8F" w:rsidRDefault="00871462" w:rsidP="00871462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DB8D8" w14:textId="77777777" w:rsidR="00871462" w:rsidRPr="00104E8F" w:rsidRDefault="00871462" w:rsidP="0087146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356B" w:rsidRPr="00104E8F" w14:paraId="7899B241" w14:textId="77777777" w:rsidTr="000500EF">
        <w:tc>
          <w:tcPr>
            <w:tcW w:w="3766" w:type="dxa"/>
          </w:tcPr>
          <w:p w14:paraId="1BAFEA9D" w14:textId="77777777" w:rsidR="006E356B" w:rsidRPr="00104E8F" w:rsidRDefault="006E356B" w:rsidP="006E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>และเงินกู้ยืม</w:t>
            </w:r>
          </w:p>
        </w:tc>
        <w:tc>
          <w:tcPr>
            <w:tcW w:w="1248" w:type="dxa"/>
          </w:tcPr>
          <w:p w14:paraId="46C844D4" w14:textId="7D15D77C" w:rsidR="006E356B" w:rsidRPr="00104E8F" w:rsidRDefault="006E356B" w:rsidP="006E356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MOR,</w:t>
            </w:r>
          </w:p>
        </w:tc>
        <w:tc>
          <w:tcPr>
            <w:tcW w:w="1080" w:type="dxa"/>
          </w:tcPr>
          <w:p w14:paraId="0C0550E9" w14:textId="77777777" w:rsidR="006E356B" w:rsidRPr="00104E8F" w:rsidRDefault="006E356B" w:rsidP="006E35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DB098" w14:textId="77777777" w:rsidR="006E356B" w:rsidRPr="00104E8F" w:rsidRDefault="006E356B" w:rsidP="006E356B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6C88AB" w14:textId="77777777" w:rsidR="006E356B" w:rsidRPr="00104E8F" w:rsidRDefault="006E356B" w:rsidP="006E356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C3CC9A" w14:textId="77777777" w:rsidR="006E356B" w:rsidRPr="00104E8F" w:rsidRDefault="006E356B" w:rsidP="006E356B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D30E6" w14:textId="77777777" w:rsidR="006E356B" w:rsidRPr="00104E8F" w:rsidRDefault="006E356B" w:rsidP="006E356B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356B" w:rsidRPr="00104E8F" w14:paraId="3FBA49C8" w14:textId="77777777" w:rsidTr="000500EF">
        <w:tc>
          <w:tcPr>
            <w:tcW w:w="3766" w:type="dxa"/>
          </w:tcPr>
          <w:p w14:paraId="3B586B7D" w14:textId="77777777" w:rsidR="006E356B" w:rsidRPr="00104E8F" w:rsidRDefault="006E356B" w:rsidP="006E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248" w:type="dxa"/>
          </w:tcPr>
          <w:p w14:paraId="4A206843" w14:textId="63F5FFED" w:rsidR="006E356B" w:rsidRPr="00104E8F" w:rsidRDefault="006E356B" w:rsidP="006E356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  <w:lang w:bidi="th-TH"/>
              </w:rPr>
              <w:t>1.23 – 2.63</w:t>
            </w:r>
          </w:p>
        </w:tc>
        <w:tc>
          <w:tcPr>
            <w:tcW w:w="1080" w:type="dxa"/>
          </w:tcPr>
          <w:p w14:paraId="584CA19D" w14:textId="043AE5E4" w:rsidR="006E356B" w:rsidRPr="00104E8F" w:rsidRDefault="006E356B" w:rsidP="006E35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33,185</w:t>
            </w:r>
          </w:p>
        </w:tc>
        <w:tc>
          <w:tcPr>
            <w:tcW w:w="270" w:type="dxa"/>
          </w:tcPr>
          <w:p w14:paraId="0EE0E49F" w14:textId="77777777" w:rsidR="006E356B" w:rsidRPr="00104E8F" w:rsidRDefault="006E356B" w:rsidP="006E356B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F6068" w14:textId="159ED4D3" w:rsidR="006E356B" w:rsidRPr="00104E8F" w:rsidRDefault="006E356B" w:rsidP="006E356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25BE9" w14:textId="77777777" w:rsidR="006E356B" w:rsidRPr="00104E8F" w:rsidRDefault="006E356B" w:rsidP="006E356B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CC339" w14:textId="78F1663D" w:rsidR="006E356B" w:rsidRPr="00104E8F" w:rsidRDefault="006E356B" w:rsidP="006E35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sz w:val="30"/>
                <w:szCs w:val="30"/>
              </w:rPr>
              <w:t>33,185</w:t>
            </w:r>
          </w:p>
        </w:tc>
      </w:tr>
      <w:tr w:rsidR="006E356B" w:rsidRPr="00104E8F" w14:paraId="6106E50F" w14:textId="77777777" w:rsidTr="000500EF">
        <w:tc>
          <w:tcPr>
            <w:tcW w:w="3766" w:type="dxa"/>
          </w:tcPr>
          <w:p w14:paraId="68AD62F5" w14:textId="77777777" w:rsidR="006E356B" w:rsidRPr="00104E8F" w:rsidRDefault="006E356B" w:rsidP="006E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</w:tcPr>
          <w:p w14:paraId="5EBA4105" w14:textId="77777777" w:rsidR="006E356B" w:rsidRPr="00104E8F" w:rsidRDefault="006E356B" w:rsidP="006E356B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D4BDD" w14:textId="04911D4F" w:rsidR="006E356B" w:rsidRPr="00104E8F" w:rsidRDefault="006E356B" w:rsidP="006E35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33,185</w:t>
            </w:r>
          </w:p>
        </w:tc>
        <w:tc>
          <w:tcPr>
            <w:tcW w:w="270" w:type="dxa"/>
          </w:tcPr>
          <w:p w14:paraId="5834181A" w14:textId="77777777" w:rsidR="006E356B" w:rsidRPr="00104E8F" w:rsidRDefault="006E356B" w:rsidP="006E356B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8D8DD6" w14:textId="74DABF9C" w:rsidR="006E356B" w:rsidRPr="00104E8F" w:rsidRDefault="006E356B" w:rsidP="006E356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873645" w14:textId="77777777" w:rsidR="006E356B" w:rsidRPr="00104E8F" w:rsidRDefault="006E356B" w:rsidP="006E356B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399B47" w14:textId="1ACA7855" w:rsidR="006E356B" w:rsidRPr="00104E8F" w:rsidRDefault="006E356B" w:rsidP="006E35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33,185</w:t>
            </w:r>
          </w:p>
        </w:tc>
      </w:tr>
    </w:tbl>
    <w:p w14:paraId="3E815AB7" w14:textId="77777777" w:rsidR="009F3A35" w:rsidRPr="00104E8F" w:rsidRDefault="009F3A35" w:rsidP="006B588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08DE87" w14:textId="312CFD2F" w:rsidR="006B5880" w:rsidRDefault="006B5880" w:rsidP="0093541E">
      <w:pPr>
        <w:ind w:firstLine="540"/>
        <w:rPr>
          <w:rFonts w:ascii="Angsana New" w:hAnsi="Angsana New"/>
          <w:sz w:val="30"/>
          <w:szCs w:val="30"/>
        </w:rPr>
      </w:pPr>
    </w:p>
    <w:p w14:paraId="25F9D050" w14:textId="7BB9578A" w:rsidR="00915C8E" w:rsidRDefault="00915C8E" w:rsidP="0093541E">
      <w:pPr>
        <w:ind w:firstLine="540"/>
        <w:rPr>
          <w:rFonts w:ascii="Angsana New" w:hAnsi="Angsana New"/>
          <w:sz w:val="30"/>
          <w:szCs w:val="30"/>
        </w:rPr>
      </w:pPr>
    </w:p>
    <w:p w14:paraId="1060381B" w14:textId="565517BC" w:rsidR="00915C8E" w:rsidRDefault="00915C8E" w:rsidP="0093541E">
      <w:pPr>
        <w:ind w:firstLine="540"/>
        <w:rPr>
          <w:rFonts w:ascii="Angsana New" w:hAnsi="Angsana New"/>
          <w:sz w:val="30"/>
          <w:szCs w:val="30"/>
        </w:rPr>
      </w:pPr>
    </w:p>
    <w:p w14:paraId="197C5C6B" w14:textId="52F23589" w:rsidR="00915C8E" w:rsidRDefault="00915C8E" w:rsidP="0093541E">
      <w:pPr>
        <w:ind w:firstLine="540"/>
        <w:rPr>
          <w:rFonts w:ascii="Angsana New" w:hAnsi="Angsana New"/>
          <w:sz w:val="30"/>
          <w:szCs w:val="30"/>
        </w:rPr>
      </w:pPr>
    </w:p>
    <w:p w14:paraId="30FC993E" w14:textId="658FBC82" w:rsidR="00915C8E" w:rsidRDefault="00915C8E" w:rsidP="0093541E">
      <w:pPr>
        <w:ind w:firstLine="540"/>
        <w:rPr>
          <w:rFonts w:ascii="Angsana New" w:hAnsi="Angsana New"/>
          <w:sz w:val="30"/>
          <w:szCs w:val="30"/>
        </w:rPr>
      </w:pPr>
    </w:p>
    <w:p w14:paraId="563FB106" w14:textId="77777777" w:rsidR="00915C8E" w:rsidRPr="00104E8F" w:rsidRDefault="00915C8E" w:rsidP="0093541E">
      <w:pPr>
        <w:ind w:firstLine="540"/>
        <w:rPr>
          <w:rFonts w:ascii="Angsana New" w:hAnsi="Angsana New"/>
          <w:i/>
          <w:iCs/>
          <w:sz w:val="30"/>
          <w:szCs w:val="30"/>
        </w:rPr>
      </w:pPr>
    </w:p>
    <w:p w14:paraId="2DACE19E" w14:textId="5C58242B" w:rsidR="009F3A35" w:rsidRPr="00104E8F" w:rsidRDefault="009F3A35" w:rsidP="0093541E">
      <w:pPr>
        <w:ind w:firstLine="540"/>
        <w:rPr>
          <w:rFonts w:ascii="Angsana New" w:hAnsi="Angsana New"/>
          <w:i/>
          <w:iCs/>
          <w:sz w:val="30"/>
          <w:szCs w:val="30"/>
        </w:rPr>
      </w:pPr>
    </w:p>
    <w:p w14:paraId="3C70612F" w14:textId="3E4D2091" w:rsidR="009F3A35" w:rsidRPr="00104E8F" w:rsidRDefault="009F3A35" w:rsidP="0093541E">
      <w:pPr>
        <w:ind w:firstLine="540"/>
        <w:rPr>
          <w:rFonts w:ascii="Angsana New" w:hAnsi="Angsana New"/>
          <w:i/>
          <w:iCs/>
          <w:sz w:val="30"/>
          <w:szCs w:val="30"/>
        </w:rPr>
      </w:pPr>
    </w:p>
    <w:p w14:paraId="2FE72202" w14:textId="77777777" w:rsidR="009F3A35" w:rsidRPr="00104E8F" w:rsidRDefault="009F3A35" w:rsidP="0093541E">
      <w:pPr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16FD373" w14:textId="630A6BC5" w:rsidR="00481ED1" w:rsidRPr="00104E8F" w:rsidRDefault="00481ED1" w:rsidP="00481ED1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4A21E5" w:rsidRPr="00104E8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104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A0FC0BD" w14:textId="77777777" w:rsidR="00481ED1" w:rsidRPr="00104E8F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1E3F5" w14:textId="77D615EF" w:rsidR="00481ED1" w:rsidRPr="00104E8F" w:rsidRDefault="00481ED1" w:rsidP="00481ED1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6B730AEA" w14:textId="77777777" w:rsidR="00481ED1" w:rsidRPr="00104E8F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7695D7" w14:textId="0D5D66BB" w:rsidR="00481ED1" w:rsidRPr="00104E8F" w:rsidRDefault="00481ED1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/>
          <w:sz w:val="30"/>
          <w:szCs w:val="30"/>
        </w:rPr>
        <w:t>(</w:t>
      </w:r>
      <w:r w:rsidR="004A21E5" w:rsidRPr="00104E8F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104E8F">
        <w:rPr>
          <w:rFonts w:asciiTheme="majorBidi" w:hAnsiTheme="majorBidi" w:cstheme="majorBidi"/>
          <w:sz w:val="30"/>
          <w:szCs w:val="30"/>
        </w:rPr>
        <w:t>.3.1</w:t>
      </w:r>
      <w:r w:rsidRPr="00104E8F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104E8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DD8D87B" w14:textId="22F5AD6B" w:rsidR="00B50457" w:rsidRPr="00104E8F" w:rsidRDefault="00B50457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460AA754" w14:textId="2EDCA322" w:rsidR="00B50457" w:rsidRPr="00104E8F" w:rsidRDefault="00B50457" w:rsidP="00B50457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E8F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</w:t>
      </w:r>
      <w:r w:rsidR="002F2CBB" w:rsidRPr="00104E8F">
        <w:rPr>
          <w:rFonts w:asciiTheme="majorBidi" w:hAnsiTheme="majorBidi" w:cstheme="majorBidi"/>
          <w:sz w:val="30"/>
          <w:szCs w:val="30"/>
        </w:rPr>
        <w:t xml:space="preserve">      </w:t>
      </w:r>
      <w:r w:rsidRPr="00104E8F">
        <w:rPr>
          <w:rFonts w:asciiTheme="majorBidi" w:hAnsiTheme="majorBidi" w:cstheme="majorBidi" w:hint="cs"/>
          <w:sz w:val="30"/>
          <w:szCs w:val="30"/>
          <w:cs/>
        </w:rPr>
        <w:t>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6275FA9" w14:textId="77777777" w:rsidR="001F008A" w:rsidRPr="00104E8F" w:rsidRDefault="001F008A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270"/>
        <w:gridCol w:w="810"/>
        <w:gridCol w:w="270"/>
        <w:gridCol w:w="1080"/>
        <w:gridCol w:w="270"/>
        <w:gridCol w:w="901"/>
        <w:gridCol w:w="270"/>
      </w:tblGrid>
      <w:tr w:rsidR="00A97356" w:rsidRPr="00104E8F" w14:paraId="332EB0AB" w14:textId="77777777" w:rsidTr="002D1BF8">
        <w:trPr>
          <w:tblHeader/>
        </w:trPr>
        <w:tc>
          <w:tcPr>
            <w:tcW w:w="3960" w:type="dxa"/>
          </w:tcPr>
          <w:p w14:paraId="67E340C5" w14:textId="77777777" w:rsidR="00A97356" w:rsidRPr="00104E8F" w:rsidRDefault="00A97356" w:rsidP="002D1BF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1438B331" w14:textId="77777777" w:rsidR="00A97356" w:rsidRPr="00104E8F" w:rsidRDefault="00A97356" w:rsidP="002D1BF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3F084F" w14:textId="77777777" w:rsidR="00A97356" w:rsidRPr="00104E8F" w:rsidRDefault="00A97356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356" w:rsidRPr="00104E8F" w14:paraId="454D422E" w14:textId="77777777" w:rsidTr="002D1BF8">
        <w:trPr>
          <w:tblHeader/>
        </w:trPr>
        <w:tc>
          <w:tcPr>
            <w:tcW w:w="3960" w:type="dxa"/>
          </w:tcPr>
          <w:p w14:paraId="213C4E2A" w14:textId="77777777" w:rsidR="00A97356" w:rsidRPr="00104E8F" w:rsidRDefault="00A97356" w:rsidP="002D1BF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218F6405" w14:textId="231B89BC" w:rsidR="00A97356" w:rsidRPr="00104E8F" w:rsidRDefault="00A97356" w:rsidP="002D1BF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FCE797" w14:textId="77777777" w:rsidR="00A97356" w:rsidRPr="00104E8F" w:rsidRDefault="00A97356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356" w:rsidRPr="00104E8F" w14:paraId="3B14E948" w14:textId="77777777" w:rsidTr="002D1BF8">
        <w:trPr>
          <w:tblHeader/>
        </w:trPr>
        <w:tc>
          <w:tcPr>
            <w:tcW w:w="3960" w:type="dxa"/>
          </w:tcPr>
          <w:p w14:paraId="44D24E70" w14:textId="77777777" w:rsidR="00CE112E" w:rsidRPr="00104E8F" w:rsidRDefault="00CE112E" w:rsidP="00CE112E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F1BBF76" w14:textId="3C09BF14" w:rsidR="00A97356" w:rsidRPr="00104E8F" w:rsidRDefault="00CE112E" w:rsidP="00CE112E">
            <w:pPr>
              <w:pStyle w:val="BodyText"/>
              <w:spacing w:after="0"/>
              <w:ind w:left="145" w:right="-77" w:hanging="16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368CC7F7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เงินเหรียญ</w:t>
            </w:r>
          </w:p>
          <w:p w14:paraId="51E02E1D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สหรัฐ</w:t>
            </w:r>
          </w:p>
          <w:p w14:paraId="2055F125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</w:tcPr>
          <w:p w14:paraId="1C10CD6B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A54575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666D34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78133E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4B8729EF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08BB2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DBE548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ดอลลาร์</w:t>
            </w:r>
          </w:p>
          <w:p w14:paraId="4BF7EF25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นิวซีแลนด์</w:t>
            </w:r>
          </w:p>
        </w:tc>
        <w:tc>
          <w:tcPr>
            <w:tcW w:w="270" w:type="dxa"/>
          </w:tcPr>
          <w:p w14:paraId="019E3F2E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EEA67EE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A1F358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017329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BABDB9C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697DB3" w:rsidRPr="00104E8F" w14:paraId="55E1006F" w14:textId="77777777" w:rsidTr="002D1BF8">
        <w:tc>
          <w:tcPr>
            <w:tcW w:w="3960" w:type="dxa"/>
          </w:tcPr>
          <w:p w14:paraId="668F1AED" w14:textId="77777777" w:rsidR="00697DB3" w:rsidRPr="00104E8F" w:rsidRDefault="00697DB3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8"/>
          </w:tcPr>
          <w:p w14:paraId="7E71268E" w14:textId="2D27D9B8" w:rsidR="00697DB3" w:rsidRPr="00104E8F" w:rsidRDefault="002F035F" w:rsidP="002F035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FAF" w:rsidRPr="00104E8F" w14:paraId="10BA9C8B" w14:textId="77777777" w:rsidTr="002D1BF8">
        <w:tc>
          <w:tcPr>
            <w:tcW w:w="3960" w:type="dxa"/>
          </w:tcPr>
          <w:p w14:paraId="5AA7C305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70F18C4D" w14:textId="580B8FD2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669,330</w:t>
            </w:r>
          </w:p>
        </w:tc>
        <w:tc>
          <w:tcPr>
            <w:tcW w:w="270" w:type="dxa"/>
          </w:tcPr>
          <w:p w14:paraId="7DA05EFA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68AA83" w14:textId="6F51CE60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4,635</w:t>
            </w:r>
          </w:p>
        </w:tc>
        <w:tc>
          <w:tcPr>
            <w:tcW w:w="270" w:type="dxa"/>
          </w:tcPr>
          <w:p w14:paraId="266229A6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498C7" w14:textId="30672440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C5CB1B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390DA938" w14:textId="0A0ACACE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673,965</w:t>
            </w:r>
          </w:p>
        </w:tc>
        <w:tc>
          <w:tcPr>
            <w:tcW w:w="270" w:type="dxa"/>
          </w:tcPr>
          <w:p w14:paraId="5C219E16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FAF" w:rsidRPr="00104E8F" w14:paraId="0A8376A3" w14:textId="77777777" w:rsidTr="002D1BF8">
        <w:tc>
          <w:tcPr>
            <w:tcW w:w="3960" w:type="dxa"/>
          </w:tcPr>
          <w:p w14:paraId="62143F36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DC9D5BB" w14:textId="457C03D8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36,886</w:t>
            </w:r>
          </w:p>
        </w:tc>
        <w:tc>
          <w:tcPr>
            <w:tcW w:w="270" w:type="dxa"/>
          </w:tcPr>
          <w:p w14:paraId="03193BFB" w14:textId="77777777" w:rsidR="00470FAF" w:rsidRPr="00104E8F" w:rsidRDefault="00470FAF" w:rsidP="0047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A1EC5E0" w14:textId="41AC4A83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099A1D57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864397D" w14:textId="09B363A7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FE7B07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vAlign w:val="bottom"/>
          </w:tcPr>
          <w:p w14:paraId="38C296E2" w14:textId="5B13022C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37,076</w:t>
            </w:r>
          </w:p>
        </w:tc>
        <w:tc>
          <w:tcPr>
            <w:tcW w:w="270" w:type="dxa"/>
          </w:tcPr>
          <w:p w14:paraId="1C231FB0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70FAF" w:rsidRPr="00104E8F" w14:paraId="0FC787F5" w14:textId="77777777" w:rsidTr="004C3677">
        <w:tc>
          <w:tcPr>
            <w:tcW w:w="3960" w:type="dxa"/>
          </w:tcPr>
          <w:p w14:paraId="706AFA91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531B8516" w14:textId="7B89732A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(98,504)</w:t>
            </w:r>
          </w:p>
        </w:tc>
        <w:tc>
          <w:tcPr>
            <w:tcW w:w="270" w:type="dxa"/>
          </w:tcPr>
          <w:p w14:paraId="61CD72EF" w14:textId="77777777" w:rsidR="00470FAF" w:rsidRPr="00104E8F" w:rsidRDefault="00470FAF" w:rsidP="0047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</w:tcPr>
          <w:p w14:paraId="21BF21C7" w14:textId="6313FF94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7F98CC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0615AB38" w14:textId="1140AB35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564669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</w:tcPr>
          <w:p w14:paraId="70D7CD0F" w14:textId="03473AD0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(98,504)</w:t>
            </w:r>
          </w:p>
        </w:tc>
        <w:tc>
          <w:tcPr>
            <w:tcW w:w="270" w:type="dxa"/>
          </w:tcPr>
          <w:p w14:paraId="21E2AB04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70FAF" w:rsidRPr="00104E8F" w14:paraId="684AEE6A" w14:textId="77777777" w:rsidTr="004C3677">
        <w:tc>
          <w:tcPr>
            <w:tcW w:w="3960" w:type="dxa"/>
          </w:tcPr>
          <w:p w14:paraId="74B76AC3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87B3DA" w14:textId="62673EB2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(7,755)</w:t>
            </w:r>
          </w:p>
        </w:tc>
        <w:tc>
          <w:tcPr>
            <w:tcW w:w="270" w:type="dxa"/>
          </w:tcPr>
          <w:p w14:paraId="600B7328" w14:textId="77777777" w:rsidR="00470FAF" w:rsidRPr="00104E8F" w:rsidRDefault="00470FAF" w:rsidP="0047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4DB1E1" w14:textId="2DDD2A53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DD13D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40FC75" w14:textId="18AD8F11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21F289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5627066" w14:textId="5EA7F575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(7,755)</w:t>
            </w:r>
          </w:p>
        </w:tc>
        <w:tc>
          <w:tcPr>
            <w:tcW w:w="270" w:type="dxa"/>
          </w:tcPr>
          <w:p w14:paraId="3C7ED1FF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70FAF" w:rsidRPr="00104E8F" w14:paraId="500C9C38" w14:textId="77777777" w:rsidTr="004C3677">
        <w:tc>
          <w:tcPr>
            <w:tcW w:w="3960" w:type="dxa"/>
          </w:tcPr>
          <w:p w14:paraId="1DA93CFD" w14:textId="77777777" w:rsidR="00470FAF" w:rsidRPr="00104E8F" w:rsidRDefault="00470FAF" w:rsidP="00470FA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4E863B" w14:textId="077587EE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599,957</w:t>
            </w:r>
          </w:p>
        </w:tc>
        <w:tc>
          <w:tcPr>
            <w:tcW w:w="270" w:type="dxa"/>
          </w:tcPr>
          <w:p w14:paraId="19803C23" w14:textId="77777777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78FBA41" w14:textId="38823FE0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4,825</w:t>
            </w:r>
          </w:p>
        </w:tc>
        <w:tc>
          <w:tcPr>
            <w:tcW w:w="270" w:type="dxa"/>
          </w:tcPr>
          <w:p w14:paraId="0FE92F43" w14:textId="77777777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6DED3" w14:textId="77D94931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5F3B6B" w14:textId="77777777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F772799" w14:textId="6C8076AD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604,782</w:t>
            </w:r>
          </w:p>
        </w:tc>
        <w:tc>
          <w:tcPr>
            <w:tcW w:w="270" w:type="dxa"/>
          </w:tcPr>
          <w:p w14:paraId="79370D78" w14:textId="77777777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0FAF" w:rsidRPr="00104E8F" w14:paraId="391044C0" w14:textId="77777777" w:rsidTr="002D1BF8">
        <w:tc>
          <w:tcPr>
            <w:tcW w:w="3960" w:type="dxa"/>
          </w:tcPr>
          <w:p w14:paraId="274850C8" w14:textId="16D851C8" w:rsidR="00470FAF" w:rsidRPr="00104E8F" w:rsidRDefault="00470FAF" w:rsidP="00470FAF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          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A5C6B" w14:textId="6FCCDA75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(145,288)</w:t>
            </w:r>
          </w:p>
        </w:tc>
        <w:tc>
          <w:tcPr>
            <w:tcW w:w="270" w:type="dxa"/>
          </w:tcPr>
          <w:p w14:paraId="402843EC" w14:textId="77777777" w:rsidR="00470FAF" w:rsidRPr="00104E8F" w:rsidRDefault="00470FAF" w:rsidP="0047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C52785" w14:textId="20E59CF6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89D7F5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8A8D8F8" w14:textId="23C356EC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9881C7" w14:textId="77777777" w:rsidR="00470FAF" w:rsidRPr="00104E8F" w:rsidRDefault="00470FAF" w:rsidP="00470FAF">
            <w:pPr>
              <w:pStyle w:val="NoSpacing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CD291FF" w14:textId="1755AE48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(145,288)</w:t>
            </w:r>
          </w:p>
        </w:tc>
        <w:tc>
          <w:tcPr>
            <w:tcW w:w="270" w:type="dxa"/>
          </w:tcPr>
          <w:p w14:paraId="3537CF16" w14:textId="77777777" w:rsidR="00470FAF" w:rsidRPr="00104E8F" w:rsidRDefault="00470FAF" w:rsidP="00470FAF">
            <w:pPr>
              <w:pStyle w:val="NoSpacing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70FAF" w:rsidRPr="00104E8F" w14:paraId="2471E764" w14:textId="77777777" w:rsidTr="004C3677">
        <w:tc>
          <w:tcPr>
            <w:tcW w:w="3960" w:type="dxa"/>
          </w:tcPr>
          <w:p w14:paraId="3373B26A" w14:textId="719FBA70" w:rsidR="00470FAF" w:rsidRPr="00104E8F" w:rsidRDefault="00470FAF" w:rsidP="00470FAF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2910B3" w14:textId="73D9BF15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454,669</w:t>
            </w:r>
          </w:p>
        </w:tc>
        <w:tc>
          <w:tcPr>
            <w:tcW w:w="270" w:type="dxa"/>
          </w:tcPr>
          <w:p w14:paraId="5D729358" w14:textId="77777777" w:rsidR="00470FAF" w:rsidRPr="00104E8F" w:rsidRDefault="00470FAF" w:rsidP="0047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B7B87" w14:textId="524B3261" w:rsidR="00470FAF" w:rsidRPr="00104E8F" w:rsidRDefault="00470FAF" w:rsidP="0047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3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4,825</w:t>
            </w:r>
          </w:p>
        </w:tc>
        <w:tc>
          <w:tcPr>
            <w:tcW w:w="270" w:type="dxa"/>
          </w:tcPr>
          <w:p w14:paraId="750E9460" w14:textId="77777777" w:rsidR="00470FAF" w:rsidRPr="00104E8F" w:rsidRDefault="00470FAF" w:rsidP="00470FAF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F18C4" w14:textId="29D8A774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45F4A4" w14:textId="77777777" w:rsidR="00470FAF" w:rsidRPr="00104E8F" w:rsidRDefault="00470FAF" w:rsidP="00470FAF">
            <w:pPr>
              <w:pStyle w:val="NoSpacing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551CC843" w14:textId="4D0BB521" w:rsidR="00470FAF" w:rsidRPr="00104E8F" w:rsidRDefault="00470FAF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459,494</w:t>
            </w:r>
          </w:p>
        </w:tc>
        <w:tc>
          <w:tcPr>
            <w:tcW w:w="270" w:type="dxa"/>
          </w:tcPr>
          <w:p w14:paraId="4C3B928C" w14:textId="77777777" w:rsidR="00470FAF" w:rsidRPr="00104E8F" w:rsidRDefault="00470FAF" w:rsidP="0047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2329756E" w14:textId="51107D91" w:rsidR="00A97356" w:rsidRPr="00104E8F" w:rsidRDefault="00A97356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AE1186" w14:textId="30E30019" w:rsidR="009F3A35" w:rsidRPr="00104E8F" w:rsidRDefault="009F3A35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F877E53" w14:textId="77777777" w:rsidR="009F3A35" w:rsidRPr="00104E8F" w:rsidRDefault="009F3A35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270"/>
        <w:gridCol w:w="810"/>
        <w:gridCol w:w="270"/>
        <w:gridCol w:w="1080"/>
        <w:gridCol w:w="270"/>
        <w:gridCol w:w="901"/>
        <w:gridCol w:w="270"/>
      </w:tblGrid>
      <w:tr w:rsidR="00A97356" w:rsidRPr="00104E8F" w14:paraId="255DB481" w14:textId="77777777" w:rsidTr="002D1BF8">
        <w:trPr>
          <w:tblHeader/>
        </w:trPr>
        <w:tc>
          <w:tcPr>
            <w:tcW w:w="3960" w:type="dxa"/>
          </w:tcPr>
          <w:p w14:paraId="3C609AA5" w14:textId="77777777" w:rsidR="00A97356" w:rsidRPr="00104E8F" w:rsidRDefault="00A97356" w:rsidP="002D1BF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61197020" w14:textId="77777777" w:rsidR="00A97356" w:rsidRPr="00104E8F" w:rsidRDefault="00A97356" w:rsidP="002D1BF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EF60B4" w14:textId="77777777" w:rsidR="00A97356" w:rsidRPr="00104E8F" w:rsidRDefault="00A97356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356" w:rsidRPr="00104E8F" w14:paraId="527EAC23" w14:textId="77777777" w:rsidTr="002D1BF8">
        <w:trPr>
          <w:tblHeader/>
        </w:trPr>
        <w:tc>
          <w:tcPr>
            <w:tcW w:w="3960" w:type="dxa"/>
          </w:tcPr>
          <w:p w14:paraId="16E28DE9" w14:textId="77777777" w:rsidR="00A97356" w:rsidRPr="00104E8F" w:rsidRDefault="00A97356" w:rsidP="002D1BF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0C6ADD58" w14:textId="77777777" w:rsidR="00A97356" w:rsidRPr="00104E8F" w:rsidRDefault="00A97356" w:rsidP="002D1BF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ABA2732" w14:textId="77777777" w:rsidR="00A97356" w:rsidRPr="00104E8F" w:rsidRDefault="00A97356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356" w:rsidRPr="00104E8F" w14:paraId="0BED0DB5" w14:textId="77777777" w:rsidTr="002D1BF8">
        <w:trPr>
          <w:tblHeader/>
        </w:trPr>
        <w:tc>
          <w:tcPr>
            <w:tcW w:w="3960" w:type="dxa"/>
          </w:tcPr>
          <w:p w14:paraId="27A42182" w14:textId="77777777" w:rsidR="00CE112E" w:rsidRPr="00104E8F" w:rsidRDefault="00CE112E" w:rsidP="00CE112E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1A13BA2" w14:textId="5EA64ED8" w:rsidR="00A97356" w:rsidRPr="00104E8F" w:rsidRDefault="00CE112E" w:rsidP="00CE112E">
            <w:pPr>
              <w:pStyle w:val="BodyText"/>
              <w:spacing w:after="0"/>
              <w:ind w:left="145" w:right="-77" w:firstLine="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617991F0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เงินเหรียญ</w:t>
            </w:r>
          </w:p>
          <w:p w14:paraId="0FE08719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สหรัฐ</w:t>
            </w:r>
          </w:p>
          <w:p w14:paraId="33AB7491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</w:tcPr>
          <w:p w14:paraId="53A3B824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DC1245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B5CF0F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D5652B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5996D9B1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A488D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2DF640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ดอลลาร์</w:t>
            </w:r>
          </w:p>
          <w:p w14:paraId="2E4CFBD3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นิวซีแลนด์</w:t>
            </w:r>
          </w:p>
        </w:tc>
        <w:tc>
          <w:tcPr>
            <w:tcW w:w="270" w:type="dxa"/>
          </w:tcPr>
          <w:p w14:paraId="5A6589D2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46511AA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63481A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D1E0C4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A89872" w14:textId="77777777" w:rsidR="00A97356" w:rsidRPr="00104E8F" w:rsidRDefault="00A97356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BA30E3" w:rsidRPr="00104E8F" w14:paraId="725037E4" w14:textId="77777777" w:rsidTr="002D1BF8">
        <w:tc>
          <w:tcPr>
            <w:tcW w:w="3960" w:type="dxa"/>
          </w:tcPr>
          <w:p w14:paraId="09E94085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8"/>
          </w:tcPr>
          <w:p w14:paraId="4B00A1E9" w14:textId="3D8C28BE" w:rsidR="00BA30E3" w:rsidRPr="00104E8F" w:rsidRDefault="00BA30E3" w:rsidP="00BA30E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0E3" w:rsidRPr="00104E8F" w14:paraId="117647CE" w14:textId="77777777" w:rsidTr="002D1BF8">
        <w:tc>
          <w:tcPr>
            <w:tcW w:w="3960" w:type="dxa"/>
          </w:tcPr>
          <w:p w14:paraId="5A65F2BA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41DA104" w14:textId="31D74FE5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lang w:val="en-US"/>
              </w:rPr>
              <w:t>715,</w:t>
            </w: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</w:p>
        </w:tc>
        <w:tc>
          <w:tcPr>
            <w:tcW w:w="270" w:type="dxa"/>
          </w:tcPr>
          <w:p w14:paraId="4FB6C8F4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4822D1" w14:textId="00A8707A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lang w:val="en-US"/>
              </w:rPr>
              <w:t>1,651</w:t>
            </w:r>
          </w:p>
        </w:tc>
        <w:tc>
          <w:tcPr>
            <w:tcW w:w="270" w:type="dxa"/>
          </w:tcPr>
          <w:p w14:paraId="146C6E2A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B0A9D" w14:textId="7A880658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62FC34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672488E" w14:textId="70F49B1C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717,134</w:t>
            </w:r>
          </w:p>
        </w:tc>
        <w:tc>
          <w:tcPr>
            <w:tcW w:w="270" w:type="dxa"/>
          </w:tcPr>
          <w:p w14:paraId="49565E8E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0E3" w:rsidRPr="00104E8F" w14:paraId="0ACFE8BC" w14:textId="77777777" w:rsidTr="002D1BF8">
        <w:tc>
          <w:tcPr>
            <w:tcW w:w="3960" w:type="dxa"/>
          </w:tcPr>
          <w:p w14:paraId="01AD51A1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1212BE8" w14:textId="67184AA8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13,634</w:t>
            </w:r>
          </w:p>
        </w:tc>
        <w:tc>
          <w:tcPr>
            <w:tcW w:w="270" w:type="dxa"/>
          </w:tcPr>
          <w:p w14:paraId="209E59BF" w14:textId="77777777" w:rsidR="00BA30E3" w:rsidRPr="00104E8F" w:rsidRDefault="00BA30E3" w:rsidP="00BA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5E5C588" w14:textId="3414FEFF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0AD7E7BF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17E24F40" w14:textId="72CEC8E0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06FAF4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vAlign w:val="bottom"/>
          </w:tcPr>
          <w:p w14:paraId="06D63F08" w14:textId="6840CF69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13,652</w:t>
            </w:r>
          </w:p>
        </w:tc>
        <w:tc>
          <w:tcPr>
            <w:tcW w:w="270" w:type="dxa"/>
          </w:tcPr>
          <w:p w14:paraId="643CC7F5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BA30E3" w:rsidRPr="00104E8F" w14:paraId="2F512ECD" w14:textId="77777777" w:rsidTr="002D1BF8">
        <w:tc>
          <w:tcPr>
            <w:tcW w:w="3960" w:type="dxa"/>
          </w:tcPr>
          <w:p w14:paraId="652028E5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1DCDC6AA" w14:textId="5A5C5235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(103,478)</w:t>
            </w:r>
          </w:p>
        </w:tc>
        <w:tc>
          <w:tcPr>
            <w:tcW w:w="270" w:type="dxa"/>
          </w:tcPr>
          <w:p w14:paraId="7A4B29B1" w14:textId="77777777" w:rsidR="00BA30E3" w:rsidRPr="00104E8F" w:rsidRDefault="00BA30E3" w:rsidP="00BA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</w:tcPr>
          <w:p w14:paraId="308B6583" w14:textId="53A66A48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C20FF4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5EAFAC7" w14:textId="17B518FB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(927)</w:t>
            </w:r>
          </w:p>
        </w:tc>
        <w:tc>
          <w:tcPr>
            <w:tcW w:w="270" w:type="dxa"/>
          </w:tcPr>
          <w:p w14:paraId="42A376F0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vAlign w:val="bottom"/>
          </w:tcPr>
          <w:p w14:paraId="1416BC71" w14:textId="2CF88446" w:rsidR="00BA30E3" w:rsidRPr="00104E8F" w:rsidRDefault="00BA30E3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(104,405)</w:t>
            </w:r>
          </w:p>
        </w:tc>
        <w:tc>
          <w:tcPr>
            <w:tcW w:w="270" w:type="dxa"/>
          </w:tcPr>
          <w:p w14:paraId="4747FA11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BA30E3" w:rsidRPr="00104E8F" w14:paraId="1419B69E" w14:textId="77777777" w:rsidTr="002D1BF8">
        <w:tc>
          <w:tcPr>
            <w:tcW w:w="3960" w:type="dxa"/>
          </w:tcPr>
          <w:p w14:paraId="587D3308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1B9B76" w14:textId="2C3DBCB1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(4,679)</w:t>
            </w:r>
          </w:p>
        </w:tc>
        <w:tc>
          <w:tcPr>
            <w:tcW w:w="270" w:type="dxa"/>
          </w:tcPr>
          <w:p w14:paraId="7C27EABC" w14:textId="77777777" w:rsidR="00BA30E3" w:rsidRPr="00104E8F" w:rsidRDefault="00BA30E3" w:rsidP="00BA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652B94" w14:textId="6163DB19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459B38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606DA3" w14:textId="7EC2F909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5AEC31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823F5E1" w14:textId="52083799" w:rsidR="00BA30E3" w:rsidRPr="00104E8F" w:rsidRDefault="00BA30E3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(4,679)</w:t>
            </w:r>
          </w:p>
        </w:tc>
        <w:tc>
          <w:tcPr>
            <w:tcW w:w="270" w:type="dxa"/>
          </w:tcPr>
          <w:p w14:paraId="169CB007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BA30E3" w:rsidRPr="00104E8F" w14:paraId="01EB06BD" w14:textId="77777777" w:rsidTr="002D1BF8">
        <w:tc>
          <w:tcPr>
            <w:tcW w:w="3960" w:type="dxa"/>
          </w:tcPr>
          <w:p w14:paraId="397F761C" w14:textId="77777777" w:rsidR="00BA30E3" w:rsidRPr="00104E8F" w:rsidRDefault="00BA30E3" w:rsidP="00BA30E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C258B" w14:textId="2B49A659" w:rsidR="00BA30E3" w:rsidRPr="00104E8F" w:rsidRDefault="00BA30E3" w:rsidP="00DC65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620,960</w:t>
            </w:r>
          </w:p>
        </w:tc>
        <w:tc>
          <w:tcPr>
            <w:tcW w:w="270" w:type="dxa"/>
          </w:tcPr>
          <w:p w14:paraId="21890E41" w14:textId="77777777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F49567" w14:textId="095DDA99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1,669</w:t>
            </w:r>
          </w:p>
        </w:tc>
        <w:tc>
          <w:tcPr>
            <w:tcW w:w="270" w:type="dxa"/>
          </w:tcPr>
          <w:p w14:paraId="3F145654" w14:textId="77777777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09A0D" w14:textId="09890F25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(927)</w:t>
            </w:r>
          </w:p>
        </w:tc>
        <w:tc>
          <w:tcPr>
            <w:tcW w:w="270" w:type="dxa"/>
          </w:tcPr>
          <w:p w14:paraId="6B62ADC7" w14:textId="77777777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3B188F4" w14:textId="04554ECE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621,702</w:t>
            </w:r>
          </w:p>
        </w:tc>
        <w:tc>
          <w:tcPr>
            <w:tcW w:w="270" w:type="dxa"/>
          </w:tcPr>
          <w:p w14:paraId="0CDFD495" w14:textId="77777777" w:rsidR="00BA30E3" w:rsidRPr="00104E8F" w:rsidRDefault="00BA30E3" w:rsidP="00BA30E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A30E3" w:rsidRPr="00104E8F" w14:paraId="452C9283" w14:textId="77777777" w:rsidTr="002D1BF8">
        <w:tc>
          <w:tcPr>
            <w:tcW w:w="3960" w:type="dxa"/>
          </w:tcPr>
          <w:p w14:paraId="0EB635B0" w14:textId="2EAAB583" w:rsidR="00BA30E3" w:rsidRPr="00104E8F" w:rsidRDefault="00BA30E3" w:rsidP="00BA30E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          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5FEE8D" w14:textId="0C803938" w:rsidR="00BA30E3" w:rsidRPr="00104E8F" w:rsidRDefault="00BA30E3" w:rsidP="00DC65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14,992</w:t>
            </w: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B4F8717" w14:textId="77777777" w:rsidR="00BA30E3" w:rsidRPr="00104E8F" w:rsidRDefault="00BA30E3" w:rsidP="00BA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7ABE4A" w14:textId="12A21E61" w:rsidR="00BA30E3" w:rsidRPr="00104E8F" w:rsidRDefault="00BA30E3" w:rsidP="00DC657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E30C86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B45F70D" w14:textId="1E97CDB8" w:rsidR="00BA30E3" w:rsidRPr="00104E8F" w:rsidRDefault="00BA30E3" w:rsidP="00DC657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239400" w14:textId="77777777" w:rsidR="00BA30E3" w:rsidRPr="00104E8F" w:rsidRDefault="00BA30E3" w:rsidP="00BA30E3">
            <w:pPr>
              <w:pStyle w:val="NoSpacing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8E7F6CA" w14:textId="3E9C04E1" w:rsidR="00BA30E3" w:rsidRPr="00104E8F" w:rsidRDefault="00BA30E3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14,992</w:t>
            </w: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5F36312" w14:textId="77777777" w:rsidR="00BA30E3" w:rsidRPr="00104E8F" w:rsidRDefault="00BA30E3" w:rsidP="00BA30E3">
            <w:pPr>
              <w:pStyle w:val="NoSpacing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BA30E3" w:rsidRPr="00104E8F" w14:paraId="6CFFFBF9" w14:textId="77777777" w:rsidTr="002D1BF8">
        <w:tc>
          <w:tcPr>
            <w:tcW w:w="3960" w:type="dxa"/>
          </w:tcPr>
          <w:p w14:paraId="70B4DEF2" w14:textId="30201A64" w:rsidR="00BA30E3" w:rsidRPr="00104E8F" w:rsidRDefault="00BA30E3" w:rsidP="00BA30E3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118893" w14:textId="33C51A49" w:rsidR="00BA30E3" w:rsidRPr="00104E8F" w:rsidRDefault="00BA30E3" w:rsidP="00DC65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605,968</w:t>
            </w:r>
          </w:p>
        </w:tc>
        <w:tc>
          <w:tcPr>
            <w:tcW w:w="270" w:type="dxa"/>
          </w:tcPr>
          <w:p w14:paraId="25B15CA6" w14:textId="77777777" w:rsidR="00BA30E3" w:rsidRPr="00104E8F" w:rsidRDefault="00BA30E3" w:rsidP="00BA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C1FDA" w14:textId="07027163" w:rsidR="00BA30E3" w:rsidRPr="00104E8F" w:rsidRDefault="00BA30E3" w:rsidP="00DC65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1,669</w:t>
            </w:r>
          </w:p>
        </w:tc>
        <w:tc>
          <w:tcPr>
            <w:tcW w:w="270" w:type="dxa"/>
          </w:tcPr>
          <w:p w14:paraId="3D9EB5FA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8121D" w14:textId="2875D718" w:rsidR="00BA30E3" w:rsidRPr="00104E8F" w:rsidRDefault="00BA30E3" w:rsidP="00DC65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(927)</w:t>
            </w:r>
          </w:p>
        </w:tc>
        <w:tc>
          <w:tcPr>
            <w:tcW w:w="270" w:type="dxa"/>
          </w:tcPr>
          <w:p w14:paraId="0C9B914B" w14:textId="77777777" w:rsidR="00BA30E3" w:rsidRPr="00104E8F" w:rsidRDefault="00BA30E3" w:rsidP="00BA30E3">
            <w:pPr>
              <w:pStyle w:val="NoSpacing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71A67D1D" w14:textId="720C3AB8" w:rsidR="00BA30E3" w:rsidRPr="00104E8F" w:rsidRDefault="00BA30E3" w:rsidP="00DC657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606,710</w:t>
            </w:r>
          </w:p>
        </w:tc>
        <w:tc>
          <w:tcPr>
            <w:tcW w:w="270" w:type="dxa"/>
          </w:tcPr>
          <w:p w14:paraId="1B1AC4E3" w14:textId="77777777" w:rsidR="00BA30E3" w:rsidRPr="00104E8F" w:rsidRDefault="00BA30E3" w:rsidP="00BA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BA30E3" w:rsidRPr="00104E8F" w14:paraId="635A4B30" w14:textId="77777777" w:rsidTr="002D1BF8">
        <w:trPr>
          <w:tblHeader/>
        </w:trPr>
        <w:tc>
          <w:tcPr>
            <w:tcW w:w="3960" w:type="dxa"/>
          </w:tcPr>
          <w:p w14:paraId="399CD40E" w14:textId="77777777" w:rsidR="00BA30E3" w:rsidRPr="00104E8F" w:rsidRDefault="00BA30E3" w:rsidP="00BA30E3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507FF773" w14:textId="56A04EF0" w:rsidR="00BA30E3" w:rsidRPr="00104E8F" w:rsidRDefault="00BA30E3" w:rsidP="00BA30E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4D2DD" w14:textId="77777777" w:rsidR="00BA30E3" w:rsidRPr="00104E8F" w:rsidRDefault="00BA30E3" w:rsidP="00BA30E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934F06C" w14:textId="77777777" w:rsidR="009F3A35" w:rsidRPr="00104E8F" w:rsidRDefault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270"/>
        <w:gridCol w:w="810"/>
        <w:gridCol w:w="270"/>
        <w:gridCol w:w="1080"/>
        <w:gridCol w:w="270"/>
        <w:gridCol w:w="901"/>
        <w:gridCol w:w="270"/>
      </w:tblGrid>
      <w:tr w:rsidR="009F3A35" w:rsidRPr="00104E8F" w14:paraId="05CBBEAC" w14:textId="77777777" w:rsidTr="004C3677">
        <w:trPr>
          <w:tblHeader/>
        </w:trPr>
        <w:tc>
          <w:tcPr>
            <w:tcW w:w="3960" w:type="dxa"/>
          </w:tcPr>
          <w:p w14:paraId="4EF82092" w14:textId="77777777" w:rsidR="009F3A35" w:rsidRPr="00104E8F" w:rsidRDefault="009F3A35" w:rsidP="004C3677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200669DE" w14:textId="77777777" w:rsidR="009F3A35" w:rsidRPr="00104E8F" w:rsidRDefault="009F3A35" w:rsidP="004C36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3118218C" w14:textId="77777777" w:rsidR="009F3A35" w:rsidRPr="00104E8F" w:rsidRDefault="009F3A35" w:rsidP="004C367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A35" w:rsidRPr="00104E8F" w14:paraId="2166B6FC" w14:textId="77777777" w:rsidTr="004C3677">
        <w:trPr>
          <w:tblHeader/>
        </w:trPr>
        <w:tc>
          <w:tcPr>
            <w:tcW w:w="3960" w:type="dxa"/>
          </w:tcPr>
          <w:p w14:paraId="745E728C" w14:textId="77777777" w:rsidR="009F3A35" w:rsidRPr="00104E8F" w:rsidRDefault="009F3A35" w:rsidP="004C3677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665D4930" w14:textId="77777777" w:rsidR="009F3A35" w:rsidRPr="00104E8F" w:rsidRDefault="009F3A35" w:rsidP="004C36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CD98AC" w14:textId="77777777" w:rsidR="009F3A35" w:rsidRPr="00104E8F" w:rsidRDefault="009F3A35" w:rsidP="004C367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A35" w:rsidRPr="00104E8F" w14:paraId="6E9C09A0" w14:textId="77777777" w:rsidTr="004C3677">
        <w:trPr>
          <w:tblHeader/>
        </w:trPr>
        <w:tc>
          <w:tcPr>
            <w:tcW w:w="3960" w:type="dxa"/>
          </w:tcPr>
          <w:p w14:paraId="7C86935F" w14:textId="77777777" w:rsidR="009F3A35" w:rsidRPr="00104E8F" w:rsidRDefault="009F3A35" w:rsidP="004C3677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1D09BB2" w14:textId="77777777" w:rsidR="009F3A35" w:rsidRPr="00104E8F" w:rsidRDefault="009F3A35" w:rsidP="004C3677">
            <w:pPr>
              <w:pStyle w:val="BodyText"/>
              <w:spacing w:after="0"/>
              <w:ind w:left="145" w:right="-77" w:firstLine="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AF1E2FD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เงินเหรียญ</w:t>
            </w:r>
          </w:p>
          <w:p w14:paraId="3C9DF042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สหรัฐ</w:t>
            </w:r>
          </w:p>
          <w:p w14:paraId="1216E07B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</w:tcPr>
          <w:p w14:paraId="12AE939F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61F26F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9E6498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85CDA5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512F1625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1762A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CEF23E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ดอลลาร์</w:t>
            </w:r>
          </w:p>
          <w:p w14:paraId="332FE4DA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นิวซีแลนด์</w:t>
            </w:r>
          </w:p>
        </w:tc>
        <w:tc>
          <w:tcPr>
            <w:tcW w:w="270" w:type="dxa"/>
          </w:tcPr>
          <w:p w14:paraId="4F6B5F1A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52C5577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D79B15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656134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E4EC302" w14:textId="77777777" w:rsidR="009F3A35" w:rsidRPr="00104E8F" w:rsidRDefault="009F3A35" w:rsidP="004C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9F3A35" w:rsidRPr="00104E8F" w14:paraId="3AD6C806" w14:textId="77777777" w:rsidTr="004C3677">
        <w:tc>
          <w:tcPr>
            <w:tcW w:w="3960" w:type="dxa"/>
          </w:tcPr>
          <w:p w14:paraId="732A4086" w14:textId="77777777" w:rsidR="009F3A35" w:rsidRPr="00104E8F" w:rsidRDefault="009F3A35" w:rsidP="004C367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8"/>
          </w:tcPr>
          <w:p w14:paraId="36FA4932" w14:textId="77777777" w:rsidR="009F3A35" w:rsidRPr="00104E8F" w:rsidRDefault="009F3A35" w:rsidP="004C36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6A83" w:rsidRPr="00104E8F" w14:paraId="38AA1632" w14:textId="77777777" w:rsidTr="00C3626E">
        <w:tc>
          <w:tcPr>
            <w:tcW w:w="3960" w:type="dxa"/>
          </w:tcPr>
          <w:p w14:paraId="5CC4653F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756CFE45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668,872</w:t>
            </w:r>
          </w:p>
        </w:tc>
        <w:tc>
          <w:tcPr>
            <w:tcW w:w="270" w:type="dxa"/>
          </w:tcPr>
          <w:p w14:paraId="71639BD8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5E9433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4,635</w:t>
            </w:r>
          </w:p>
        </w:tc>
        <w:tc>
          <w:tcPr>
            <w:tcW w:w="270" w:type="dxa"/>
          </w:tcPr>
          <w:p w14:paraId="68681D33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3521F6" w14:textId="2A438B2A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64E4E8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BAE92F1" w14:textId="229C3D7A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673,507</w:t>
            </w:r>
          </w:p>
        </w:tc>
        <w:tc>
          <w:tcPr>
            <w:tcW w:w="270" w:type="dxa"/>
          </w:tcPr>
          <w:p w14:paraId="4347E85D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A83" w:rsidRPr="00104E8F" w14:paraId="4BDC051D" w14:textId="77777777" w:rsidTr="00C3626E">
        <w:tc>
          <w:tcPr>
            <w:tcW w:w="3960" w:type="dxa"/>
          </w:tcPr>
          <w:p w14:paraId="702250E8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F86BED4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36,886</w:t>
            </w:r>
          </w:p>
        </w:tc>
        <w:tc>
          <w:tcPr>
            <w:tcW w:w="270" w:type="dxa"/>
          </w:tcPr>
          <w:p w14:paraId="1F53B03F" w14:textId="77777777" w:rsidR="00C36A83" w:rsidRPr="00104E8F" w:rsidRDefault="00C36A83" w:rsidP="00C3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689D23A5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6F6D6B12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3B19496" w14:textId="7C3E9269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9E32DB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vAlign w:val="bottom"/>
          </w:tcPr>
          <w:p w14:paraId="7611D8C4" w14:textId="18B3C8A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37,076</w:t>
            </w:r>
          </w:p>
        </w:tc>
        <w:tc>
          <w:tcPr>
            <w:tcW w:w="270" w:type="dxa"/>
          </w:tcPr>
          <w:p w14:paraId="25B5D5E9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36A83" w:rsidRPr="00104E8F" w14:paraId="514D39CC" w14:textId="77777777" w:rsidTr="004C3677">
        <w:tc>
          <w:tcPr>
            <w:tcW w:w="3960" w:type="dxa"/>
          </w:tcPr>
          <w:p w14:paraId="52BD0F96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3A0BD678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(98,504)</w:t>
            </w:r>
          </w:p>
        </w:tc>
        <w:tc>
          <w:tcPr>
            <w:tcW w:w="270" w:type="dxa"/>
          </w:tcPr>
          <w:p w14:paraId="732F7F6D" w14:textId="77777777" w:rsidR="00C36A83" w:rsidRPr="00104E8F" w:rsidRDefault="00C36A83" w:rsidP="00C3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</w:tcPr>
          <w:p w14:paraId="00385D88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68D14C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09320E81" w14:textId="0783C34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632E0E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</w:tcPr>
          <w:p w14:paraId="57EAAE26" w14:textId="6B9CFB4E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(98,504)</w:t>
            </w:r>
          </w:p>
        </w:tc>
        <w:tc>
          <w:tcPr>
            <w:tcW w:w="270" w:type="dxa"/>
          </w:tcPr>
          <w:p w14:paraId="6127DCC4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36A83" w:rsidRPr="00104E8F" w14:paraId="23CEA5F1" w14:textId="77777777" w:rsidTr="004C3677">
        <w:tc>
          <w:tcPr>
            <w:tcW w:w="3960" w:type="dxa"/>
          </w:tcPr>
          <w:p w14:paraId="1AAF24D9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255539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(7,755)</w:t>
            </w:r>
          </w:p>
        </w:tc>
        <w:tc>
          <w:tcPr>
            <w:tcW w:w="270" w:type="dxa"/>
          </w:tcPr>
          <w:p w14:paraId="4F4354FB" w14:textId="77777777" w:rsidR="00C36A83" w:rsidRPr="00104E8F" w:rsidRDefault="00C36A83" w:rsidP="00C3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2002E3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1BB946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9F811A" w14:textId="64E73B74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28B802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927FE6B" w14:textId="452B69EB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(7,755)</w:t>
            </w:r>
          </w:p>
        </w:tc>
        <w:tc>
          <w:tcPr>
            <w:tcW w:w="270" w:type="dxa"/>
          </w:tcPr>
          <w:p w14:paraId="4E58129B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36A83" w:rsidRPr="00104E8F" w14:paraId="60990FDB" w14:textId="77777777" w:rsidTr="00C3626E">
        <w:tc>
          <w:tcPr>
            <w:tcW w:w="3960" w:type="dxa"/>
          </w:tcPr>
          <w:p w14:paraId="49C0DC07" w14:textId="77777777" w:rsidR="00C36A83" w:rsidRPr="00104E8F" w:rsidRDefault="00C36A83" w:rsidP="00C36A8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C5CB58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599,499</w:t>
            </w:r>
          </w:p>
        </w:tc>
        <w:tc>
          <w:tcPr>
            <w:tcW w:w="270" w:type="dxa"/>
          </w:tcPr>
          <w:p w14:paraId="6D16976D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BC341A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4,825</w:t>
            </w:r>
          </w:p>
        </w:tc>
        <w:tc>
          <w:tcPr>
            <w:tcW w:w="270" w:type="dxa"/>
          </w:tcPr>
          <w:p w14:paraId="4D277487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AE49E3" w14:textId="15E0C7FB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558A6B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6ABF593" w14:textId="50133C8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604,324</w:t>
            </w:r>
          </w:p>
        </w:tc>
        <w:tc>
          <w:tcPr>
            <w:tcW w:w="270" w:type="dxa"/>
          </w:tcPr>
          <w:p w14:paraId="4DF8E5EA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A83" w:rsidRPr="00104E8F" w14:paraId="388DC814" w14:textId="77777777" w:rsidTr="004C3677">
        <w:tc>
          <w:tcPr>
            <w:tcW w:w="3960" w:type="dxa"/>
          </w:tcPr>
          <w:p w14:paraId="6B023A32" w14:textId="77777777" w:rsidR="00C36A83" w:rsidRPr="00104E8F" w:rsidRDefault="00C36A83" w:rsidP="00C36A8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          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7F70BF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(145,288)</w:t>
            </w:r>
          </w:p>
        </w:tc>
        <w:tc>
          <w:tcPr>
            <w:tcW w:w="270" w:type="dxa"/>
          </w:tcPr>
          <w:p w14:paraId="67152E78" w14:textId="77777777" w:rsidR="00C36A83" w:rsidRPr="00104E8F" w:rsidRDefault="00C36A83" w:rsidP="00C3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A49EB1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68B1C2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B7847EC" w14:textId="6B649ECE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6C3107" w14:textId="77777777" w:rsidR="00C36A83" w:rsidRPr="00104E8F" w:rsidRDefault="00C36A83" w:rsidP="00C36A83">
            <w:pPr>
              <w:pStyle w:val="NoSpacing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1A1C2F7" w14:textId="38C44AEB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(145,288)</w:t>
            </w:r>
          </w:p>
        </w:tc>
        <w:tc>
          <w:tcPr>
            <w:tcW w:w="270" w:type="dxa"/>
          </w:tcPr>
          <w:p w14:paraId="15C16D60" w14:textId="77777777" w:rsidR="00C36A83" w:rsidRPr="00104E8F" w:rsidRDefault="00C36A83" w:rsidP="00C36A83">
            <w:pPr>
              <w:pStyle w:val="NoSpacing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36A83" w:rsidRPr="00104E8F" w14:paraId="07D360C8" w14:textId="77777777" w:rsidTr="004C3677">
        <w:tc>
          <w:tcPr>
            <w:tcW w:w="3960" w:type="dxa"/>
          </w:tcPr>
          <w:p w14:paraId="324176B1" w14:textId="77777777" w:rsidR="00C36A83" w:rsidRPr="00104E8F" w:rsidRDefault="00C36A83" w:rsidP="00C36A83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732C76" w14:textId="77777777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454,211</w:t>
            </w:r>
          </w:p>
        </w:tc>
        <w:tc>
          <w:tcPr>
            <w:tcW w:w="270" w:type="dxa"/>
          </w:tcPr>
          <w:p w14:paraId="217D5B46" w14:textId="77777777" w:rsidR="00C36A83" w:rsidRPr="00104E8F" w:rsidRDefault="00C36A83" w:rsidP="00C3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34CF1" w14:textId="77777777" w:rsidR="00C36A83" w:rsidRPr="00104E8F" w:rsidRDefault="00C36A83" w:rsidP="00C3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3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4,825</w:t>
            </w:r>
          </w:p>
        </w:tc>
        <w:tc>
          <w:tcPr>
            <w:tcW w:w="270" w:type="dxa"/>
          </w:tcPr>
          <w:p w14:paraId="224BA274" w14:textId="77777777" w:rsidR="00C36A83" w:rsidRPr="00104E8F" w:rsidRDefault="00C36A83" w:rsidP="00C36A83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A3FB01" w14:textId="0E2D2EA3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E13E6A" w14:textId="77777777" w:rsidR="00C36A83" w:rsidRPr="00104E8F" w:rsidRDefault="00C36A83" w:rsidP="00C36A83">
            <w:pPr>
              <w:pStyle w:val="NoSpacing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F24354F" w14:textId="4D3679CD" w:rsidR="00C36A83" w:rsidRPr="00104E8F" w:rsidRDefault="00C36A83" w:rsidP="00C36A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459,036</w:t>
            </w:r>
          </w:p>
        </w:tc>
        <w:tc>
          <w:tcPr>
            <w:tcW w:w="270" w:type="dxa"/>
          </w:tcPr>
          <w:p w14:paraId="3B1DF882" w14:textId="77777777" w:rsidR="00C36A83" w:rsidRPr="00104E8F" w:rsidRDefault="00C36A83" w:rsidP="00C36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2F7EB526" w14:textId="65F433CF" w:rsidR="00430E87" w:rsidRPr="00104E8F" w:rsidRDefault="00430E87" w:rsidP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747878" w14:textId="633E7F7D" w:rsidR="002C0910" w:rsidRPr="00104E8F" w:rsidRDefault="002C0910" w:rsidP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ADCDD3" w14:textId="79BE1BAC" w:rsidR="002C0910" w:rsidRPr="00104E8F" w:rsidRDefault="002C0910" w:rsidP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3897CA" w14:textId="4F23CF10" w:rsidR="002C0910" w:rsidRPr="00104E8F" w:rsidRDefault="002C0910" w:rsidP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892774" w14:textId="77777777" w:rsidR="00603144" w:rsidRPr="00104E8F" w:rsidRDefault="00603144" w:rsidP="002C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270"/>
        <w:gridCol w:w="810"/>
        <w:gridCol w:w="270"/>
        <w:gridCol w:w="1080"/>
        <w:gridCol w:w="270"/>
        <w:gridCol w:w="901"/>
        <w:gridCol w:w="270"/>
      </w:tblGrid>
      <w:tr w:rsidR="00430E87" w:rsidRPr="00104E8F" w14:paraId="0A60ACA6" w14:textId="77777777" w:rsidTr="002D1BF8">
        <w:trPr>
          <w:tblHeader/>
        </w:trPr>
        <w:tc>
          <w:tcPr>
            <w:tcW w:w="3960" w:type="dxa"/>
          </w:tcPr>
          <w:p w14:paraId="3E781B5B" w14:textId="77777777" w:rsidR="00430E87" w:rsidRPr="00104E8F" w:rsidRDefault="00430E87" w:rsidP="002D1BF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20BE4A67" w14:textId="0D0F5C0E" w:rsidR="00430E87" w:rsidRPr="00104E8F" w:rsidRDefault="007114E3" w:rsidP="002D1BF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3F390AD0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E87" w:rsidRPr="00104E8F" w14:paraId="14F24E9F" w14:textId="77777777" w:rsidTr="002D1BF8">
        <w:trPr>
          <w:tblHeader/>
        </w:trPr>
        <w:tc>
          <w:tcPr>
            <w:tcW w:w="3960" w:type="dxa"/>
          </w:tcPr>
          <w:p w14:paraId="39CC230A" w14:textId="77777777" w:rsidR="00430E87" w:rsidRPr="00104E8F" w:rsidRDefault="00430E87" w:rsidP="002D1BF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6768FC17" w14:textId="1FB6FD33" w:rsidR="00430E87" w:rsidRPr="00104E8F" w:rsidRDefault="00430E87" w:rsidP="002D1BF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97356"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9BE6CE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E87" w:rsidRPr="00104E8F" w14:paraId="6BFD2C47" w14:textId="77777777" w:rsidTr="002D1BF8">
        <w:trPr>
          <w:tblHeader/>
        </w:trPr>
        <w:tc>
          <w:tcPr>
            <w:tcW w:w="3960" w:type="dxa"/>
          </w:tcPr>
          <w:p w14:paraId="398B7790" w14:textId="77777777" w:rsidR="00CE112E" w:rsidRPr="00104E8F" w:rsidRDefault="00CE112E" w:rsidP="00CE112E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B769C1D" w14:textId="367693DF" w:rsidR="00430E87" w:rsidRPr="00104E8F" w:rsidRDefault="00CE112E" w:rsidP="00CE112E">
            <w:pPr>
              <w:pStyle w:val="BodyText"/>
              <w:spacing w:after="0"/>
              <w:ind w:left="145" w:right="-77" w:firstLine="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4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04E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04FFA79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เงินเหรียญ</w:t>
            </w:r>
          </w:p>
          <w:p w14:paraId="5748CA33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สหรัฐ</w:t>
            </w:r>
          </w:p>
          <w:p w14:paraId="1E81E2FE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</w:tcPr>
          <w:p w14:paraId="77EDE34A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3596D9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E90489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5FBF6E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403FB9A0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100B8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458BA0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ดอลลาร์</w:t>
            </w:r>
          </w:p>
          <w:p w14:paraId="710A71D5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นิวซีแลนด์</w:t>
            </w:r>
          </w:p>
        </w:tc>
        <w:tc>
          <w:tcPr>
            <w:tcW w:w="270" w:type="dxa"/>
          </w:tcPr>
          <w:p w14:paraId="38BDEA32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8CE56B4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E12FBA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F0C179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23AFCB3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B4457C" w:rsidRPr="00104E8F" w14:paraId="7B388E5F" w14:textId="77777777" w:rsidTr="002D1BF8">
        <w:tc>
          <w:tcPr>
            <w:tcW w:w="3960" w:type="dxa"/>
          </w:tcPr>
          <w:p w14:paraId="14F47360" w14:textId="77777777" w:rsidR="00B4457C" w:rsidRPr="00104E8F" w:rsidRDefault="00B4457C" w:rsidP="00B4457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8"/>
          </w:tcPr>
          <w:p w14:paraId="1CA18358" w14:textId="51CA4E36" w:rsidR="00B4457C" w:rsidRPr="00104E8F" w:rsidRDefault="00B4457C" w:rsidP="00B4457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0E87" w:rsidRPr="00104E8F" w14:paraId="3B03B279" w14:textId="77777777" w:rsidTr="002D1BF8">
        <w:tc>
          <w:tcPr>
            <w:tcW w:w="3960" w:type="dxa"/>
          </w:tcPr>
          <w:p w14:paraId="6377E59C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09B08BE2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lang w:val="en-US"/>
              </w:rPr>
              <w:t>715,020</w:t>
            </w:r>
          </w:p>
        </w:tc>
        <w:tc>
          <w:tcPr>
            <w:tcW w:w="270" w:type="dxa"/>
          </w:tcPr>
          <w:p w14:paraId="54F31A64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485E80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lang w:val="en-US"/>
              </w:rPr>
              <w:t>1,651</w:t>
            </w:r>
          </w:p>
        </w:tc>
        <w:tc>
          <w:tcPr>
            <w:tcW w:w="270" w:type="dxa"/>
          </w:tcPr>
          <w:p w14:paraId="2C5E04C1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9390E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3E98DD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77B3AC3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716,671</w:t>
            </w:r>
          </w:p>
        </w:tc>
        <w:tc>
          <w:tcPr>
            <w:tcW w:w="270" w:type="dxa"/>
          </w:tcPr>
          <w:p w14:paraId="7D8A3AEE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E87" w:rsidRPr="00104E8F" w14:paraId="73DA4E5B" w14:textId="77777777" w:rsidTr="002D1BF8">
        <w:tc>
          <w:tcPr>
            <w:tcW w:w="3960" w:type="dxa"/>
          </w:tcPr>
          <w:p w14:paraId="17E2A918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D7DCF17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13,634</w:t>
            </w:r>
          </w:p>
        </w:tc>
        <w:tc>
          <w:tcPr>
            <w:tcW w:w="270" w:type="dxa"/>
          </w:tcPr>
          <w:p w14:paraId="0E7E893D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763A195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343AA25A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8732CA3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84502C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vAlign w:val="bottom"/>
          </w:tcPr>
          <w:p w14:paraId="40044B20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13,652</w:t>
            </w:r>
          </w:p>
        </w:tc>
        <w:tc>
          <w:tcPr>
            <w:tcW w:w="270" w:type="dxa"/>
          </w:tcPr>
          <w:p w14:paraId="7FC2EBBA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30E87" w:rsidRPr="00104E8F" w14:paraId="703DFF98" w14:textId="77777777" w:rsidTr="002D1BF8">
        <w:tc>
          <w:tcPr>
            <w:tcW w:w="3960" w:type="dxa"/>
          </w:tcPr>
          <w:p w14:paraId="18FCE8C8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397AED8A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(103,478)</w:t>
            </w:r>
          </w:p>
        </w:tc>
        <w:tc>
          <w:tcPr>
            <w:tcW w:w="270" w:type="dxa"/>
          </w:tcPr>
          <w:p w14:paraId="3BF79968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</w:tcPr>
          <w:p w14:paraId="24C4EF31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18FE6C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3E543FD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(927)</w:t>
            </w:r>
          </w:p>
        </w:tc>
        <w:tc>
          <w:tcPr>
            <w:tcW w:w="270" w:type="dxa"/>
          </w:tcPr>
          <w:p w14:paraId="0D6DF0B8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vAlign w:val="bottom"/>
          </w:tcPr>
          <w:p w14:paraId="4DB871F9" w14:textId="77777777" w:rsidR="00430E87" w:rsidRPr="00104E8F" w:rsidRDefault="00430E87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(104,405)</w:t>
            </w:r>
          </w:p>
        </w:tc>
        <w:tc>
          <w:tcPr>
            <w:tcW w:w="270" w:type="dxa"/>
          </w:tcPr>
          <w:p w14:paraId="37F940F6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30E87" w:rsidRPr="00104E8F" w14:paraId="40153A1C" w14:textId="77777777" w:rsidTr="002D1BF8">
        <w:tc>
          <w:tcPr>
            <w:tcW w:w="3960" w:type="dxa"/>
          </w:tcPr>
          <w:p w14:paraId="15836F72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571A64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(4,679)</w:t>
            </w:r>
          </w:p>
        </w:tc>
        <w:tc>
          <w:tcPr>
            <w:tcW w:w="270" w:type="dxa"/>
          </w:tcPr>
          <w:p w14:paraId="1E9C4E17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6C8139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A662BC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6D063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155D2D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2A460D0" w14:textId="77777777" w:rsidR="00430E87" w:rsidRPr="00104E8F" w:rsidRDefault="00430E87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(4,679)</w:t>
            </w:r>
          </w:p>
        </w:tc>
        <w:tc>
          <w:tcPr>
            <w:tcW w:w="270" w:type="dxa"/>
          </w:tcPr>
          <w:p w14:paraId="6722E0C1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30E87" w:rsidRPr="00104E8F" w14:paraId="3277BDD5" w14:textId="77777777" w:rsidTr="002D1BF8">
        <w:tc>
          <w:tcPr>
            <w:tcW w:w="3960" w:type="dxa"/>
          </w:tcPr>
          <w:p w14:paraId="09631087" w14:textId="77777777" w:rsidR="00430E87" w:rsidRPr="00104E8F" w:rsidRDefault="00430E87" w:rsidP="002D1BF8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89DFE9" w14:textId="77777777" w:rsidR="00430E87" w:rsidRPr="00104E8F" w:rsidRDefault="00430E87" w:rsidP="00A719D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620,497</w:t>
            </w:r>
          </w:p>
        </w:tc>
        <w:tc>
          <w:tcPr>
            <w:tcW w:w="270" w:type="dxa"/>
          </w:tcPr>
          <w:p w14:paraId="035FC52A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C1B95BB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1,669</w:t>
            </w:r>
          </w:p>
        </w:tc>
        <w:tc>
          <w:tcPr>
            <w:tcW w:w="270" w:type="dxa"/>
          </w:tcPr>
          <w:p w14:paraId="194BE6A0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B4ABD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(927)</w:t>
            </w:r>
          </w:p>
        </w:tc>
        <w:tc>
          <w:tcPr>
            <w:tcW w:w="270" w:type="dxa"/>
          </w:tcPr>
          <w:p w14:paraId="6ACEFA7E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16C98B4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621,239</w:t>
            </w:r>
          </w:p>
        </w:tc>
        <w:tc>
          <w:tcPr>
            <w:tcW w:w="270" w:type="dxa"/>
          </w:tcPr>
          <w:p w14:paraId="5E2AFEA4" w14:textId="77777777" w:rsidR="00430E87" w:rsidRPr="00104E8F" w:rsidRDefault="00430E87" w:rsidP="002D1BF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0E87" w:rsidRPr="00104E8F" w14:paraId="74757E07" w14:textId="77777777" w:rsidTr="002D1BF8">
        <w:tc>
          <w:tcPr>
            <w:tcW w:w="3960" w:type="dxa"/>
          </w:tcPr>
          <w:p w14:paraId="2956E9B0" w14:textId="0A5F4A24" w:rsidR="00430E87" w:rsidRPr="00104E8F" w:rsidRDefault="00430E87" w:rsidP="002D1BF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          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104E8F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72C658" w14:textId="77777777" w:rsidR="00430E87" w:rsidRPr="00104E8F" w:rsidRDefault="00430E87" w:rsidP="001B5E5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14,992</w:t>
            </w: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2FF70E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22CE80" w14:textId="77777777" w:rsidR="00430E87" w:rsidRPr="00104E8F" w:rsidRDefault="00430E87" w:rsidP="001B5E50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58A89E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73C693" w14:textId="77777777" w:rsidR="00430E87" w:rsidRPr="00104E8F" w:rsidRDefault="00430E87" w:rsidP="001B5E50">
            <w:pPr>
              <w:pStyle w:val="31"/>
              <w:tabs>
                <w:tab w:val="clear" w:pos="360"/>
                <w:tab w:val="clear" w:pos="720"/>
                <w:tab w:val="decimal" w:pos="429"/>
              </w:tabs>
              <w:ind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95E9EC" w14:textId="77777777" w:rsidR="00430E87" w:rsidRPr="00104E8F" w:rsidRDefault="00430E87" w:rsidP="002D1BF8">
            <w:pPr>
              <w:pStyle w:val="NoSpacing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4A52B81" w14:textId="77777777" w:rsidR="00430E87" w:rsidRPr="00104E8F" w:rsidRDefault="00430E87" w:rsidP="00470FA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14,992</w:t>
            </w: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F82B564" w14:textId="77777777" w:rsidR="00430E87" w:rsidRPr="00104E8F" w:rsidRDefault="00430E87" w:rsidP="002D1BF8">
            <w:pPr>
              <w:pStyle w:val="NoSpacing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30E87" w:rsidRPr="00104E8F" w14:paraId="6A178B19" w14:textId="77777777" w:rsidTr="002D1BF8">
        <w:tc>
          <w:tcPr>
            <w:tcW w:w="3960" w:type="dxa"/>
          </w:tcPr>
          <w:p w14:paraId="3190366F" w14:textId="6460357D" w:rsidR="00430E87" w:rsidRPr="00104E8F" w:rsidRDefault="00430E87" w:rsidP="002D1BF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A66456" w14:textId="77777777" w:rsidR="00430E87" w:rsidRPr="00104E8F" w:rsidRDefault="00430E87" w:rsidP="004A521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605,505</w:t>
            </w:r>
          </w:p>
        </w:tc>
        <w:tc>
          <w:tcPr>
            <w:tcW w:w="270" w:type="dxa"/>
          </w:tcPr>
          <w:p w14:paraId="16644502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82AAE" w14:textId="77777777" w:rsidR="00430E87" w:rsidRPr="00104E8F" w:rsidRDefault="00430E87" w:rsidP="004A521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1,669</w:t>
            </w:r>
          </w:p>
        </w:tc>
        <w:tc>
          <w:tcPr>
            <w:tcW w:w="270" w:type="dxa"/>
          </w:tcPr>
          <w:p w14:paraId="774A1D97" w14:textId="77777777" w:rsidR="00430E87" w:rsidRPr="00104E8F" w:rsidRDefault="00430E87" w:rsidP="002D1BF8">
            <w:pPr>
              <w:pStyle w:val="BodyText"/>
              <w:spacing w:after="0"/>
              <w:ind w:right="-405"/>
              <w:jc w:val="both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5E1586" w14:textId="77777777" w:rsidR="00430E87" w:rsidRPr="00104E8F" w:rsidRDefault="00430E87" w:rsidP="004A521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</w:rPr>
              <w:t>(927)</w:t>
            </w:r>
          </w:p>
        </w:tc>
        <w:tc>
          <w:tcPr>
            <w:tcW w:w="270" w:type="dxa"/>
          </w:tcPr>
          <w:p w14:paraId="416CB6A2" w14:textId="77777777" w:rsidR="00430E87" w:rsidRPr="00104E8F" w:rsidRDefault="00430E87" w:rsidP="002D1BF8">
            <w:pPr>
              <w:pStyle w:val="NoSpacing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62D83818" w14:textId="77777777" w:rsidR="00430E87" w:rsidRPr="00104E8F" w:rsidRDefault="00430E87" w:rsidP="004A521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606,247</w:t>
            </w:r>
          </w:p>
        </w:tc>
        <w:tc>
          <w:tcPr>
            <w:tcW w:w="270" w:type="dxa"/>
          </w:tcPr>
          <w:p w14:paraId="1BECE4F0" w14:textId="77777777" w:rsidR="00430E87" w:rsidRPr="00104E8F" w:rsidRDefault="00430E87" w:rsidP="002D1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2C74ADFD" w14:textId="77777777" w:rsidR="000C2D74" w:rsidRPr="00104E8F" w:rsidRDefault="000C2D74" w:rsidP="00CE112E">
      <w:pPr>
        <w:pStyle w:val="block"/>
        <w:spacing w:after="0" w:line="240" w:lineRule="atLeast"/>
        <w:ind w:left="0"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E23D09F" w14:textId="4A6AF081" w:rsidR="00A07616" w:rsidRPr="00104E8F" w:rsidRDefault="00A07616" w:rsidP="0012346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104E8F">
        <w:rPr>
          <w:rFonts w:asciiTheme="majorBidi" w:hAnsiTheme="majorBidi" w:cstheme="majorBidi"/>
          <w:szCs w:val="30"/>
          <w:cs/>
        </w:rPr>
        <w:t>การบริหารจัดการทุน</w:t>
      </w:r>
      <w:r w:rsidRPr="00104E8F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 </w:t>
      </w:r>
    </w:p>
    <w:p w14:paraId="42245AED" w14:textId="07C11B7B" w:rsidR="00A07616" w:rsidRPr="00104E8F" w:rsidRDefault="00A07616" w:rsidP="00A07616"/>
    <w:p w14:paraId="1647E7F2" w14:textId="432137A3" w:rsidR="00A07616" w:rsidRPr="00104E8F" w:rsidRDefault="00A07616" w:rsidP="00A07616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04E8F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C6040C7" w14:textId="77777777" w:rsidR="00A07616" w:rsidRPr="00104E8F" w:rsidRDefault="00A07616" w:rsidP="00A07616">
      <w:pPr>
        <w:tabs>
          <w:tab w:val="clear" w:pos="454"/>
          <w:tab w:val="left" w:pos="630"/>
        </w:tabs>
        <w:ind w:left="540"/>
        <w:jc w:val="thaiDistribute"/>
        <w:rPr>
          <w:sz w:val="32"/>
          <w:szCs w:val="32"/>
        </w:rPr>
      </w:pPr>
    </w:p>
    <w:p w14:paraId="4BF3A323" w14:textId="4F05D75C" w:rsidR="00014212" w:rsidRPr="00104E8F" w:rsidRDefault="00A07ED5" w:rsidP="0012346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104E8F">
        <w:rPr>
          <w:szCs w:val="30"/>
          <w:cs/>
        </w:rPr>
        <w:tab/>
      </w:r>
      <w:r w:rsidR="00014212" w:rsidRPr="00104E8F">
        <w:rPr>
          <w:szCs w:val="30"/>
          <w:cs/>
        </w:rPr>
        <w:t>ภาระผูกพัน</w:t>
      </w:r>
      <w:r w:rsidR="00BE6D1C" w:rsidRPr="00104E8F">
        <w:rPr>
          <w:szCs w:val="30"/>
          <w:cs/>
        </w:rPr>
        <w:t>กับ</w:t>
      </w:r>
      <w:r w:rsidR="00AF0DA3" w:rsidRPr="00104E8F">
        <w:rPr>
          <w:szCs w:val="30"/>
          <w:cs/>
        </w:rPr>
        <w:t>บุคคลหรือ</w:t>
      </w:r>
      <w:r w:rsidR="00BE6D1C" w:rsidRPr="00104E8F">
        <w:rPr>
          <w:szCs w:val="30"/>
          <w:cs/>
        </w:rPr>
        <w:t>กิจการที่ไม่เกี่ยวข้องกัน</w:t>
      </w:r>
    </w:p>
    <w:p w14:paraId="5CC65313" w14:textId="77777777" w:rsidR="008727D2" w:rsidRPr="00104E8F" w:rsidRDefault="008727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"/>
        <w:gridCol w:w="4122"/>
        <w:gridCol w:w="1080"/>
        <w:gridCol w:w="27"/>
        <w:gridCol w:w="243"/>
        <w:gridCol w:w="1080"/>
        <w:gridCol w:w="270"/>
        <w:gridCol w:w="1080"/>
        <w:gridCol w:w="270"/>
        <w:gridCol w:w="1080"/>
      </w:tblGrid>
      <w:tr w:rsidR="008727D2" w:rsidRPr="00104E8F" w14:paraId="4EAD0BF0" w14:textId="77777777" w:rsidTr="00306386">
        <w:trPr>
          <w:tblHeader/>
        </w:trPr>
        <w:tc>
          <w:tcPr>
            <w:tcW w:w="4140" w:type="dxa"/>
            <w:gridSpan w:val="2"/>
          </w:tcPr>
          <w:p w14:paraId="3F6DE62E" w14:textId="77777777" w:rsidR="008727D2" w:rsidRPr="00104E8F" w:rsidRDefault="008727D2" w:rsidP="0090415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gridSpan w:val="4"/>
          </w:tcPr>
          <w:p w14:paraId="76244A39" w14:textId="77777777" w:rsidR="008727D2" w:rsidRPr="00104E8F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4072E7" w14:textId="77777777" w:rsidR="008727D2" w:rsidRPr="00104E8F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84EE0B" w14:textId="77777777" w:rsidR="008727D2" w:rsidRPr="00104E8F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984" w:rsidRPr="00104E8F" w14:paraId="028B28B2" w14:textId="77777777" w:rsidTr="00306386">
        <w:trPr>
          <w:tblHeader/>
        </w:trPr>
        <w:tc>
          <w:tcPr>
            <w:tcW w:w="4140" w:type="dxa"/>
            <w:gridSpan w:val="2"/>
          </w:tcPr>
          <w:p w14:paraId="5FAFDE43" w14:textId="77777777" w:rsidR="00517984" w:rsidRPr="00104E8F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EE95A4" w14:textId="65AD0F65" w:rsidR="00517984" w:rsidRPr="00104E8F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547C0B"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73EFA498" w14:textId="77777777" w:rsidR="00517984" w:rsidRPr="00104E8F" w:rsidRDefault="00517984" w:rsidP="00517984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8A4A56" w14:textId="6AE8C98D" w:rsidR="00517984" w:rsidRPr="00104E8F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547C0B"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52AD78" w14:textId="77777777" w:rsidR="00517984" w:rsidRPr="00104E8F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5A178" w14:textId="49F0483A" w:rsidR="00517984" w:rsidRPr="00104E8F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547C0B" w:rsidRPr="00104E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FA0605E" w14:textId="77777777" w:rsidR="00517984" w:rsidRPr="00104E8F" w:rsidRDefault="00517984" w:rsidP="00517984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9DE5F1" w14:textId="4E7AAFE3" w:rsidR="00517984" w:rsidRPr="00104E8F" w:rsidRDefault="00517984" w:rsidP="00517984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>256</w:t>
            </w:r>
            <w:r w:rsidR="00547C0B" w:rsidRPr="00104E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7984" w:rsidRPr="00104E8F" w14:paraId="22107D5F" w14:textId="77777777" w:rsidTr="001C2B02">
        <w:trPr>
          <w:tblHeader/>
        </w:trPr>
        <w:tc>
          <w:tcPr>
            <w:tcW w:w="4140" w:type="dxa"/>
            <w:gridSpan w:val="2"/>
          </w:tcPr>
          <w:p w14:paraId="2FA4D57C" w14:textId="77777777" w:rsidR="00517984" w:rsidRPr="00104E8F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8"/>
          </w:tcPr>
          <w:p w14:paraId="619EBEF4" w14:textId="77777777" w:rsidR="00517984" w:rsidRPr="00104E8F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104E8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7984" w:rsidRPr="00104E8F" w14:paraId="3A396AA9" w14:textId="77777777" w:rsidTr="001C2B02">
        <w:trPr>
          <w:cantSplit/>
        </w:trPr>
        <w:tc>
          <w:tcPr>
            <w:tcW w:w="4140" w:type="dxa"/>
            <w:gridSpan w:val="2"/>
          </w:tcPr>
          <w:p w14:paraId="6DA65A1C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1DBD1A5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90668F5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F53374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C3C8AD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F65F08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A862A4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CF1E9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376C" w:rsidRPr="00104E8F" w14:paraId="15E2018B" w14:textId="77777777" w:rsidTr="001C2B02">
        <w:trPr>
          <w:cantSplit/>
        </w:trPr>
        <w:tc>
          <w:tcPr>
            <w:tcW w:w="4140" w:type="dxa"/>
            <w:gridSpan w:val="2"/>
          </w:tcPr>
          <w:p w14:paraId="6BFA0F87" w14:textId="4B98A543" w:rsidR="00C9376C" w:rsidRPr="00104E8F" w:rsidRDefault="00C9376C" w:rsidP="00C9376C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 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32A4F4" w14:textId="5DB2840A" w:rsidR="00C9376C" w:rsidRPr="00104E8F" w:rsidRDefault="00C9376C" w:rsidP="00C9376C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EF08AB" w14:textId="77777777" w:rsidR="00C9376C" w:rsidRPr="00104E8F" w:rsidRDefault="00C9376C" w:rsidP="00C9376C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C74D9" w14:textId="0707E444" w:rsidR="00C9376C" w:rsidRPr="00104E8F" w:rsidRDefault="00C9376C" w:rsidP="00C9376C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27,371</w:t>
            </w:r>
          </w:p>
        </w:tc>
        <w:tc>
          <w:tcPr>
            <w:tcW w:w="270" w:type="dxa"/>
          </w:tcPr>
          <w:p w14:paraId="158B4B87" w14:textId="77777777" w:rsidR="00C9376C" w:rsidRPr="00104E8F" w:rsidRDefault="00C9376C" w:rsidP="00C9376C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DD3158" w14:textId="46F453DE" w:rsidR="00C9376C" w:rsidRPr="00104E8F" w:rsidRDefault="00C9376C" w:rsidP="00C9376C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BAB265" w14:textId="77777777" w:rsidR="00C9376C" w:rsidRPr="00104E8F" w:rsidRDefault="00C9376C" w:rsidP="00C9376C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5A93BA" w14:textId="0418122C" w:rsidR="00C9376C" w:rsidRPr="00104E8F" w:rsidRDefault="00C9376C" w:rsidP="00C9376C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27,371</w:t>
            </w:r>
          </w:p>
        </w:tc>
      </w:tr>
      <w:tr w:rsidR="00517984" w:rsidRPr="00104E8F" w14:paraId="7F4C6C13" w14:textId="77777777" w:rsidTr="001C2B02">
        <w:trPr>
          <w:gridBefore w:val="1"/>
          <w:wBefore w:w="18" w:type="dxa"/>
          <w:trHeight w:val="341"/>
        </w:trPr>
        <w:tc>
          <w:tcPr>
            <w:tcW w:w="4122" w:type="dxa"/>
          </w:tcPr>
          <w:p w14:paraId="1A61E31A" w14:textId="77777777" w:rsidR="00517984" w:rsidRPr="00104E8F" w:rsidRDefault="00517984" w:rsidP="00517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gridSpan w:val="2"/>
          </w:tcPr>
          <w:p w14:paraId="3852195D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</w:tcPr>
          <w:p w14:paraId="40A3D21D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C06764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B4B64C2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6542DC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5C2F0B4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98E9C1" w14:textId="77777777" w:rsidR="00517984" w:rsidRPr="00104E8F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47C0B" w:rsidRPr="00104E8F" w14:paraId="6119F585" w14:textId="77777777" w:rsidTr="006442D7">
        <w:trPr>
          <w:gridBefore w:val="1"/>
          <w:wBefore w:w="18" w:type="dxa"/>
        </w:trPr>
        <w:tc>
          <w:tcPr>
            <w:tcW w:w="4122" w:type="dxa"/>
          </w:tcPr>
          <w:p w14:paraId="59ED0FC3" w14:textId="77777777" w:rsidR="00547C0B" w:rsidRPr="00104E8F" w:rsidRDefault="00547C0B" w:rsidP="00547C0B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07" w:type="dxa"/>
            <w:gridSpan w:val="2"/>
          </w:tcPr>
          <w:p w14:paraId="76828108" w14:textId="77777777" w:rsidR="00547C0B" w:rsidRPr="00104E8F" w:rsidRDefault="00547C0B" w:rsidP="00547C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</w:tcPr>
          <w:p w14:paraId="079CFDE8" w14:textId="77777777" w:rsidR="00547C0B" w:rsidRPr="00104E8F" w:rsidRDefault="00547C0B" w:rsidP="00547C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double"/>
                <w:cs/>
              </w:rPr>
            </w:pPr>
          </w:p>
        </w:tc>
        <w:tc>
          <w:tcPr>
            <w:tcW w:w="1080" w:type="dxa"/>
          </w:tcPr>
          <w:p w14:paraId="2CC55345" w14:textId="77777777" w:rsidR="00547C0B" w:rsidRPr="00104E8F" w:rsidRDefault="00547C0B" w:rsidP="00547C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9185B6E" w14:textId="77777777" w:rsidR="00547C0B" w:rsidRPr="00104E8F" w:rsidRDefault="00547C0B" w:rsidP="00547C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6784AE0" w14:textId="77777777" w:rsidR="00547C0B" w:rsidRPr="00104E8F" w:rsidRDefault="00547C0B" w:rsidP="00547C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FDD4AE3" w14:textId="77777777" w:rsidR="00547C0B" w:rsidRPr="00104E8F" w:rsidRDefault="00547C0B" w:rsidP="00547C0B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8EECAA" w14:textId="77777777" w:rsidR="00547C0B" w:rsidRPr="00104E8F" w:rsidRDefault="00547C0B" w:rsidP="00547C0B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B85399" w:rsidRPr="00104E8F" w14:paraId="158F50C6" w14:textId="77777777" w:rsidTr="006442D7">
        <w:trPr>
          <w:gridBefore w:val="1"/>
          <w:wBefore w:w="18" w:type="dxa"/>
        </w:trPr>
        <w:tc>
          <w:tcPr>
            <w:tcW w:w="4122" w:type="dxa"/>
          </w:tcPr>
          <w:p w14:paraId="0F4BCFD6" w14:textId="0A3594C5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107" w:type="dxa"/>
            <w:gridSpan w:val="2"/>
          </w:tcPr>
          <w:p w14:paraId="6A70FF42" w14:textId="078353A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43" w:type="dxa"/>
          </w:tcPr>
          <w:p w14:paraId="0BFD81DD" w14:textId="7777777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6BAA91" w14:textId="60A409F3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7B47C2" w14:textId="7777777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7C911A" w14:textId="0FA04D70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D7720D" w14:textId="7777777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13F543C" w14:textId="35DD2FDA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85399" w:rsidRPr="00104E8F" w14:paraId="00C6AEA2" w14:textId="77777777" w:rsidTr="00B85399">
        <w:trPr>
          <w:gridBefore w:val="1"/>
          <w:wBefore w:w="18" w:type="dxa"/>
        </w:trPr>
        <w:tc>
          <w:tcPr>
            <w:tcW w:w="4122" w:type="dxa"/>
          </w:tcPr>
          <w:p w14:paraId="27D977BC" w14:textId="3848F983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5CD340AF" w14:textId="3D61E29F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8,835</w:t>
            </w:r>
          </w:p>
        </w:tc>
        <w:tc>
          <w:tcPr>
            <w:tcW w:w="243" w:type="dxa"/>
          </w:tcPr>
          <w:p w14:paraId="2F656E2A" w14:textId="7777777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00D02" w14:textId="476DC2E1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8,668</w:t>
            </w:r>
          </w:p>
        </w:tc>
        <w:tc>
          <w:tcPr>
            <w:tcW w:w="270" w:type="dxa"/>
          </w:tcPr>
          <w:p w14:paraId="713FF811" w14:textId="7777777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1C850F" w14:textId="5A6BEB22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8,835</w:t>
            </w:r>
          </w:p>
        </w:tc>
        <w:tc>
          <w:tcPr>
            <w:tcW w:w="270" w:type="dxa"/>
          </w:tcPr>
          <w:p w14:paraId="6729650B" w14:textId="7777777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16339C" w14:textId="6EA68514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sz w:val="30"/>
                <w:szCs w:val="30"/>
                <w:lang w:val="en-US"/>
              </w:rPr>
              <w:t>8,668</w:t>
            </w:r>
          </w:p>
        </w:tc>
      </w:tr>
      <w:tr w:rsidR="00B85399" w:rsidRPr="00104E8F" w14:paraId="64B2DAA3" w14:textId="77777777" w:rsidTr="00B85399">
        <w:trPr>
          <w:gridBefore w:val="1"/>
          <w:wBefore w:w="18" w:type="dxa"/>
        </w:trPr>
        <w:tc>
          <w:tcPr>
            <w:tcW w:w="4122" w:type="dxa"/>
          </w:tcPr>
          <w:p w14:paraId="77C5DB65" w14:textId="78421B15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7EB27D" w14:textId="2381D8FD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8,851</w:t>
            </w:r>
          </w:p>
        </w:tc>
        <w:tc>
          <w:tcPr>
            <w:tcW w:w="243" w:type="dxa"/>
          </w:tcPr>
          <w:p w14:paraId="23926EE8" w14:textId="7777777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579BF" w14:textId="44259E86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8,668</w:t>
            </w:r>
          </w:p>
        </w:tc>
        <w:tc>
          <w:tcPr>
            <w:tcW w:w="270" w:type="dxa"/>
          </w:tcPr>
          <w:p w14:paraId="240C6875" w14:textId="7777777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022B4" w14:textId="723F4B4D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8,835</w:t>
            </w:r>
          </w:p>
        </w:tc>
        <w:tc>
          <w:tcPr>
            <w:tcW w:w="270" w:type="dxa"/>
          </w:tcPr>
          <w:p w14:paraId="051010D6" w14:textId="77777777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2931E" w14:textId="0138B3E6" w:rsidR="00B85399" w:rsidRPr="00104E8F" w:rsidRDefault="00B85399" w:rsidP="00B853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8,668</w:t>
            </w:r>
          </w:p>
        </w:tc>
      </w:tr>
    </w:tbl>
    <w:p w14:paraId="45C3D771" w14:textId="4849ECBF" w:rsidR="00136BFB" w:rsidRDefault="0088211A" w:rsidP="00D30F5D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pacing w:val="-2"/>
          <w:sz w:val="30"/>
          <w:szCs w:val="30"/>
          <w:cs/>
          <w:lang w:bidi="th-TH"/>
        </w:rPr>
      </w:pPr>
      <w:r w:rsidRPr="00104E8F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lastRenderedPageBreak/>
        <w:t>บริษัทมี</w:t>
      </w:r>
      <w:r w:rsidRPr="00104E8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ภาระผูกพันกับธนาคารส</w:t>
      </w:r>
      <w:r w:rsidRPr="00104E8F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อง</w:t>
      </w:r>
      <w:r w:rsidRPr="00104E8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แห่ง</w:t>
      </w:r>
      <w:r w:rsidRPr="00104E8F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ออกหนังสือค้ำประกัน</w:t>
      </w:r>
      <w:r w:rsidRPr="00104E8F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6A86CD3C" w14:textId="77777777" w:rsidR="00A07616" w:rsidRPr="004F7ED5" w:rsidRDefault="00A07616" w:rsidP="00E3200B">
      <w:pPr>
        <w:pStyle w:val="block"/>
        <w:spacing w:after="0" w:line="240" w:lineRule="atLeast"/>
        <w:ind w:left="0" w:right="198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4C2F52EC" w14:textId="77777777" w:rsidR="00136BFB" w:rsidRPr="00536C48" w:rsidRDefault="00136BFB" w:rsidP="00136BFB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536C48">
        <w:rPr>
          <w:rFonts w:hint="cs"/>
          <w:szCs w:val="30"/>
          <w:cs/>
        </w:rPr>
        <w:t>เหตุการณ์ภายหลังรอบระยะเวลาที่รายงาน</w:t>
      </w:r>
    </w:p>
    <w:p w14:paraId="4E8CF489" w14:textId="77777777" w:rsidR="00136BFB" w:rsidRPr="00306386" w:rsidRDefault="00136BFB" w:rsidP="00136BFB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08E0C95" w14:textId="67498424" w:rsidR="00136BFB" w:rsidRDefault="00136BFB" w:rsidP="00E05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34DCF">
        <w:rPr>
          <w:rFonts w:ascii="Angsana New" w:hAnsi="Angsana New"/>
          <w:sz w:val="30"/>
          <w:szCs w:val="30"/>
          <w:cs/>
          <w:lang w:val="en-GB"/>
        </w:rPr>
        <w:t>ในการประชุมคณะกรรมการ</w:t>
      </w:r>
      <w:r w:rsidRPr="00B75BC6">
        <w:rPr>
          <w:rFonts w:ascii="Angsana New" w:hAnsi="Angsana New"/>
          <w:sz w:val="30"/>
          <w:szCs w:val="30"/>
          <w:cs/>
          <w:lang w:val="en-GB"/>
        </w:rPr>
        <w:t xml:space="preserve">บริษัท </w:t>
      </w:r>
      <w:r w:rsidRPr="00B75BC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3594F" w:rsidRPr="00B75BC6">
        <w:rPr>
          <w:rFonts w:ascii="Angsana New" w:hAnsi="Angsana New"/>
          <w:sz w:val="30"/>
          <w:szCs w:val="30"/>
        </w:rPr>
        <w:t>25</w:t>
      </w:r>
      <w:r w:rsidRPr="00B75BC6">
        <w:rPr>
          <w:rFonts w:ascii="Angsana New" w:hAnsi="Angsana New"/>
          <w:sz w:val="30"/>
          <w:szCs w:val="30"/>
        </w:rPr>
        <w:t xml:space="preserve"> </w:t>
      </w:r>
      <w:r w:rsidRPr="00B75BC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75BC6">
        <w:rPr>
          <w:rFonts w:ascii="Angsana New" w:hAnsi="Angsana New"/>
          <w:sz w:val="30"/>
          <w:szCs w:val="30"/>
        </w:rPr>
        <w:t xml:space="preserve">2564 </w:t>
      </w:r>
      <w:r w:rsidRPr="00B75BC6">
        <w:rPr>
          <w:rFonts w:ascii="Angsana New" w:hAnsi="Angsana New"/>
          <w:sz w:val="30"/>
          <w:szCs w:val="30"/>
          <w:cs/>
        </w:rPr>
        <w:t>คณะกรรมการบริษัทมีมติอนุมัติการจ่ายเงินปันผล</w:t>
      </w:r>
      <w:r w:rsidRPr="00B75BC6">
        <w:rPr>
          <w:rFonts w:ascii="Angsana New" w:hAnsi="Angsana New" w:hint="cs"/>
          <w:sz w:val="30"/>
          <w:szCs w:val="30"/>
          <w:cs/>
        </w:rPr>
        <w:t>จากกำไร</w:t>
      </w:r>
      <w:r w:rsidRPr="00B75BC6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73594F" w:rsidRPr="00B75BC6">
        <w:rPr>
          <w:rFonts w:ascii="Angsana New" w:hAnsi="Angsana New"/>
          <w:sz w:val="30"/>
          <w:szCs w:val="30"/>
        </w:rPr>
        <w:t>0.2</w:t>
      </w:r>
      <w:r w:rsidR="003D2782">
        <w:rPr>
          <w:rFonts w:ascii="Angsana New" w:hAnsi="Angsana New"/>
          <w:sz w:val="30"/>
          <w:szCs w:val="30"/>
        </w:rPr>
        <w:t>5</w:t>
      </w:r>
      <w:r w:rsidR="0073594F" w:rsidRPr="00B75BC6">
        <w:rPr>
          <w:rFonts w:ascii="Angsana New" w:hAnsi="Angsana New"/>
          <w:sz w:val="30"/>
          <w:szCs w:val="30"/>
        </w:rPr>
        <w:t xml:space="preserve"> </w:t>
      </w:r>
      <w:r w:rsidRPr="00B75BC6">
        <w:rPr>
          <w:rFonts w:ascii="Angsana New" w:hAnsi="Angsana New"/>
          <w:sz w:val="30"/>
          <w:szCs w:val="30"/>
          <w:cs/>
        </w:rPr>
        <w:t xml:space="preserve">บาท จำนวนเงินรวม </w:t>
      </w:r>
      <w:r w:rsidR="003D2782">
        <w:rPr>
          <w:rFonts w:ascii="Angsana New" w:hAnsi="Angsana New"/>
          <w:sz w:val="30"/>
          <w:szCs w:val="30"/>
        </w:rPr>
        <w:t>82.50</w:t>
      </w:r>
      <w:bookmarkStart w:id="9" w:name="_GoBack"/>
      <w:bookmarkEnd w:id="9"/>
      <w:r w:rsidRPr="00B75BC6">
        <w:rPr>
          <w:rFonts w:ascii="Angsana New" w:hAnsi="Angsana New"/>
          <w:sz w:val="30"/>
          <w:szCs w:val="30"/>
        </w:rPr>
        <w:t xml:space="preserve"> </w:t>
      </w:r>
      <w:r w:rsidRPr="00B75BC6">
        <w:rPr>
          <w:rFonts w:ascii="Angsana New" w:hAnsi="Angsana New"/>
          <w:sz w:val="30"/>
          <w:szCs w:val="30"/>
          <w:cs/>
        </w:rPr>
        <w:t>ล้าน</w:t>
      </w:r>
      <w:r w:rsidRPr="00447D68">
        <w:rPr>
          <w:rFonts w:ascii="Angsana New" w:hAnsi="Angsana New"/>
          <w:sz w:val="30"/>
          <w:szCs w:val="30"/>
          <w:cs/>
        </w:rPr>
        <w:t>บาท</w:t>
      </w:r>
      <w:r w:rsidRPr="00F34DCF">
        <w:rPr>
          <w:rFonts w:ascii="Angsana New" w:hAnsi="Angsana New"/>
          <w:sz w:val="30"/>
          <w:szCs w:val="30"/>
          <w:cs/>
        </w:rPr>
        <w:t>โดยการจ่ายเงินปันผลดังกล่าวจะต้องได้รับอนุมัติจากผู้ถือหุ้นในการประชุมสามัญประจำปีของผู้ถือหุ้น</w:t>
      </w:r>
    </w:p>
    <w:p w14:paraId="1F5EAC20" w14:textId="0DFDF842" w:rsidR="00082DAD" w:rsidRDefault="00082DAD" w:rsidP="00E05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0932E71" w14:textId="7642D3B9" w:rsidR="00082DAD" w:rsidRPr="004F7ED5" w:rsidRDefault="00082DAD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ตามที่ได้เปิดเผยไว้ในหมายเหตุ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 xml:space="preserve">5 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  <w:lang w:val="en-GB"/>
        </w:rPr>
        <w:t xml:space="preserve"> </w:t>
      </w:r>
      <w:r w:rsidRPr="004F7ED5">
        <w:rPr>
          <w:rFonts w:ascii="Angsana New" w:hAnsi="Angsana New"/>
          <w:color w:val="FFFFFF" w:themeColor="background1"/>
          <w:sz w:val="30"/>
          <w:szCs w:val="30"/>
          <w:lang w:val="en-GB"/>
        </w:rPr>
        <w:t>2019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 xml:space="preserve"> (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โควิด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>19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>)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 โดยแนวปฏิบัติดังกล่าวสิ้นสุดการมีผลบังคับใช้ ณ วันที่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 xml:space="preserve">31 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ธันวาคม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>2563</w:t>
      </w:r>
    </w:p>
    <w:p w14:paraId="192E2733" w14:textId="77777777" w:rsidR="000558EA" w:rsidRPr="004F7ED5" w:rsidRDefault="000558EA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</w:p>
    <w:p w14:paraId="2115CCE8" w14:textId="77777777" w:rsidR="00082DAD" w:rsidRPr="004F7ED5" w:rsidRDefault="00082DAD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การแพร่ระบาดของโรคโควิด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 xml:space="preserve">19 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 xml:space="preserve">(WHO) 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>วัคซีนป้องกัน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>โรค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โควิด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 xml:space="preserve">19 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14:paraId="5C6295A1" w14:textId="77777777" w:rsidR="00082DAD" w:rsidRPr="004F7ED5" w:rsidRDefault="00082DAD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</w:p>
    <w:p w14:paraId="4D1327EA" w14:textId="09DB048C" w:rsidR="00082DAD" w:rsidRPr="004F7ED5" w:rsidRDefault="00082DAD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>กลุ่มบริษัท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14:paraId="6329AB08" w14:textId="77777777" w:rsidR="00082DAD" w:rsidRDefault="00082DAD" w:rsidP="00E05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96B8836" w14:textId="5D555EA0" w:rsidR="00082DAD" w:rsidRDefault="00082DAD" w:rsidP="00E05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F1C0641" w14:textId="77777777" w:rsidR="00082DAD" w:rsidRDefault="00082DAD" w:rsidP="00E05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229E47C" w14:textId="77777777" w:rsidR="00136BFB" w:rsidRDefault="00136BFB" w:rsidP="00D30F5D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17CB7924" w14:textId="7A739830" w:rsidR="00536C48" w:rsidRPr="00136BFB" w:rsidRDefault="00536C48" w:rsidP="00136BFB">
      <w:pPr>
        <w:pStyle w:val="block"/>
        <w:spacing w:after="0" w:line="240" w:lineRule="atLeast"/>
        <w:ind w:left="0" w:right="198"/>
        <w:jc w:val="thaiDistribute"/>
        <w:rPr>
          <w:rFonts w:ascii="Angsana New" w:hAnsi="Angsana New" w:cstheme="minorBidi"/>
          <w:sz w:val="30"/>
          <w:szCs w:val="30"/>
          <w:lang w:bidi="th-TH"/>
        </w:rPr>
      </w:pPr>
    </w:p>
    <w:sectPr w:rsidR="00536C48" w:rsidRPr="00136BFB" w:rsidSect="002111BA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1107F" w14:textId="77777777" w:rsidR="0009689A" w:rsidRDefault="0009689A" w:rsidP="00CE3999">
      <w:pPr>
        <w:pStyle w:val="BodyText2"/>
      </w:pPr>
      <w:r>
        <w:separator/>
      </w:r>
    </w:p>
  </w:endnote>
  <w:endnote w:type="continuationSeparator" w:id="0">
    <w:p w14:paraId="7B523411" w14:textId="77777777" w:rsidR="0009689A" w:rsidRDefault="0009689A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5B5D8" w14:textId="77777777" w:rsidR="00F673AD" w:rsidRPr="00EC0A85" w:rsidRDefault="00F673AD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CE0991" w14:textId="77777777" w:rsidR="00F673AD" w:rsidRPr="008339B1" w:rsidRDefault="00F673AD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E9634" w14:textId="7F305A8A" w:rsidR="00C3626E" w:rsidRPr="00BA5646" w:rsidRDefault="00C3626E" w:rsidP="00BA5646">
    <w:pPr>
      <w:pStyle w:val="Footer"/>
      <w:framePr w:wrap="around" w:vAnchor="text" w:hAnchor="page" w:x="9111" w:y="-30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color w:val="FFFFFF" w:themeColor="background1"/>
        <w:sz w:val="96"/>
        <w:szCs w:val="96"/>
      </w:rPr>
    </w:pPr>
    <w:r w:rsidRPr="00BA5646">
      <w:rPr>
        <w:rStyle w:val="PageNumber"/>
        <w:rFonts w:ascii="Angsana New" w:hAnsi="Angsana New"/>
        <w:color w:val="FFFFFF" w:themeColor="background1"/>
        <w:sz w:val="96"/>
        <w:szCs w:val="96"/>
      </w:rPr>
      <w:t>8</w:t>
    </w:r>
  </w:p>
  <w:p w14:paraId="5625013C" w14:textId="7C6539CF" w:rsidR="00C3626E" w:rsidRPr="00BA5646" w:rsidRDefault="00C3626E" w:rsidP="008045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sz w:val="30"/>
        <w:szCs w:val="30"/>
      </w:rPr>
    </w:pPr>
    <w:r w:rsidRPr="00BA5646">
      <w:rPr>
        <w:rFonts w:ascii="Angsana New" w:hAnsi="Angsana New"/>
        <w:i/>
        <w:iCs/>
        <w:sz w:val="30"/>
        <w:szCs w:val="30"/>
      </w:rPr>
      <w:t xml:space="preserve">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>52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C7CD" w14:textId="63459657" w:rsidR="00C3626E" w:rsidRPr="005D004D" w:rsidRDefault="00C3626E" w:rsidP="00AF3CD5">
    <w:pPr>
      <w:pStyle w:val="Footer"/>
      <w:tabs>
        <w:tab w:val="clear" w:pos="9072"/>
        <w:tab w:val="left" w:pos="9090"/>
        <w:tab w:val="right" w:pos="14040"/>
      </w:tabs>
      <w:rPr>
        <w:rFonts w:ascii="Angsana New" w:hAnsi="Angsana New"/>
        <w:sz w:val="30"/>
        <w:szCs w:val="30"/>
      </w:rPr>
    </w:pP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D307BC">
      <w:rPr>
        <w:rFonts w:ascii="Angsana New" w:hAnsi="Angsana New"/>
        <w:noProof/>
        <w:sz w:val="30"/>
        <w:szCs w:val="30"/>
      </w:rPr>
      <w:t>TCt3-Set</w:t>
    </w:r>
    <w:r w:rsidRPr="00A7268B">
      <w:rPr>
        <w:rFonts w:ascii="Angsana New" w:hAnsi="Angsana New"/>
        <w:sz w:val="30"/>
        <w:szCs w:val="30"/>
      </w:rPr>
      <w:fldChar w:fldCharType="end"/>
    </w:r>
    <w:r w:rsidRPr="005D004D"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5D004D">
      <w:rPr>
        <w:rStyle w:val="PageNumber"/>
        <w:rFonts w:ascii="Angsana New" w:hAnsi="Angsana New"/>
        <w:sz w:val="30"/>
        <w:szCs w:val="30"/>
      </w:rPr>
      <w:fldChar w:fldCharType="begin"/>
    </w:r>
    <w:r w:rsidRPr="005D004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5D004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5D004D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0"/>
        <w:szCs w:val="30"/>
      </w:rPr>
      <w:id w:val="15070951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CFFCB" w14:textId="4F6D31C3" w:rsidR="00F673AD" w:rsidRPr="00883E2C" w:rsidRDefault="00F673A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83E2C">
          <w:rPr>
            <w:rFonts w:ascii="Angsana New" w:hAnsi="Angsana New"/>
            <w:sz w:val="30"/>
            <w:szCs w:val="30"/>
          </w:rPr>
          <w:fldChar w:fldCharType="begin"/>
        </w:r>
        <w:r w:rsidRPr="00883E2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83E2C">
          <w:rPr>
            <w:rFonts w:ascii="Angsana New" w:hAnsi="Angsana New"/>
            <w:sz w:val="30"/>
            <w:szCs w:val="30"/>
          </w:rPr>
          <w:fldChar w:fldCharType="separate"/>
        </w:r>
        <w:r w:rsidRPr="00883E2C">
          <w:rPr>
            <w:rFonts w:ascii="Angsana New" w:hAnsi="Angsana New"/>
            <w:noProof/>
            <w:sz w:val="30"/>
            <w:szCs w:val="30"/>
          </w:rPr>
          <w:t>2</w:t>
        </w:r>
        <w:r w:rsidRPr="00883E2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5A5BF770" w14:textId="77777777" w:rsidR="00F673AD" w:rsidRPr="000F024E" w:rsidRDefault="00F673AD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E05FF" w14:textId="074A5C12" w:rsidR="00F673AD" w:rsidRPr="00EA7D87" w:rsidRDefault="00F673AD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50A970" wp14:editId="2B81037B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BFEE49" w14:textId="77777777" w:rsidR="00F673AD" w:rsidRDefault="00F673AD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0A970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7" type="#_x0000_t202" style="position:absolute;margin-left:106.05pt;margin-top:-514.4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" filled="f" stroked="f">
              <o:lock v:ext="edit" shapetype="t"/>
              <v:textbox style="mso-fit-shape-to-text:t">
                <w:txbxContent>
                  <w:p w14:paraId="53BFEE49" w14:textId="77777777" w:rsidR="00F673AD" w:rsidRDefault="00F673AD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D307BC">
      <w:rPr>
        <w:rFonts w:ascii="Angsana New" w:hAnsi="Angsana New"/>
        <w:noProof/>
        <w:sz w:val="30"/>
        <w:szCs w:val="30"/>
      </w:rPr>
      <w:t>TCt3-Set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F3CAB" w14:textId="77777777" w:rsidR="00F673AD" w:rsidRPr="0042166C" w:rsidRDefault="00F673AD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46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50E7346D" w14:textId="77777777" w:rsidR="00F673AD" w:rsidRPr="000F024E" w:rsidRDefault="00F673AD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E4E9B" w14:textId="77777777" w:rsidR="00F673AD" w:rsidRPr="0042166C" w:rsidRDefault="00F673AD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47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475A79F5" w14:textId="77777777" w:rsidR="00F673AD" w:rsidRPr="000F024E" w:rsidRDefault="00F673AD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47381" w14:textId="77777777" w:rsidR="00F673AD" w:rsidRPr="004233E3" w:rsidRDefault="00F673AD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DFD509" w14:textId="77777777" w:rsidR="00F673AD" w:rsidRPr="000F024E" w:rsidRDefault="00F673AD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9E921" w14:textId="77777777" w:rsidR="0009689A" w:rsidRDefault="0009689A" w:rsidP="00CE3999">
      <w:pPr>
        <w:pStyle w:val="BodyText2"/>
      </w:pPr>
      <w:r>
        <w:separator/>
      </w:r>
    </w:p>
  </w:footnote>
  <w:footnote w:type="continuationSeparator" w:id="0">
    <w:p w14:paraId="427484D2" w14:textId="77777777" w:rsidR="0009689A" w:rsidRDefault="0009689A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EEC0B" w14:textId="77777777" w:rsidR="00F673AD" w:rsidRDefault="00F673AD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6420DD4" w14:textId="77777777" w:rsidR="00F673AD" w:rsidRDefault="00F673AD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1961D2" w14:textId="603B0F00" w:rsidR="00F673AD" w:rsidRDefault="00F673AD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BCA8D08" w14:textId="77777777" w:rsidR="00F673AD" w:rsidRPr="004233E3" w:rsidRDefault="00F673AD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D612E" w14:textId="77777777" w:rsidR="00C3626E" w:rsidRDefault="00C3626E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C5CE24" w14:textId="77777777" w:rsidR="00C3626E" w:rsidRDefault="00C3626E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7823044" w14:textId="7A79700A" w:rsidR="00C3626E" w:rsidRDefault="00C3626E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8827DD7" w14:textId="77777777" w:rsidR="00C3626E" w:rsidRPr="00522BF8" w:rsidRDefault="00C3626E" w:rsidP="00522B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30709" w14:textId="77777777" w:rsidR="00C3626E" w:rsidRPr="008B4B10" w:rsidRDefault="00C3626E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ประเทศไทย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มหาชน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BA1C2D5" w14:textId="77777777" w:rsidR="00C3626E" w:rsidRPr="008B4B10" w:rsidRDefault="00C3626E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BC21B1" w14:textId="77777777" w:rsidR="00C3626E" w:rsidRPr="008B4B10" w:rsidRDefault="00C3626E" w:rsidP="005D004D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</w:rPr>
    </w:pPr>
    <w:r w:rsidRPr="008B4B10"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 w:rsidRPr="008B4B10">
      <w:rPr>
        <w:rFonts w:ascii="Angsana New" w:hAnsi="Angsana New" w:cs="Angsana New"/>
        <w:sz w:val="32"/>
        <w:szCs w:val="32"/>
        <w:cs/>
      </w:rPr>
      <w:t xml:space="preserve">วันที่ </w:t>
    </w:r>
    <w:r w:rsidRPr="008B4B10">
      <w:rPr>
        <w:rFonts w:ascii="Angsana New" w:hAnsi="Angsana New" w:cs="Angsana New"/>
        <w:sz w:val="32"/>
        <w:szCs w:val="32"/>
      </w:rPr>
      <w:t>31</w:t>
    </w:r>
    <w:r w:rsidRPr="008B4B10"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9</w:t>
    </w:r>
    <w:r w:rsidRPr="008B4B10">
      <w:rPr>
        <w:rFonts w:ascii="Angsana New" w:hAnsi="Angsana New" w:cs="Angsana New"/>
        <w:sz w:val="32"/>
        <w:szCs w:val="32"/>
        <w:cs/>
      </w:rPr>
      <w:t xml:space="preserve"> แ</w:t>
    </w:r>
    <w:r w:rsidRPr="008B4B10">
      <w:rPr>
        <w:rFonts w:ascii="Angsana New" w:hAnsi="Angsana New" w:cs="Angsana New" w:hint="cs"/>
        <w:sz w:val="32"/>
        <w:szCs w:val="32"/>
        <w:cs/>
      </w:rPr>
      <w:t xml:space="preserve">ละ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8</w:t>
    </w:r>
  </w:p>
  <w:p w14:paraId="07658BF9" w14:textId="77777777" w:rsidR="00C3626E" w:rsidRPr="008B4B10" w:rsidRDefault="00C3626E" w:rsidP="008B4B10">
    <w:pPr>
      <w:rPr>
        <w:sz w:val="32"/>
        <w:szCs w:val="32"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6E50FB6" wp14:editId="3C9885C5">
              <wp:simplePos x="0" y="0"/>
              <wp:positionH relativeFrom="column">
                <wp:posOffset>4463415</wp:posOffset>
              </wp:positionH>
              <wp:positionV relativeFrom="paragraph">
                <wp:posOffset>1786890</wp:posOffset>
              </wp:positionV>
              <wp:extent cx="3505200" cy="1371600"/>
              <wp:effectExtent l="81915" t="605790" r="22860" b="822960"/>
              <wp:wrapNone/>
              <wp:docPr id="2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6F5EB4" w14:textId="77777777" w:rsidR="00C3626E" w:rsidRDefault="00C3626E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460C8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50FB6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351.45pt;margin-top:140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" filled="f" stroked="f">
              <o:lock v:ext="edit" shapetype="t"/>
              <v:textbox style="mso-fit-shape-to-text:t">
                <w:txbxContent>
                  <w:p w14:paraId="0F6F5EB4" w14:textId="77777777" w:rsidR="00C3626E" w:rsidRDefault="00C3626E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8460C8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CA2B6" w14:textId="77777777" w:rsidR="00F673AD" w:rsidRPr="0042166C" w:rsidRDefault="00F673AD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BAF7DB" w14:textId="77777777" w:rsidR="00F673AD" w:rsidRDefault="00F673AD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C3814C" w14:textId="65B0AC86" w:rsidR="00F673AD" w:rsidRPr="0042166C" w:rsidRDefault="00F673AD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</w:p>
  <w:p w14:paraId="54441A4C" w14:textId="77777777" w:rsidR="00F673AD" w:rsidRPr="0042166C" w:rsidRDefault="00F673AD" w:rsidP="0042166C">
    <w:pPr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25FA9" w14:textId="77777777" w:rsidR="00F673AD" w:rsidRDefault="00F673AD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8C8D2B" w14:textId="77777777" w:rsidR="00F673AD" w:rsidRDefault="00F673AD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107BFE" w14:textId="77777777" w:rsidR="00F673AD" w:rsidRDefault="00F673AD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 xml:space="preserve">2549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>
      <w:rPr>
        <w:rFonts w:ascii="Angsana New" w:hAnsi="Angsana New" w:cs="Angsana New"/>
        <w:sz w:val="32"/>
        <w:szCs w:val="32"/>
      </w:rPr>
      <w:t>2548</w:t>
    </w:r>
  </w:p>
  <w:p w14:paraId="5171B18A" w14:textId="77777777" w:rsidR="00F673AD" w:rsidRPr="00EA7D87" w:rsidRDefault="00F673AD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39A3" w14:textId="77777777" w:rsidR="00F673AD" w:rsidRPr="00644D4B" w:rsidRDefault="00F673AD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B171920" w14:textId="77777777" w:rsidR="00F673AD" w:rsidRDefault="00F673AD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2BC4A8" w14:textId="3ECD8D7E" w:rsidR="00F673AD" w:rsidRPr="00644D4B" w:rsidRDefault="00F673AD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4A242750" w14:textId="77777777" w:rsidR="00F673AD" w:rsidRDefault="00F67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1"/>
  </w:num>
  <w:num w:numId="14">
    <w:abstractNumId w:val="22"/>
  </w:num>
  <w:num w:numId="15">
    <w:abstractNumId w:val="24"/>
  </w:num>
  <w:num w:numId="16">
    <w:abstractNumId w:val="13"/>
  </w:num>
  <w:num w:numId="17">
    <w:abstractNumId w:val="10"/>
  </w:num>
  <w:num w:numId="18">
    <w:abstractNumId w:val="21"/>
  </w:num>
  <w:num w:numId="19">
    <w:abstractNumId w:val="11"/>
  </w:num>
  <w:num w:numId="20">
    <w:abstractNumId w:val="12"/>
  </w:num>
  <w:num w:numId="21">
    <w:abstractNumId w:val="30"/>
  </w:num>
  <w:num w:numId="22">
    <w:abstractNumId w:val="26"/>
  </w:num>
  <w:num w:numId="23">
    <w:abstractNumId w:val="35"/>
  </w:num>
  <w:num w:numId="24">
    <w:abstractNumId w:val="33"/>
  </w:num>
  <w:num w:numId="25">
    <w:abstractNumId w:val="14"/>
  </w:num>
  <w:num w:numId="26">
    <w:abstractNumId w:val="29"/>
  </w:num>
  <w:num w:numId="27">
    <w:abstractNumId w:val="17"/>
  </w:num>
  <w:num w:numId="28">
    <w:abstractNumId w:val="16"/>
  </w:num>
  <w:num w:numId="29">
    <w:abstractNumId w:val="28"/>
  </w:num>
  <w:num w:numId="30">
    <w:abstractNumId w:val="15"/>
  </w:num>
  <w:num w:numId="31">
    <w:abstractNumId w:val="27"/>
  </w:num>
  <w:num w:numId="32">
    <w:abstractNumId w:val="32"/>
  </w:num>
  <w:num w:numId="33">
    <w:abstractNumId w:val="19"/>
  </w:num>
  <w:num w:numId="34">
    <w:abstractNumId w:val="36"/>
  </w:num>
  <w:num w:numId="35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08"/>
    <w:rsid w:val="00000053"/>
    <w:rsid w:val="0000062B"/>
    <w:rsid w:val="0000143A"/>
    <w:rsid w:val="00001627"/>
    <w:rsid w:val="0000185C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6D9"/>
    <w:rsid w:val="00006374"/>
    <w:rsid w:val="00007034"/>
    <w:rsid w:val="000073CB"/>
    <w:rsid w:val="00007A07"/>
    <w:rsid w:val="00010661"/>
    <w:rsid w:val="00010B8D"/>
    <w:rsid w:val="00010B8F"/>
    <w:rsid w:val="00010D7C"/>
    <w:rsid w:val="000114FF"/>
    <w:rsid w:val="00012399"/>
    <w:rsid w:val="00012E4B"/>
    <w:rsid w:val="00012FFE"/>
    <w:rsid w:val="00013B8D"/>
    <w:rsid w:val="00014212"/>
    <w:rsid w:val="00014896"/>
    <w:rsid w:val="00014BF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8D0"/>
    <w:rsid w:val="00020AC9"/>
    <w:rsid w:val="00020EF1"/>
    <w:rsid w:val="000210F1"/>
    <w:rsid w:val="000214B4"/>
    <w:rsid w:val="000219DB"/>
    <w:rsid w:val="00021BB9"/>
    <w:rsid w:val="00021C49"/>
    <w:rsid w:val="00022044"/>
    <w:rsid w:val="0002302B"/>
    <w:rsid w:val="0002319F"/>
    <w:rsid w:val="00023716"/>
    <w:rsid w:val="00023F4B"/>
    <w:rsid w:val="00024322"/>
    <w:rsid w:val="0002469D"/>
    <w:rsid w:val="000249C6"/>
    <w:rsid w:val="000258CF"/>
    <w:rsid w:val="00025CA1"/>
    <w:rsid w:val="00025CF9"/>
    <w:rsid w:val="00025DF1"/>
    <w:rsid w:val="00025EA0"/>
    <w:rsid w:val="00025EDF"/>
    <w:rsid w:val="00026787"/>
    <w:rsid w:val="000267E6"/>
    <w:rsid w:val="00026AB4"/>
    <w:rsid w:val="00026D9E"/>
    <w:rsid w:val="000275B5"/>
    <w:rsid w:val="000276AB"/>
    <w:rsid w:val="00027F0C"/>
    <w:rsid w:val="00031318"/>
    <w:rsid w:val="000316E2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458D"/>
    <w:rsid w:val="00034B9A"/>
    <w:rsid w:val="00034BA5"/>
    <w:rsid w:val="0003555A"/>
    <w:rsid w:val="0003581E"/>
    <w:rsid w:val="000359B9"/>
    <w:rsid w:val="00035B57"/>
    <w:rsid w:val="00036299"/>
    <w:rsid w:val="00036725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6F9"/>
    <w:rsid w:val="000417B7"/>
    <w:rsid w:val="000419E2"/>
    <w:rsid w:val="00041B7A"/>
    <w:rsid w:val="00042073"/>
    <w:rsid w:val="000421F1"/>
    <w:rsid w:val="00042CEE"/>
    <w:rsid w:val="0004340E"/>
    <w:rsid w:val="000442A6"/>
    <w:rsid w:val="0004496B"/>
    <w:rsid w:val="00044C00"/>
    <w:rsid w:val="00045033"/>
    <w:rsid w:val="00045630"/>
    <w:rsid w:val="000462E0"/>
    <w:rsid w:val="000468E1"/>
    <w:rsid w:val="00046EE3"/>
    <w:rsid w:val="000471F1"/>
    <w:rsid w:val="000500EF"/>
    <w:rsid w:val="00050556"/>
    <w:rsid w:val="00050591"/>
    <w:rsid w:val="0005074B"/>
    <w:rsid w:val="0005088C"/>
    <w:rsid w:val="000515E1"/>
    <w:rsid w:val="00051632"/>
    <w:rsid w:val="000518AE"/>
    <w:rsid w:val="00051947"/>
    <w:rsid w:val="00052F53"/>
    <w:rsid w:val="00053182"/>
    <w:rsid w:val="0005345D"/>
    <w:rsid w:val="00053788"/>
    <w:rsid w:val="00053873"/>
    <w:rsid w:val="00053F77"/>
    <w:rsid w:val="00054C31"/>
    <w:rsid w:val="00054E58"/>
    <w:rsid w:val="00054FFB"/>
    <w:rsid w:val="0005510F"/>
    <w:rsid w:val="0005527D"/>
    <w:rsid w:val="00055778"/>
    <w:rsid w:val="000558EA"/>
    <w:rsid w:val="00055F4E"/>
    <w:rsid w:val="00056259"/>
    <w:rsid w:val="0005692C"/>
    <w:rsid w:val="000569A7"/>
    <w:rsid w:val="00057AE3"/>
    <w:rsid w:val="00057CF3"/>
    <w:rsid w:val="00057EF8"/>
    <w:rsid w:val="00060899"/>
    <w:rsid w:val="00060F64"/>
    <w:rsid w:val="0006114F"/>
    <w:rsid w:val="000613F4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58C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A48"/>
    <w:rsid w:val="00070502"/>
    <w:rsid w:val="00070781"/>
    <w:rsid w:val="00070C1F"/>
    <w:rsid w:val="0007130A"/>
    <w:rsid w:val="0007220D"/>
    <w:rsid w:val="00072499"/>
    <w:rsid w:val="00072E64"/>
    <w:rsid w:val="000736D3"/>
    <w:rsid w:val="00073B52"/>
    <w:rsid w:val="00073D1B"/>
    <w:rsid w:val="00074B44"/>
    <w:rsid w:val="00075452"/>
    <w:rsid w:val="00075BE3"/>
    <w:rsid w:val="00076D17"/>
    <w:rsid w:val="0007719E"/>
    <w:rsid w:val="00077501"/>
    <w:rsid w:val="00077948"/>
    <w:rsid w:val="0007795B"/>
    <w:rsid w:val="00077C3F"/>
    <w:rsid w:val="00077E0E"/>
    <w:rsid w:val="00080252"/>
    <w:rsid w:val="00080671"/>
    <w:rsid w:val="0008074B"/>
    <w:rsid w:val="00080CD1"/>
    <w:rsid w:val="000811AF"/>
    <w:rsid w:val="000815E3"/>
    <w:rsid w:val="00081767"/>
    <w:rsid w:val="0008189D"/>
    <w:rsid w:val="00081D4A"/>
    <w:rsid w:val="0008272C"/>
    <w:rsid w:val="0008279A"/>
    <w:rsid w:val="00082DAD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831"/>
    <w:rsid w:val="00085F69"/>
    <w:rsid w:val="00086165"/>
    <w:rsid w:val="000867DA"/>
    <w:rsid w:val="00087487"/>
    <w:rsid w:val="0008797D"/>
    <w:rsid w:val="00090799"/>
    <w:rsid w:val="00090AA4"/>
    <w:rsid w:val="00091A2E"/>
    <w:rsid w:val="00091ECF"/>
    <w:rsid w:val="000921B2"/>
    <w:rsid w:val="00092D37"/>
    <w:rsid w:val="00093768"/>
    <w:rsid w:val="00093818"/>
    <w:rsid w:val="000942BC"/>
    <w:rsid w:val="00094862"/>
    <w:rsid w:val="00094AB2"/>
    <w:rsid w:val="0009517B"/>
    <w:rsid w:val="000952E4"/>
    <w:rsid w:val="000953E3"/>
    <w:rsid w:val="00095868"/>
    <w:rsid w:val="00095C06"/>
    <w:rsid w:val="00095D17"/>
    <w:rsid w:val="00095DBB"/>
    <w:rsid w:val="000961EF"/>
    <w:rsid w:val="0009689A"/>
    <w:rsid w:val="000974C8"/>
    <w:rsid w:val="000975CF"/>
    <w:rsid w:val="000978A5"/>
    <w:rsid w:val="00097DB4"/>
    <w:rsid w:val="000A0CAE"/>
    <w:rsid w:val="000A0F39"/>
    <w:rsid w:val="000A0F9F"/>
    <w:rsid w:val="000A1211"/>
    <w:rsid w:val="000A1D36"/>
    <w:rsid w:val="000A1F31"/>
    <w:rsid w:val="000A216F"/>
    <w:rsid w:val="000A26E2"/>
    <w:rsid w:val="000A2D6A"/>
    <w:rsid w:val="000A315A"/>
    <w:rsid w:val="000A3540"/>
    <w:rsid w:val="000A39BE"/>
    <w:rsid w:val="000A39E2"/>
    <w:rsid w:val="000A3A93"/>
    <w:rsid w:val="000A3F31"/>
    <w:rsid w:val="000A4427"/>
    <w:rsid w:val="000A48E1"/>
    <w:rsid w:val="000A4D0A"/>
    <w:rsid w:val="000A4EC5"/>
    <w:rsid w:val="000A5033"/>
    <w:rsid w:val="000A5336"/>
    <w:rsid w:val="000A54B9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7AB"/>
    <w:rsid w:val="000B07BD"/>
    <w:rsid w:val="000B0C2A"/>
    <w:rsid w:val="000B0CA4"/>
    <w:rsid w:val="000B0F78"/>
    <w:rsid w:val="000B0FF0"/>
    <w:rsid w:val="000B130C"/>
    <w:rsid w:val="000B17F7"/>
    <w:rsid w:val="000B18C8"/>
    <w:rsid w:val="000B1B8A"/>
    <w:rsid w:val="000B1C46"/>
    <w:rsid w:val="000B2268"/>
    <w:rsid w:val="000B266C"/>
    <w:rsid w:val="000B2925"/>
    <w:rsid w:val="000B2AF0"/>
    <w:rsid w:val="000B2D40"/>
    <w:rsid w:val="000B2E80"/>
    <w:rsid w:val="000B367D"/>
    <w:rsid w:val="000B376A"/>
    <w:rsid w:val="000B3A0C"/>
    <w:rsid w:val="000B3B08"/>
    <w:rsid w:val="000B4374"/>
    <w:rsid w:val="000B4532"/>
    <w:rsid w:val="000B4A56"/>
    <w:rsid w:val="000B4C0E"/>
    <w:rsid w:val="000B4D5A"/>
    <w:rsid w:val="000B5E87"/>
    <w:rsid w:val="000B6119"/>
    <w:rsid w:val="000B6895"/>
    <w:rsid w:val="000B6F61"/>
    <w:rsid w:val="000B7546"/>
    <w:rsid w:val="000C02EB"/>
    <w:rsid w:val="000C03EB"/>
    <w:rsid w:val="000C06F0"/>
    <w:rsid w:val="000C0A47"/>
    <w:rsid w:val="000C0C2C"/>
    <w:rsid w:val="000C0FA1"/>
    <w:rsid w:val="000C1103"/>
    <w:rsid w:val="000C17A1"/>
    <w:rsid w:val="000C1982"/>
    <w:rsid w:val="000C1CE4"/>
    <w:rsid w:val="000C22EC"/>
    <w:rsid w:val="000C2558"/>
    <w:rsid w:val="000C25E2"/>
    <w:rsid w:val="000C2D74"/>
    <w:rsid w:val="000C2D7C"/>
    <w:rsid w:val="000C36BC"/>
    <w:rsid w:val="000C38B1"/>
    <w:rsid w:val="000C4398"/>
    <w:rsid w:val="000C454E"/>
    <w:rsid w:val="000C4C96"/>
    <w:rsid w:val="000C4F90"/>
    <w:rsid w:val="000C555E"/>
    <w:rsid w:val="000C5C34"/>
    <w:rsid w:val="000C5C38"/>
    <w:rsid w:val="000C6356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88A"/>
    <w:rsid w:val="000D3650"/>
    <w:rsid w:val="000D4036"/>
    <w:rsid w:val="000D446B"/>
    <w:rsid w:val="000D4BFA"/>
    <w:rsid w:val="000D4F03"/>
    <w:rsid w:val="000D50F4"/>
    <w:rsid w:val="000D56CE"/>
    <w:rsid w:val="000D5BBF"/>
    <w:rsid w:val="000D5D55"/>
    <w:rsid w:val="000D5FE5"/>
    <w:rsid w:val="000D68FA"/>
    <w:rsid w:val="000D6AE1"/>
    <w:rsid w:val="000D7353"/>
    <w:rsid w:val="000D765B"/>
    <w:rsid w:val="000D787D"/>
    <w:rsid w:val="000D7D92"/>
    <w:rsid w:val="000E030B"/>
    <w:rsid w:val="000E0619"/>
    <w:rsid w:val="000E0F46"/>
    <w:rsid w:val="000E122B"/>
    <w:rsid w:val="000E198B"/>
    <w:rsid w:val="000E1A06"/>
    <w:rsid w:val="000E21FE"/>
    <w:rsid w:val="000E276F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D58"/>
    <w:rsid w:val="000E7F37"/>
    <w:rsid w:val="000F024E"/>
    <w:rsid w:val="000F0522"/>
    <w:rsid w:val="000F10B5"/>
    <w:rsid w:val="000F15D0"/>
    <w:rsid w:val="000F2C54"/>
    <w:rsid w:val="000F2F09"/>
    <w:rsid w:val="000F347D"/>
    <w:rsid w:val="000F37B4"/>
    <w:rsid w:val="000F4691"/>
    <w:rsid w:val="000F4A62"/>
    <w:rsid w:val="000F505B"/>
    <w:rsid w:val="000F509B"/>
    <w:rsid w:val="000F566B"/>
    <w:rsid w:val="000F5ABA"/>
    <w:rsid w:val="000F5B73"/>
    <w:rsid w:val="000F5F0B"/>
    <w:rsid w:val="000F6194"/>
    <w:rsid w:val="000F6569"/>
    <w:rsid w:val="000F6F3B"/>
    <w:rsid w:val="000F7433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6BB"/>
    <w:rsid w:val="00102D8E"/>
    <w:rsid w:val="00102E8A"/>
    <w:rsid w:val="00103B18"/>
    <w:rsid w:val="00104060"/>
    <w:rsid w:val="00104346"/>
    <w:rsid w:val="0010450D"/>
    <w:rsid w:val="0010464A"/>
    <w:rsid w:val="00104B01"/>
    <w:rsid w:val="00104E8F"/>
    <w:rsid w:val="001053A8"/>
    <w:rsid w:val="00105A1A"/>
    <w:rsid w:val="00105C4C"/>
    <w:rsid w:val="00105EDE"/>
    <w:rsid w:val="00106115"/>
    <w:rsid w:val="001065D9"/>
    <w:rsid w:val="0010781D"/>
    <w:rsid w:val="00107CB4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3E6A"/>
    <w:rsid w:val="001140B2"/>
    <w:rsid w:val="00114315"/>
    <w:rsid w:val="00114853"/>
    <w:rsid w:val="00115D3C"/>
    <w:rsid w:val="00116CCB"/>
    <w:rsid w:val="00116FF4"/>
    <w:rsid w:val="00117031"/>
    <w:rsid w:val="001176FE"/>
    <w:rsid w:val="00117DDB"/>
    <w:rsid w:val="00117FCA"/>
    <w:rsid w:val="001208C6"/>
    <w:rsid w:val="00120ECF"/>
    <w:rsid w:val="001212EA"/>
    <w:rsid w:val="00121543"/>
    <w:rsid w:val="00121F39"/>
    <w:rsid w:val="00122106"/>
    <w:rsid w:val="00122607"/>
    <w:rsid w:val="0012307E"/>
    <w:rsid w:val="00123350"/>
    <w:rsid w:val="00123416"/>
    <w:rsid w:val="00123469"/>
    <w:rsid w:val="001238B1"/>
    <w:rsid w:val="00123BAA"/>
    <w:rsid w:val="00123C50"/>
    <w:rsid w:val="00123F11"/>
    <w:rsid w:val="00124408"/>
    <w:rsid w:val="00124546"/>
    <w:rsid w:val="0012463C"/>
    <w:rsid w:val="00124F12"/>
    <w:rsid w:val="00125001"/>
    <w:rsid w:val="00125063"/>
    <w:rsid w:val="001251CE"/>
    <w:rsid w:val="0012537A"/>
    <w:rsid w:val="001253D6"/>
    <w:rsid w:val="001253E6"/>
    <w:rsid w:val="00125F8C"/>
    <w:rsid w:val="001264A1"/>
    <w:rsid w:val="00126656"/>
    <w:rsid w:val="00126812"/>
    <w:rsid w:val="00126D1D"/>
    <w:rsid w:val="0012746F"/>
    <w:rsid w:val="00127514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3305"/>
    <w:rsid w:val="0013378B"/>
    <w:rsid w:val="00133AC6"/>
    <w:rsid w:val="00134FFB"/>
    <w:rsid w:val="00135761"/>
    <w:rsid w:val="001361BE"/>
    <w:rsid w:val="00136BFB"/>
    <w:rsid w:val="00136D27"/>
    <w:rsid w:val="001373D3"/>
    <w:rsid w:val="0013767A"/>
    <w:rsid w:val="00137AF3"/>
    <w:rsid w:val="00140AC3"/>
    <w:rsid w:val="00141130"/>
    <w:rsid w:val="00141256"/>
    <w:rsid w:val="00141595"/>
    <w:rsid w:val="001415AF"/>
    <w:rsid w:val="00141D52"/>
    <w:rsid w:val="0014212D"/>
    <w:rsid w:val="00142A59"/>
    <w:rsid w:val="001432E5"/>
    <w:rsid w:val="00143379"/>
    <w:rsid w:val="001434E3"/>
    <w:rsid w:val="001435F3"/>
    <w:rsid w:val="00143924"/>
    <w:rsid w:val="00143A88"/>
    <w:rsid w:val="00143C5E"/>
    <w:rsid w:val="00144494"/>
    <w:rsid w:val="0014474F"/>
    <w:rsid w:val="001447CA"/>
    <w:rsid w:val="0014480E"/>
    <w:rsid w:val="00144B54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47B98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EE4"/>
    <w:rsid w:val="001521D2"/>
    <w:rsid w:val="0015258D"/>
    <w:rsid w:val="001529EE"/>
    <w:rsid w:val="001529FA"/>
    <w:rsid w:val="001530C3"/>
    <w:rsid w:val="0015377E"/>
    <w:rsid w:val="0015392F"/>
    <w:rsid w:val="00153CA6"/>
    <w:rsid w:val="001542B8"/>
    <w:rsid w:val="001543DD"/>
    <w:rsid w:val="00154851"/>
    <w:rsid w:val="00154D13"/>
    <w:rsid w:val="00154D80"/>
    <w:rsid w:val="00155377"/>
    <w:rsid w:val="0015588E"/>
    <w:rsid w:val="00155C02"/>
    <w:rsid w:val="00155C4B"/>
    <w:rsid w:val="0015620C"/>
    <w:rsid w:val="001567CC"/>
    <w:rsid w:val="001567F6"/>
    <w:rsid w:val="00156C34"/>
    <w:rsid w:val="00156E44"/>
    <w:rsid w:val="00156E4B"/>
    <w:rsid w:val="00156F10"/>
    <w:rsid w:val="00157091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221C"/>
    <w:rsid w:val="00162262"/>
    <w:rsid w:val="001623CA"/>
    <w:rsid w:val="0016241E"/>
    <w:rsid w:val="0016254A"/>
    <w:rsid w:val="00162729"/>
    <w:rsid w:val="00162781"/>
    <w:rsid w:val="0016300B"/>
    <w:rsid w:val="00163048"/>
    <w:rsid w:val="001639AD"/>
    <w:rsid w:val="00163FD1"/>
    <w:rsid w:val="0016415B"/>
    <w:rsid w:val="00164220"/>
    <w:rsid w:val="001648AB"/>
    <w:rsid w:val="001648AD"/>
    <w:rsid w:val="001649C5"/>
    <w:rsid w:val="00164A60"/>
    <w:rsid w:val="00164E55"/>
    <w:rsid w:val="0016525B"/>
    <w:rsid w:val="00165261"/>
    <w:rsid w:val="00165DEE"/>
    <w:rsid w:val="00165E11"/>
    <w:rsid w:val="00165F63"/>
    <w:rsid w:val="00166124"/>
    <w:rsid w:val="0016635E"/>
    <w:rsid w:val="00166785"/>
    <w:rsid w:val="00166A69"/>
    <w:rsid w:val="00166BCC"/>
    <w:rsid w:val="00167732"/>
    <w:rsid w:val="0016786E"/>
    <w:rsid w:val="0016797B"/>
    <w:rsid w:val="0017012D"/>
    <w:rsid w:val="001706E5"/>
    <w:rsid w:val="00170E0E"/>
    <w:rsid w:val="00170F60"/>
    <w:rsid w:val="00170F87"/>
    <w:rsid w:val="0017101B"/>
    <w:rsid w:val="00172187"/>
    <w:rsid w:val="00173001"/>
    <w:rsid w:val="001731A8"/>
    <w:rsid w:val="001734AD"/>
    <w:rsid w:val="001736D4"/>
    <w:rsid w:val="00173D7E"/>
    <w:rsid w:val="00173E63"/>
    <w:rsid w:val="001741CF"/>
    <w:rsid w:val="00174247"/>
    <w:rsid w:val="00174527"/>
    <w:rsid w:val="00174745"/>
    <w:rsid w:val="00174AC2"/>
    <w:rsid w:val="00175512"/>
    <w:rsid w:val="00175B81"/>
    <w:rsid w:val="001761E1"/>
    <w:rsid w:val="0017667C"/>
    <w:rsid w:val="001766CA"/>
    <w:rsid w:val="00176CB9"/>
    <w:rsid w:val="00177559"/>
    <w:rsid w:val="00177610"/>
    <w:rsid w:val="00177E75"/>
    <w:rsid w:val="0018049A"/>
    <w:rsid w:val="0018098D"/>
    <w:rsid w:val="001809DA"/>
    <w:rsid w:val="00180A62"/>
    <w:rsid w:val="00180D5C"/>
    <w:rsid w:val="0018163C"/>
    <w:rsid w:val="0018178C"/>
    <w:rsid w:val="001819DC"/>
    <w:rsid w:val="00181D5F"/>
    <w:rsid w:val="00182133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68B"/>
    <w:rsid w:val="0018490C"/>
    <w:rsid w:val="00184EB6"/>
    <w:rsid w:val="00184F64"/>
    <w:rsid w:val="0018503A"/>
    <w:rsid w:val="0018582E"/>
    <w:rsid w:val="00185B9B"/>
    <w:rsid w:val="00185E37"/>
    <w:rsid w:val="00185F85"/>
    <w:rsid w:val="00185FEF"/>
    <w:rsid w:val="0018647B"/>
    <w:rsid w:val="001871B1"/>
    <w:rsid w:val="00187216"/>
    <w:rsid w:val="00187CD4"/>
    <w:rsid w:val="00190020"/>
    <w:rsid w:val="00190200"/>
    <w:rsid w:val="001908F1"/>
    <w:rsid w:val="00191824"/>
    <w:rsid w:val="00191CDB"/>
    <w:rsid w:val="0019244A"/>
    <w:rsid w:val="00193265"/>
    <w:rsid w:val="00193619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A0310"/>
    <w:rsid w:val="001A0712"/>
    <w:rsid w:val="001A0734"/>
    <w:rsid w:val="001A0D08"/>
    <w:rsid w:val="001A1076"/>
    <w:rsid w:val="001A1270"/>
    <w:rsid w:val="001A1DB4"/>
    <w:rsid w:val="001A1FC8"/>
    <w:rsid w:val="001A2AD5"/>
    <w:rsid w:val="001A2F5E"/>
    <w:rsid w:val="001A335B"/>
    <w:rsid w:val="001A33D4"/>
    <w:rsid w:val="001A34F2"/>
    <w:rsid w:val="001A3C06"/>
    <w:rsid w:val="001A41B9"/>
    <w:rsid w:val="001A4514"/>
    <w:rsid w:val="001A489F"/>
    <w:rsid w:val="001A4DA8"/>
    <w:rsid w:val="001A52F6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F85"/>
    <w:rsid w:val="001B022A"/>
    <w:rsid w:val="001B05CE"/>
    <w:rsid w:val="001B085D"/>
    <w:rsid w:val="001B0C12"/>
    <w:rsid w:val="001B0D9F"/>
    <w:rsid w:val="001B10C2"/>
    <w:rsid w:val="001B14AD"/>
    <w:rsid w:val="001B1848"/>
    <w:rsid w:val="001B1868"/>
    <w:rsid w:val="001B1E72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4FEB"/>
    <w:rsid w:val="001B593A"/>
    <w:rsid w:val="001B5A5D"/>
    <w:rsid w:val="001B5DB8"/>
    <w:rsid w:val="001B5E50"/>
    <w:rsid w:val="001B63C1"/>
    <w:rsid w:val="001B6869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B02"/>
    <w:rsid w:val="001C2CB6"/>
    <w:rsid w:val="001C3069"/>
    <w:rsid w:val="001C30E3"/>
    <w:rsid w:val="001C3510"/>
    <w:rsid w:val="001C36C9"/>
    <w:rsid w:val="001C43A4"/>
    <w:rsid w:val="001C4429"/>
    <w:rsid w:val="001C4673"/>
    <w:rsid w:val="001C4A21"/>
    <w:rsid w:val="001C4B3B"/>
    <w:rsid w:val="001C4BE3"/>
    <w:rsid w:val="001C4FAB"/>
    <w:rsid w:val="001C50DE"/>
    <w:rsid w:val="001C6A20"/>
    <w:rsid w:val="001C7A32"/>
    <w:rsid w:val="001D000F"/>
    <w:rsid w:val="001D0D3B"/>
    <w:rsid w:val="001D0D69"/>
    <w:rsid w:val="001D1971"/>
    <w:rsid w:val="001D267B"/>
    <w:rsid w:val="001D31EA"/>
    <w:rsid w:val="001D357F"/>
    <w:rsid w:val="001D370F"/>
    <w:rsid w:val="001D3F06"/>
    <w:rsid w:val="001D40A1"/>
    <w:rsid w:val="001D477C"/>
    <w:rsid w:val="001D48C4"/>
    <w:rsid w:val="001D56D9"/>
    <w:rsid w:val="001D5B3F"/>
    <w:rsid w:val="001D605F"/>
    <w:rsid w:val="001D629A"/>
    <w:rsid w:val="001D68D4"/>
    <w:rsid w:val="001D7435"/>
    <w:rsid w:val="001D771C"/>
    <w:rsid w:val="001E0186"/>
    <w:rsid w:val="001E0274"/>
    <w:rsid w:val="001E031D"/>
    <w:rsid w:val="001E038A"/>
    <w:rsid w:val="001E042B"/>
    <w:rsid w:val="001E05E5"/>
    <w:rsid w:val="001E09B4"/>
    <w:rsid w:val="001E0CD6"/>
    <w:rsid w:val="001E0E6E"/>
    <w:rsid w:val="001E1221"/>
    <w:rsid w:val="001E26FA"/>
    <w:rsid w:val="001E2DB7"/>
    <w:rsid w:val="001E30C8"/>
    <w:rsid w:val="001E3373"/>
    <w:rsid w:val="001E3FBE"/>
    <w:rsid w:val="001E408B"/>
    <w:rsid w:val="001E472F"/>
    <w:rsid w:val="001E49F1"/>
    <w:rsid w:val="001E4DA1"/>
    <w:rsid w:val="001E5555"/>
    <w:rsid w:val="001E594E"/>
    <w:rsid w:val="001E6411"/>
    <w:rsid w:val="001E6E3F"/>
    <w:rsid w:val="001E7205"/>
    <w:rsid w:val="001E726D"/>
    <w:rsid w:val="001E7C8F"/>
    <w:rsid w:val="001F008A"/>
    <w:rsid w:val="001F0B17"/>
    <w:rsid w:val="001F0CFB"/>
    <w:rsid w:val="001F0F11"/>
    <w:rsid w:val="001F1BC2"/>
    <w:rsid w:val="001F1C86"/>
    <w:rsid w:val="001F1CA4"/>
    <w:rsid w:val="001F21A1"/>
    <w:rsid w:val="001F233D"/>
    <w:rsid w:val="001F27AA"/>
    <w:rsid w:val="001F2A30"/>
    <w:rsid w:val="001F2A69"/>
    <w:rsid w:val="001F3041"/>
    <w:rsid w:val="001F364B"/>
    <w:rsid w:val="001F3967"/>
    <w:rsid w:val="001F3ACC"/>
    <w:rsid w:val="001F41E7"/>
    <w:rsid w:val="001F4221"/>
    <w:rsid w:val="001F43A9"/>
    <w:rsid w:val="001F553E"/>
    <w:rsid w:val="001F585B"/>
    <w:rsid w:val="001F63DD"/>
    <w:rsid w:val="001F679F"/>
    <w:rsid w:val="001F6D48"/>
    <w:rsid w:val="001F6F38"/>
    <w:rsid w:val="001F7419"/>
    <w:rsid w:val="001F7996"/>
    <w:rsid w:val="001F7B5D"/>
    <w:rsid w:val="001F7C82"/>
    <w:rsid w:val="002005F6"/>
    <w:rsid w:val="00200735"/>
    <w:rsid w:val="002008D3"/>
    <w:rsid w:val="00200966"/>
    <w:rsid w:val="002009F2"/>
    <w:rsid w:val="00201C6A"/>
    <w:rsid w:val="00201F1B"/>
    <w:rsid w:val="00201F93"/>
    <w:rsid w:val="00202685"/>
    <w:rsid w:val="00202BAB"/>
    <w:rsid w:val="0020313B"/>
    <w:rsid w:val="00203273"/>
    <w:rsid w:val="0020380D"/>
    <w:rsid w:val="002038C6"/>
    <w:rsid w:val="00203D33"/>
    <w:rsid w:val="00203DFC"/>
    <w:rsid w:val="00205224"/>
    <w:rsid w:val="002054DC"/>
    <w:rsid w:val="00205798"/>
    <w:rsid w:val="00205F2D"/>
    <w:rsid w:val="0020601F"/>
    <w:rsid w:val="00206570"/>
    <w:rsid w:val="002066B4"/>
    <w:rsid w:val="002070BB"/>
    <w:rsid w:val="002070F6"/>
    <w:rsid w:val="00207102"/>
    <w:rsid w:val="0020753F"/>
    <w:rsid w:val="00207876"/>
    <w:rsid w:val="00207BDB"/>
    <w:rsid w:val="002111BA"/>
    <w:rsid w:val="002117FF"/>
    <w:rsid w:val="00211CA2"/>
    <w:rsid w:val="00211CD2"/>
    <w:rsid w:val="0021293D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FC5"/>
    <w:rsid w:val="0021633A"/>
    <w:rsid w:val="00216A1E"/>
    <w:rsid w:val="00216D29"/>
    <w:rsid w:val="00216F7A"/>
    <w:rsid w:val="002170F9"/>
    <w:rsid w:val="002171E0"/>
    <w:rsid w:val="00217697"/>
    <w:rsid w:val="002200A8"/>
    <w:rsid w:val="002204CE"/>
    <w:rsid w:val="00220C06"/>
    <w:rsid w:val="00220C49"/>
    <w:rsid w:val="00221105"/>
    <w:rsid w:val="0022113D"/>
    <w:rsid w:val="00221275"/>
    <w:rsid w:val="00221D92"/>
    <w:rsid w:val="00221DB6"/>
    <w:rsid w:val="00222632"/>
    <w:rsid w:val="00222E60"/>
    <w:rsid w:val="002233E2"/>
    <w:rsid w:val="00223424"/>
    <w:rsid w:val="002238EE"/>
    <w:rsid w:val="00223D2D"/>
    <w:rsid w:val="00223EE7"/>
    <w:rsid w:val="00225047"/>
    <w:rsid w:val="00225362"/>
    <w:rsid w:val="002259F6"/>
    <w:rsid w:val="00225BDF"/>
    <w:rsid w:val="00225E4A"/>
    <w:rsid w:val="0022666F"/>
    <w:rsid w:val="00226B69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6D0"/>
    <w:rsid w:val="00231D42"/>
    <w:rsid w:val="00231DB5"/>
    <w:rsid w:val="002321A1"/>
    <w:rsid w:val="002324F7"/>
    <w:rsid w:val="00232533"/>
    <w:rsid w:val="00232E01"/>
    <w:rsid w:val="00232E80"/>
    <w:rsid w:val="00232F14"/>
    <w:rsid w:val="00233004"/>
    <w:rsid w:val="0023312E"/>
    <w:rsid w:val="0023352A"/>
    <w:rsid w:val="00233B89"/>
    <w:rsid w:val="00234191"/>
    <w:rsid w:val="00234591"/>
    <w:rsid w:val="002348C9"/>
    <w:rsid w:val="00234B19"/>
    <w:rsid w:val="00234EA5"/>
    <w:rsid w:val="00235730"/>
    <w:rsid w:val="00235ED3"/>
    <w:rsid w:val="0023603F"/>
    <w:rsid w:val="002365C6"/>
    <w:rsid w:val="00236D85"/>
    <w:rsid w:val="00237252"/>
    <w:rsid w:val="002378B9"/>
    <w:rsid w:val="002379CD"/>
    <w:rsid w:val="00237A92"/>
    <w:rsid w:val="00240800"/>
    <w:rsid w:val="00240889"/>
    <w:rsid w:val="00240895"/>
    <w:rsid w:val="00240A86"/>
    <w:rsid w:val="00240D08"/>
    <w:rsid w:val="00240FF9"/>
    <w:rsid w:val="00241306"/>
    <w:rsid w:val="0024146B"/>
    <w:rsid w:val="00241F1B"/>
    <w:rsid w:val="00242989"/>
    <w:rsid w:val="00242BD9"/>
    <w:rsid w:val="00243341"/>
    <w:rsid w:val="00244277"/>
    <w:rsid w:val="00244704"/>
    <w:rsid w:val="00244730"/>
    <w:rsid w:val="0024476B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90A"/>
    <w:rsid w:val="00246F56"/>
    <w:rsid w:val="00246FF3"/>
    <w:rsid w:val="00247069"/>
    <w:rsid w:val="00247163"/>
    <w:rsid w:val="00247317"/>
    <w:rsid w:val="00250238"/>
    <w:rsid w:val="00250934"/>
    <w:rsid w:val="00250E0B"/>
    <w:rsid w:val="00250E23"/>
    <w:rsid w:val="00251064"/>
    <w:rsid w:val="00251292"/>
    <w:rsid w:val="002518DE"/>
    <w:rsid w:val="00251AE8"/>
    <w:rsid w:val="00251AFD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A6C"/>
    <w:rsid w:val="00255F2F"/>
    <w:rsid w:val="00255F77"/>
    <w:rsid w:val="002566F5"/>
    <w:rsid w:val="00256E3E"/>
    <w:rsid w:val="00257086"/>
    <w:rsid w:val="002579EE"/>
    <w:rsid w:val="00257ABD"/>
    <w:rsid w:val="0026070E"/>
    <w:rsid w:val="002608B2"/>
    <w:rsid w:val="00260DB2"/>
    <w:rsid w:val="00260F51"/>
    <w:rsid w:val="002611A7"/>
    <w:rsid w:val="0026190F"/>
    <w:rsid w:val="002619F0"/>
    <w:rsid w:val="002624CF"/>
    <w:rsid w:val="002625C8"/>
    <w:rsid w:val="00262A76"/>
    <w:rsid w:val="00262C78"/>
    <w:rsid w:val="002632F2"/>
    <w:rsid w:val="00263A72"/>
    <w:rsid w:val="00263FDE"/>
    <w:rsid w:val="002641A0"/>
    <w:rsid w:val="002644F1"/>
    <w:rsid w:val="00264E6E"/>
    <w:rsid w:val="00264E77"/>
    <w:rsid w:val="002651F9"/>
    <w:rsid w:val="002655DB"/>
    <w:rsid w:val="002656D1"/>
    <w:rsid w:val="00265797"/>
    <w:rsid w:val="002658BC"/>
    <w:rsid w:val="00265A1A"/>
    <w:rsid w:val="00265F82"/>
    <w:rsid w:val="002662B2"/>
    <w:rsid w:val="00266668"/>
    <w:rsid w:val="0026709E"/>
    <w:rsid w:val="00267138"/>
    <w:rsid w:val="002677F1"/>
    <w:rsid w:val="00267E20"/>
    <w:rsid w:val="00270055"/>
    <w:rsid w:val="00271280"/>
    <w:rsid w:val="002717FC"/>
    <w:rsid w:val="0027195A"/>
    <w:rsid w:val="00271E38"/>
    <w:rsid w:val="00271F32"/>
    <w:rsid w:val="00271FE8"/>
    <w:rsid w:val="00272D85"/>
    <w:rsid w:val="00273780"/>
    <w:rsid w:val="002742AA"/>
    <w:rsid w:val="002745DD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14F9"/>
    <w:rsid w:val="002815F3"/>
    <w:rsid w:val="00282087"/>
    <w:rsid w:val="0028244D"/>
    <w:rsid w:val="00282C25"/>
    <w:rsid w:val="00283271"/>
    <w:rsid w:val="00283635"/>
    <w:rsid w:val="0028398E"/>
    <w:rsid w:val="00283B78"/>
    <w:rsid w:val="0028419E"/>
    <w:rsid w:val="00284336"/>
    <w:rsid w:val="0028464D"/>
    <w:rsid w:val="0028487B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C8C"/>
    <w:rsid w:val="00287E6D"/>
    <w:rsid w:val="00290244"/>
    <w:rsid w:val="00290470"/>
    <w:rsid w:val="002913D2"/>
    <w:rsid w:val="002917A0"/>
    <w:rsid w:val="0029191E"/>
    <w:rsid w:val="00291FBB"/>
    <w:rsid w:val="00293D72"/>
    <w:rsid w:val="0029400A"/>
    <w:rsid w:val="0029489A"/>
    <w:rsid w:val="002949E4"/>
    <w:rsid w:val="00294A2E"/>
    <w:rsid w:val="00294F10"/>
    <w:rsid w:val="002951E0"/>
    <w:rsid w:val="002951EE"/>
    <w:rsid w:val="0029543D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1ABA"/>
    <w:rsid w:val="002A2A4D"/>
    <w:rsid w:val="002A2CBB"/>
    <w:rsid w:val="002A2F17"/>
    <w:rsid w:val="002A2FC7"/>
    <w:rsid w:val="002A31A0"/>
    <w:rsid w:val="002A3225"/>
    <w:rsid w:val="002A33DD"/>
    <w:rsid w:val="002A344E"/>
    <w:rsid w:val="002A4632"/>
    <w:rsid w:val="002A46CB"/>
    <w:rsid w:val="002A4FF4"/>
    <w:rsid w:val="002A5213"/>
    <w:rsid w:val="002A52BD"/>
    <w:rsid w:val="002A601C"/>
    <w:rsid w:val="002A63B4"/>
    <w:rsid w:val="002A7325"/>
    <w:rsid w:val="002A7A0D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2BCF"/>
    <w:rsid w:val="002B3432"/>
    <w:rsid w:val="002B37DA"/>
    <w:rsid w:val="002B3F9B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A8D"/>
    <w:rsid w:val="002B7B5E"/>
    <w:rsid w:val="002B7FB9"/>
    <w:rsid w:val="002C00C9"/>
    <w:rsid w:val="002C086A"/>
    <w:rsid w:val="002C090C"/>
    <w:rsid w:val="002C0910"/>
    <w:rsid w:val="002C181E"/>
    <w:rsid w:val="002C1985"/>
    <w:rsid w:val="002C211D"/>
    <w:rsid w:val="002C269C"/>
    <w:rsid w:val="002C273C"/>
    <w:rsid w:val="002C2E3F"/>
    <w:rsid w:val="002C2FD1"/>
    <w:rsid w:val="002C3B33"/>
    <w:rsid w:val="002C3C78"/>
    <w:rsid w:val="002C3E04"/>
    <w:rsid w:val="002C40D2"/>
    <w:rsid w:val="002C43CB"/>
    <w:rsid w:val="002C459C"/>
    <w:rsid w:val="002C479E"/>
    <w:rsid w:val="002C506A"/>
    <w:rsid w:val="002C50E9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1BF8"/>
    <w:rsid w:val="002D297B"/>
    <w:rsid w:val="002D3262"/>
    <w:rsid w:val="002D37A2"/>
    <w:rsid w:val="002D4182"/>
    <w:rsid w:val="002D4223"/>
    <w:rsid w:val="002D424A"/>
    <w:rsid w:val="002D42C7"/>
    <w:rsid w:val="002D455F"/>
    <w:rsid w:val="002D4A6D"/>
    <w:rsid w:val="002D4E78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9D"/>
    <w:rsid w:val="002E13E9"/>
    <w:rsid w:val="002E15A2"/>
    <w:rsid w:val="002E16EC"/>
    <w:rsid w:val="002E1B74"/>
    <w:rsid w:val="002E1D15"/>
    <w:rsid w:val="002E1EFC"/>
    <w:rsid w:val="002E2199"/>
    <w:rsid w:val="002E238E"/>
    <w:rsid w:val="002E2885"/>
    <w:rsid w:val="002E2BA7"/>
    <w:rsid w:val="002E30C8"/>
    <w:rsid w:val="002E3330"/>
    <w:rsid w:val="002E38B7"/>
    <w:rsid w:val="002E3A9E"/>
    <w:rsid w:val="002E3DF3"/>
    <w:rsid w:val="002E3EA2"/>
    <w:rsid w:val="002E3F86"/>
    <w:rsid w:val="002E40AB"/>
    <w:rsid w:val="002E45AE"/>
    <w:rsid w:val="002E47AA"/>
    <w:rsid w:val="002E481F"/>
    <w:rsid w:val="002E4910"/>
    <w:rsid w:val="002E5008"/>
    <w:rsid w:val="002E54C0"/>
    <w:rsid w:val="002E5656"/>
    <w:rsid w:val="002E5867"/>
    <w:rsid w:val="002E5C94"/>
    <w:rsid w:val="002E5D9D"/>
    <w:rsid w:val="002E6AF6"/>
    <w:rsid w:val="002E6C6F"/>
    <w:rsid w:val="002E77B3"/>
    <w:rsid w:val="002F035F"/>
    <w:rsid w:val="002F0468"/>
    <w:rsid w:val="002F0666"/>
    <w:rsid w:val="002F0CCB"/>
    <w:rsid w:val="002F14A2"/>
    <w:rsid w:val="002F188B"/>
    <w:rsid w:val="002F1B2E"/>
    <w:rsid w:val="002F1DD3"/>
    <w:rsid w:val="002F1ECD"/>
    <w:rsid w:val="002F2CBB"/>
    <w:rsid w:val="002F2D86"/>
    <w:rsid w:val="002F2D9F"/>
    <w:rsid w:val="002F3682"/>
    <w:rsid w:val="002F3749"/>
    <w:rsid w:val="002F43EA"/>
    <w:rsid w:val="002F455D"/>
    <w:rsid w:val="002F4E20"/>
    <w:rsid w:val="002F50A2"/>
    <w:rsid w:val="002F523E"/>
    <w:rsid w:val="002F5BD5"/>
    <w:rsid w:val="002F6A0F"/>
    <w:rsid w:val="002F6CFF"/>
    <w:rsid w:val="002F707B"/>
    <w:rsid w:val="002F7C72"/>
    <w:rsid w:val="002F7C88"/>
    <w:rsid w:val="002F7D96"/>
    <w:rsid w:val="00300531"/>
    <w:rsid w:val="00300D80"/>
    <w:rsid w:val="0030118C"/>
    <w:rsid w:val="003018EE"/>
    <w:rsid w:val="00301B44"/>
    <w:rsid w:val="00301BC7"/>
    <w:rsid w:val="00302EA1"/>
    <w:rsid w:val="00302FD3"/>
    <w:rsid w:val="003034EA"/>
    <w:rsid w:val="003039EF"/>
    <w:rsid w:val="00303E83"/>
    <w:rsid w:val="00304195"/>
    <w:rsid w:val="003041E9"/>
    <w:rsid w:val="003050E2"/>
    <w:rsid w:val="003051C5"/>
    <w:rsid w:val="003058A9"/>
    <w:rsid w:val="003058F3"/>
    <w:rsid w:val="0030632D"/>
    <w:rsid w:val="00306386"/>
    <w:rsid w:val="00306C9C"/>
    <w:rsid w:val="00306DF3"/>
    <w:rsid w:val="00306E3A"/>
    <w:rsid w:val="00306E66"/>
    <w:rsid w:val="00307682"/>
    <w:rsid w:val="00310207"/>
    <w:rsid w:val="003109BB"/>
    <w:rsid w:val="003109E2"/>
    <w:rsid w:val="00310B25"/>
    <w:rsid w:val="00310B71"/>
    <w:rsid w:val="00310E10"/>
    <w:rsid w:val="003112C6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4D9"/>
    <w:rsid w:val="00315F98"/>
    <w:rsid w:val="003164B0"/>
    <w:rsid w:val="00316EAE"/>
    <w:rsid w:val="0031730B"/>
    <w:rsid w:val="00317421"/>
    <w:rsid w:val="00317BE8"/>
    <w:rsid w:val="00317DA6"/>
    <w:rsid w:val="00317DF1"/>
    <w:rsid w:val="00320265"/>
    <w:rsid w:val="00320C3B"/>
    <w:rsid w:val="0032103C"/>
    <w:rsid w:val="0032144B"/>
    <w:rsid w:val="00321569"/>
    <w:rsid w:val="003219E2"/>
    <w:rsid w:val="003219E8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666B"/>
    <w:rsid w:val="00327019"/>
    <w:rsid w:val="00327088"/>
    <w:rsid w:val="003271DA"/>
    <w:rsid w:val="00327D48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429"/>
    <w:rsid w:val="003349EA"/>
    <w:rsid w:val="00334EB4"/>
    <w:rsid w:val="0033538C"/>
    <w:rsid w:val="003358CE"/>
    <w:rsid w:val="00336134"/>
    <w:rsid w:val="003364B5"/>
    <w:rsid w:val="0033669A"/>
    <w:rsid w:val="003367E4"/>
    <w:rsid w:val="00336A54"/>
    <w:rsid w:val="00336B29"/>
    <w:rsid w:val="00336D00"/>
    <w:rsid w:val="00336F07"/>
    <w:rsid w:val="00336FAE"/>
    <w:rsid w:val="0033730B"/>
    <w:rsid w:val="0033782B"/>
    <w:rsid w:val="0034001A"/>
    <w:rsid w:val="003402C5"/>
    <w:rsid w:val="003406C8"/>
    <w:rsid w:val="00340E78"/>
    <w:rsid w:val="00341502"/>
    <w:rsid w:val="00341A12"/>
    <w:rsid w:val="00341CBD"/>
    <w:rsid w:val="003424EE"/>
    <w:rsid w:val="00342627"/>
    <w:rsid w:val="0034328A"/>
    <w:rsid w:val="003434E6"/>
    <w:rsid w:val="003436CC"/>
    <w:rsid w:val="00343970"/>
    <w:rsid w:val="00343B9B"/>
    <w:rsid w:val="00343F0E"/>
    <w:rsid w:val="003445DB"/>
    <w:rsid w:val="00344F51"/>
    <w:rsid w:val="00344FF8"/>
    <w:rsid w:val="00345031"/>
    <w:rsid w:val="0034508B"/>
    <w:rsid w:val="0034518D"/>
    <w:rsid w:val="0034569F"/>
    <w:rsid w:val="00345A30"/>
    <w:rsid w:val="003460C5"/>
    <w:rsid w:val="00346700"/>
    <w:rsid w:val="00346A7C"/>
    <w:rsid w:val="00346AE9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3ED"/>
    <w:rsid w:val="00352B64"/>
    <w:rsid w:val="00352DFA"/>
    <w:rsid w:val="00353337"/>
    <w:rsid w:val="003539D7"/>
    <w:rsid w:val="00353F0C"/>
    <w:rsid w:val="003549CB"/>
    <w:rsid w:val="00354C46"/>
    <w:rsid w:val="00354DC1"/>
    <w:rsid w:val="00354E68"/>
    <w:rsid w:val="00355612"/>
    <w:rsid w:val="00355B32"/>
    <w:rsid w:val="00355C2C"/>
    <w:rsid w:val="0035604A"/>
    <w:rsid w:val="00356D14"/>
    <w:rsid w:val="0035713F"/>
    <w:rsid w:val="00357567"/>
    <w:rsid w:val="00360173"/>
    <w:rsid w:val="003603DD"/>
    <w:rsid w:val="003604B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03E"/>
    <w:rsid w:val="0036413F"/>
    <w:rsid w:val="00364C15"/>
    <w:rsid w:val="00364EEE"/>
    <w:rsid w:val="003658F7"/>
    <w:rsid w:val="00365DB8"/>
    <w:rsid w:val="00365E86"/>
    <w:rsid w:val="00365FA2"/>
    <w:rsid w:val="00365FFF"/>
    <w:rsid w:val="00366010"/>
    <w:rsid w:val="0036649A"/>
    <w:rsid w:val="003666F4"/>
    <w:rsid w:val="003669F8"/>
    <w:rsid w:val="00366A7B"/>
    <w:rsid w:val="00366F51"/>
    <w:rsid w:val="00366FC2"/>
    <w:rsid w:val="00367135"/>
    <w:rsid w:val="0036759C"/>
    <w:rsid w:val="00370959"/>
    <w:rsid w:val="00370F6B"/>
    <w:rsid w:val="0037114F"/>
    <w:rsid w:val="003715B9"/>
    <w:rsid w:val="00371D6F"/>
    <w:rsid w:val="00371F71"/>
    <w:rsid w:val="00372453"/>
    <w:rsid w:val="0037280E"/>
    <w:rsid w:val="00372B3C"/>
    <w:rsid w:val="0037307F"/>
    <w:rsid w:val="00373860"/>
    <w:rsid w:val="00373C87"/>
    <w:rsid w:val="00374EDE"/>
    <w:rsid w:val="00374F12"/>
    <w:rsid w:val="00374FF1"/>
    <w:rsid w:val="00375839"/>
    <w:rsid w:val="00375E21"/>
    <w:rsid w:val="0037689F"/>
    <w:rsid w:val="00376CD0"/>
    <w:rsid w:val="003774E5"/>
    <w:rsid w:val="003775CD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9EC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A5C"/>
    <w:rsid w:val="00386C4C"/>
    <w:rsid w:val="00386F0F"/>
    <w:rsid w:val="003875EF"/>
    <w:rsid w:val="00387CDD"/>
    <w:rsid w:val="00387FEB"/>
    <w:rsid w:val="00390E78"/>
    <w:rsid w:val="00390EEF"/>
    <w:rsid w:val="003913F0"/>
    <w:rsid w:val="00391775"/>
    <w:rsid w:val="00391C32"/>
    <w:rsid w:val="00391C91"/>
    <w:rsid w:val="00391D4A"/>
    <w:rsid w:val="00392151"/>
    <w:rsid w:val="00392269"/>
    <w:rsid w:val="0039241E"/>
    <w:rsid w:val="003924B1"/>
    <w:rsid w:val="003931BE"/>
    <w:rsid w:val="0039345C"/>
    <w:rsid w:val="00393E48"/>
    <w:rsid w:val="00393E5F"/>
    <w:rsid w:val="003942E7"/>
    <w:rsid w:val="0039433E"/>
    <w:rsid w:val="00394592"/>
    <w:rsid w:val="00394D33"/>
    <w:rsid w:val="00395D58"/>
    <w:rsid w:val="003961E6"/>
    <w:rsid w:val="0039626F"/>
    <w:rsid w:val="00396356"/>
    <w:rsid w:val="00396449"/>
    <w:rsid w:val="003966F6"/>
    <w:rsid w:val="003968DE"/>
    <w:rsid w:val="00396B0A"/>
    <w:rsid w:val="00396B71"/>
    <w:rsid w:val="00396E6D"/>
    <w:rsid w:val="00396F12"/>
    <w:rsid w:val="0039744D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69"/>
    <w:rsid w:val="003A32C8"/>
    <w:rsid w:val="003A3374"/>
    <w:rsid w:val="003A376B"/>
    <w:rsid w:val="003A3829"/>
    <w:rsid w:val="003A3BE1"/>
    <w:rsid w:val="003A3C61"/>
    <w:rsid w:val="003A47DA"/>
    <w:rsid w:val="003A4997"/>
    <w:rsid w:val="003A4C08"/>
    <w:rsid w:val="003A4C54"/>
    <w:rsid w:val="003A4C84"/>
    <w:rsid w:val="003A4F6B"/>
    <w:rsid w:val="003A507D"/>
    <w:rsid w:val="003A5685"/>
    <w:rsid w:val="003A5889"/>
    <w:rsid w:val="003A5CCC"/>
    <w:rsid w:val="003A6163"/>
    <w:rsid w:val="003A66D7"/>
    <w:rsid w:val="003A6C1B"/>
    <w:rsid w:val="003A74D3"/>
    <w:rsid w:val="003B03E0"/>
    <w:rsid w:val="003B0831"/>
    <w:rsid w:val="003B0A81"/>
    <w:rsid w:val="003B0CFF"/>
    <w:rsid w:val="003B0D2D"/>
    <w:rsid w:val="003B20DE"/>
    <w:rsid w:val="003B2EC3"/>
    <w:rsid w:val="003B35C1"/>
    <w:rsid w:val="003B369E"/>
    <w:rsid w:val="003B397F"/>
    <w:rsid w:val="003B40AA"/>
    <w:rsid w:val="003B40C5"/>
    <w:rsid w:val="003B45BF"/>
    <w:rsid w:val="003B4771"/>
    <w:rsid w:val="003B4A71"/>
    <w:rsid w:val="003B4E4E"/>
    <w:rsid w:val="003B511B"/>
    <w:rsid w:val="003B5552"/>
    <w:rsid w:val="003B611E"/>
    <w:rsid w:val="003B6683"/>
    <w:rsid w:val="003B67EE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5FA"/>
    <w:rsid w:val="003C1AA1"/>
    <w:rsid w:val="003C1AAD"/>
    <w:rsid w:val="003C1CF0"/>
    <w:rsid w:val="003C1CF9"/>
    <w:rsid w:val="003C1D04"/>
    <w:rsid w:val="003C1D6F"/>
    <w:rsid w:val="003C1F27"/>
    <w:rsid w:val="003C2734"/>
    <w:rsid w:val="003C287F"/>
    <w:rsid w:val="003C30E5"/>
    <w:rsid w:val="003C3712"/>
    <w:rsid w:val="003C3B4D"/>
    <w:rsid w:val="003C3B63"/>
    <w:rsid w:val="003C403D"/>
    <w:rsid w:val="003C4157"/>
    <w:rsid w:val="003C555E"/>
    <w:rsid w:val="003C59D0"/>
    <w:rsid w:val="003C5A4C"/>
    <w:rsid w:val="003C5F27"/>
    <w:rsid w:val="003C6200"/>
    <w:rsid w:val="003C646E"/>
    <w:rsid w:val="003C67C7"/>
    <w:rsid w:val="003C681F"/>
    <w:rsid w:val="003C7241"/>
    <w:rsid w:val="003C7705"/>
    <w:rsid w:val="003C7BC8"/>
    <w:rsid w:val="003C7C8C"/>
    <w:rsid w:val="003C7CE6"/>
    <w:rsid w:val="003C7E34"/>
    <w:rsid w:val="003D0884"/>
    <w:rsid w:val="003D0F59"/>
    <w:rsid w:val="003D0F80"/>
    <w:rsid w:val="003D2340"/>
    <w:rsid w:val="003D2782"/>
    <w:rsid w:val="003D2A54"/>
    <w:rsid w:val="003D2B29"/>
    <w:rsid w:val="003D2C38"/>
    <w:rsid w:val="003D2E01"/>
    <w:rsid w:val="003D2E76"/>
    <w:rsid w:val="003D3161"/>
    <w:rsid w:val="003D318E"/>
    <w:rsid w:val="003D3688"/>
    <w:rsid w:val="003D40F6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5E53"/>
    <w:rsid w:val="003D6395"/>
    <w:rsid w:val="003D63DE"/>
    <w:rsid w:val="003D6BDD"/>
    <w:rsid w:val="003D6E3C"/>
    <w:rsid w:val="003D766C"/>
    <w:rsid w:val="003D7F29"/>
    <w:rsid w:val="003E0050"/>
    <w:rsid w:val="003E0241"/>
    <w:rsid w:val="003E08D6"/>
    <w:rsid w:val="003E0E5F"/>
    <w:rsid w:val="003E11AF"/>
    <w:rsid w:val="003E1328"/>
    <w:rsid w:val="003E21A1"/>
    <w:rsid w:val="003E292F"/>
    <w:rsid w:val="003E2F57"/>
    <w:rsid w:val="003E3153"/>
    <w:rsid w:val="003E3284"/>
    <w:rsid w:val="003E36E9"/>
    <w:rsid w:val="003E3753"/>
    <w:rsid w:val="003E44B6"/>
    <w:rsid w:val="003E4883"/>
    <w:rsid w:val="003E490E"/>
    <w:rsid w:val="003E4A0F"/>
    <w:rsid w:val="003E51B9"/>
    <w:rsid w:val="003E54F9"/>
    <w:rsid w:val="003E553E"/>
    <w:rsid w:val="003E5CA2"/>
    <w:rsid w:val="003E5F44"/>
    <w:rsid w:val="003E6E51"/>
    <w:rsid w:val="003E6EA6"/>
    <w:rsid w:val="003E6F73"/>
    <w:rsid w:val="003E7167"/>
    <w:rsid w:val="003E7647"/>
    <w:rsid w:val="003E7652"/>
    <w:rsid w:val="003E78A4"/>
    <w:rsid w:val="003F0146"/>
    <w:rsid w:val="003F0204"/>
    <w:rsid w:val="003F1570"/>
    <w:rsid w:val="003F1DB9"/>
    <w:rsid w:val="003F275A"/>
    <w:rsid w:val="003F2773"/>
    <w:rsid w:val="003F2A8F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4D27"/>
    <w:rsid w:val="003F51E8"/>
    <w:rsid w:val="003F5CEB"/>
    <w:rsid w:val="003F5ED7"/>
    <w:rsid w:val="003F5F1C"/>
    <w:rsid w:val="003F61C8"/>
    <w:rsid w:val="003F6C4D"/>
    <w:rsid w:val="003F76E4"/>
    <w:rsid w:val="00400503"/>
    <w:rsid w:val="004015AE"/>
    <w:rsid w:val="00401B9F"/>
    <w:rsid w:val="00402864"/>
    <w:rsid w:val="00402BE5"/>
    <w:rsid w:val="00403348"/>
    <w:rsid w:val="00403561"/>
    <w:rsid w:val="0040376B"/>
    <w:rsid w:val="00404524"/>
    <w:rsid w:val="004049B8"/>
    <w:rsid w:val="00405921"/>
    <w:rsid w:val="00405A34"/>
    <w:rsid w:val="00405B42"/>
    <w:rsid w:val="00405D4E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AED"/>
    <w:rsid w:val="004120BB"/>
    <w:rsid w:val="004123E1"/>
    <w:rsid w:val="004125DA"/>
    <w:rsid w:val="00412C81"/>
    <w:rsid w:val="00413202"/>
    <w:rsid w:val="00413A26"/>
    <w:rsid w:val="0041423D"/>
    <w:rsid w:val="00414851"/>
    <w:rsid w:val="00414ACC"/>
    <w:rsid w:val="00414CAB"/>
    <w:rsid w:val="0041665F"/>
    <w:rsid w:val="004170BF"/>
    <w:rsid w:val="004176AC"/>
    <w:rsid w:val="00417C2A"/>
    <w:rsid w:val="00417C77"/>
    <w:rsid w:val="00417E74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27B9"/>
    <w:rsid w:val="004233E3"/>
    <w:rsid w:val="00423BEF"/>
    <w:rsid w:val="00423CD0"/>
    <w:rsid w:val="00424719"/>
    <w:rsid w:val="004248B5"/>
    <w:rsid w:val="00424DBA"/>
    <w:rsid w:val="00424E4E"/>
    <w:rsid w:val="00424F13"/>
    <w:rsid w:val="00424F5C"/>
    <w:rsid w:val="00425158"/>
    <w:rsid w:val="0042559C"/>
    <w:rsid w:val="0042567E"/>
    <w:rsid w:val="00425844"/>
    <w:rsid w:val="00425A5B"/>
    <w:rsid w:val="00425CEB"/>
    <w:rsid w:val="00425CF6"/>
    <w:rsid w:val="00425DAE"/>
    <w:rsid w:val="00426214"/>
    <w:rsid w:val="00426C7D"/>
    <w:rsid w:val="00426E41"/>
    <w:rsid w:val="00427537"/>
    <w:rsid w:val="00427B2F"/>
    <w:rsid w:val="00427CE5"/>
    <w:rsid w:val="00427D84"/>
    <w:rsid w:val="00427EA2"/>
    <w:rsid w:val="00430464"/>
    <w:rsid w:val="0043046C"/>
    <w:rsid w:val="00430DFE"/>
    <w:rsid w:val="00430E87"/>
    <w:rsid w:val="0043173F"/>
    <w:rsid w:val="004318A6"/>
    <w:rsid w:val="004319B3"/>
    <w:rsid w:val="00431A9F"/>
    <w:rsid w:val="00432153"/>
    <w:rsid w:val="00432178"/>
    <w:rsid w:val="00432A86"/>
    <w:rsid w:val="00432FCB"/>
    <w:rsid w:val="00433237"/>
    <w:rsid w:val="0043329D"/>
    <w:rsid w:val="004332A8"/>
    <w:rsid w:val="00433D80"/>
    <w:rsid w:val="00433E2D"/>
    <w:rsid w:val="00433F23"/>
    <w:rsid w:val="00434C77"/>
    <w:rsid w:val="004353E2"/>
    <w:rsid w:val="00435A4D"/>
    <w:rsid w:val="00435D79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45B"/>
    <w:rsid w:val="004376CC"/>
    <w:rsid w:val="00440391"/>
    <w:rsid w:val="004403F8"/>
    <w:rsid w:val="004409EB"/>
    <w:rsid w:val="00440CD6"/>
    <w:rsid w:val="00441063"/>
    <w:rsid w:val="00441402"/>
    <w:rsid w:val="0044142E"/>
    <w:rsid w:val="004419E6"/>
    <w:rsid w:val="00441B4E"/>
    <w:rsid w:val="0044304A"/>
    <w:rsid w:val="00443E14"/>
    <w:rsid w:val="004443C8"/>
    <w:rsid w:val="0044454C"/>
    <w:rsid w:val="00444592"/>
    <w:rsid w:val="00444A7B"/>
    <w:rsid w:val="00445118"/>
    <w:rsid w:val="00445980"/>
    <w:rsid w:val="004463CB"/>
    <w:rsid w:val="00446620"/>
    <w:rsid w:val="00446792"/>
    <w:rsid w:val="004468A1"/>
    <w:rsid w:val="00447588"/>
    <w:rsid w:val="00447694"/>
    <w:rsid w:val="00447814"/>
    <w:rsid w:val="00447D68"/>
    <w:rsid w:val="00447D6E"/>
    <w:rsid w:val="00447DD7"/>
    <w:rsid w:val="00447E51"/>
    <w:rsid w:val="00450755"/>
    <w:rsid w:val="0045085F"/>
    <w:rsid w:val="00451B09"/>
    <w:rsid w:val="00451D4C"/>
    <w:rsid w:val="00451F31"/>
    <w:rsid w:val="00451F64"/>
    <w:rsid w:val="00452458"/>
    <w:rsid w:val="0045253F"/>
    <w:rsid w:val="004526AB"/>
    <w:rsid w:val="004527C1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686"/>
    <w:rsid w:val="00456879"/>
    <w:rsid w:val="00456D4E"/>
    <w:rsid w:val="00456F57"/>
    <w:rsid w:val="004575FB"/>
    <w:rsid w:val="00457695"/>
    <w:rsid w:val="004578B6"/>
    <w:rsid w:val="004606F1"/>
    <w:rsid w:val="004611DD"/>
    <w:rsid w:val="004612E3"/>
    <w:rsid w:val="004614E9"/>
    <w:rsid w:val="0046166D"/>
    <w:rsid w:val="004617F7"/>
    <w:rsid w:val="00462157"/>
    <w:rsid w:val="004626D8"/>
    <w:rsid w:val="00462E73"/>
    <w:rsid w:val="00462EC5"/>
    <w:rsid w:val="00462FE9"/>
    <w:rsid w:val="004630A6"/>
    <w:rsid w:val="00463119"/>
    <w:rsid w:val="004635B8"/>
    <w:rsid w:val="00463974"/>
    <w:rsid w:val="004639AB"/>
    <w:rsid w:val="00463D10"/>
    <w:rsid w:val="0046448E"/>
    <w:rsid w:val="00464E34"/>
    <w:rsid w:val="004651AE"/>
    <w:rsid w:val="0046574F"/>
    <w:rsid w:val="00465B90"/>
    <w:rsid w:val="00465C54"/>
    <w:rsid w:val="0046662D"/>
    <w:rsid w:val="00466712"/>
    <w:rsid w:val="004669BB"/>
    <w:rsid w:val="00467039"/>
    <w:rsid w:val="0046779F"/>
    <w:rsid w:val="00467829"/>
    <w:rsid w:val="00467A2A"/>
    <w:rsid w:val="00467B3E"/>
    <w:rsid w:val="00467E0A"/>
    <w:rsid w:val="004701E8"/>
    <w:rsid w:val="004706DF"/>
    <w:rsid w:val="00470BDB"/>
    <w:rsid w:val="00470BEA"/>
    <w:rsid w:val="00470DE3"/>
    <w:rsid w:val="00470FAF"/>
    <w:rsid w:val="00470FBE"/>
    <w:rsid w:val="00471350"/>
    <w:rsid w:val="00471736"/>
    <w:rsid w:val="00471BAF"/>
    <w:rsid w:val="00471FC1"/>
    <w:rsid w:val="004723D2"/>
    <w:rsid w:val="004728EC"/>
    <w:rsid w:val="00472E4D"/>
    <w:rsid w:val="004736E8"/>
    <w:rsid w:val="004737B3"/>
    <w:rsid w:val="00473B39"/>
    <w:rsid w:val="00473D27"/>
    <w:rsid w:val="00473D4D"/>
    <w:rsid w:val="00473D8A"/>
    <w:rsid w:val="00473FF6"/>
    <w:rsid w:val="00474415"/>
    <w:rsid w:val="00474CCC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DAA"/>
    <w:rsid w:val="00480E67"/>
    <w:rsid w:val="00481370"/>
    <w:rsid w:val="00481390"/>
    <w:rsid w:val="0048141F"/>
    <w:rsid w:val="004817A7"/>
    <w:rsid w:val="00481ED1"/>
    <w:rsid w:val="004822BE"/>
    <w:rsid w:val="00482619"/>
    <w:rsid w:val="00482865"/>
    <w:rsid w:val="00482FF7"/>
    <w:rsid w:val="004834F8"/>
    <w:rsid w:val="00483511"/>
    <w:rsid w:val="00483DFB"/>
    <w:rsid w:val="00484C9D"/>
    <w:rsid w:val="00484CA9"/>
    <w:rsid w:val="004851A3"/>
    <w:rsid w:val="0048535D"/>
    <w:rsid w:val="0048547F"/>
    <w:rsid w:val="00485CC7"/>
    <w:rsid w:val="0048642F"/>
    <w:rsid w:val="004864B1"/>
    <w:rsid w:val="004864D0"/>
    <w:rsid w:val="00486B75"/>
    <w:rsid w:val="0048708B"/>
    <w:rsid w:val="0048715A"/>
    <w:rsid w:val="004871BB"/>
    <w:rsid w:val="0048742E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359"/>
    <w:rsid w:val="004946DA"/>
    <w:rsid w:val="00494FB0"/>
    <w:rsid w:val="0049583F"/>
    <w:rsid w:val="00495D93"/>
    <w:rsid w:val="00496076"/>
    <w:rsid w:val="00496715"/>
    <w:rsid w:val="00496839"/>
    <w:rsid w:val="004968F6"/>
    <w:rsid w:val="004969AE"/>
    <w:rsid w:val="00496B99"/>
    <w:rsid w:val="00496D61"/>
    <w:rsid w:val="004970EB"/>
    <w:rsid w:val="00497635"/>
    <w:rsid w:val="00497A54"/>
    <w:rsid w:val="00497D61"/>
    <w:rsid w:val="004A0361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F"/>
    <w:rsid w:val="004A2BA2"/>
    <w:rsid w:val="004A328D"/>
    <w:rsid w:val="004A32E9"/>
    <w:rsid w:val="004A3482"/>
    <w:rsid w:val="004A3614"/>
    <w:rsid w:val="004A39C0"/>
    <w:rsid w:val="004A3D0E"/>
    <w:rsid w:val="004A3DAF"/>
    <w:rsid w:val="004A4414"/>
    <w:rsid w:val="004A45D7"/>
    <w:rsid w:val="004A4BC4"/>
    <w:rsid w:val="004A4C01"/>
    <w:rsid w:val="004A5211"/>
    <w:rsid w:val="004A5F18"/>
    <w:rsid w:val="004A657E"/>
    <w:rsid w:val="004A65A8"/>
    <w:rsid w:val="004A6636"/>
    <w:rsid w:val="004A6958"/>
    <w:rsid w:val="004A6D2F"/>
    <w:rsid w:val="004A6DF7"/>
    <w:rsid w:val="004A71A9"/>
    <w:rsid w:val="004A721D"/>
    <w:rsid w:val="004A7692"/>
    <w:rsid w:val="004A7758"/>
    <w:rsid w:val="004A7861"/>
    <w:rsid w:val="004B0517"/>
    <w:rsid w:val="004B09A9"/>
    <w:rsid w:val="004B0CFF"/>
    <w:rsid w:val="004B1165"/>
    <w:rsid w:val="004B154B"/>
    <w:rsid w:val="004B1746"/>
    <w:rsid w:val="004B1AEE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12A"/>
    <w:rsid w:val="004B4686"/>
    <w:rsid w:val="004B5B28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677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68D"/>
    <w:rsid w:val="004C69E0"/>
    <w:rsid w:val="004C6BFF"/>
    <w:rsid w:val="004C6D19"/>
    <w:rsid w:val="004C7240"/>
    <w:rsid w:val="004C73C3"/>
    <w:rsid w:val="004C7484"/>
    <w:rsid w:val="004C76F1"/>
    <w:rsid w:val="004C7805"/>
    <w:rsid w:val="004C7B9D"/>
    <w:rsid w:val="004C7D71"/>
    <w:rsid w:val="004C7F17"/>
    <w:rsid w:val="004C7F6D"/>
    <w:rsid w:val="004D02D0"/>
    <w:rsid w:val="004D03D4"/>
    <w:rsid w:val="004D045B"/>
    <w:rsid w:val="004D0C61"/>
    <w:rsid w:val="004D0E46"/>
    <w:rsid w:val="004D14CD"/>
    <w:rsid w:val="004D153E"/>
    <w:rsid w:val="004D1639"/>
    <w:rsid w:val="004D180A"/>
    <w:rsid w:val="004D18FC"/>
    <w:rsid w:val="004D23CF"/>
    <w:rsid w:val="004D283D"/>
    <w:rsid w:val="004D2A89"/>
    <w:rsid w:val="004D2FA8"/>
    <w:rsid w:val="004D303F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574"/>
    <w:rsid w:val="004D5BFE"/>
    <w:rsid w:val="004D5C0D"/>
    <w:rsid w:val="004D663E"/>
    <w:rsid w:val="004D6792"/>
    <w:rsid w:val="004D6A25"/>
    <w:rsid w:val="004D7026"/>
    <w:rsid w:val="004D71EF"/>
    <w:rsid w:val="004D7269"/>
    <w:rsid w:val="004D794F"/>
    <w:rsid w:val="004D79B7"/>
    <w:rsid w:val="004D7BBA"/>
    <w:rsid w:val="004E0090"/>
    <w:rsid w:val="004E0128"/>
    <w:rsid w:val="004E0D4A"/>
    <w:rsid w:val="004E0E01"/>
    <w:rsid w:val="004E1047"/>
    <w:rsid w:val="004E1624"/>
    <w:rsid w:val="004E19F8"/>
    <w:rsid w:val="004E2415"/>
    <w:rsid w:val="004E25D3"/>
    <w:rsid w:val="004E2967"/>
    <w:rsid w:val="004E3174"/>
    <w:rsid w:val="004E3BEA"/>
    <w:rsid w:val="004E4234"/>
    <w:rsid w:val="004E466F"/>
    <w:rsid w:val="004E4A10"/>
    <w:rsid w:val="004E4FE0"/>
    <w:rsid w:val="004E539A"/>
    <w:rsid w:val="004E53A6"/>
    <w:rsid w:val="004E6074"/>
    <w:rsid w:val="004E73D9"/>
    <w:rsid w:val="004E7523"/>
    <w:rsid w:val="004E7567"/>
    <w:rsid w:val="004E7582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583"/>
    <w:rsid w:val="004F2636"/>
    <w:rsid w:val="004F2AB6"/>
    <w:rsid w:val="004F2C62"/>
    <w:rsid w:val="004F2DEC"/>
    <w:rsid w:val="004F334E"/>
    <w:rsid w:val="004F385B"/>
    <w:rsid w:val="004F3A6B"/>
    <w:rsid w:val="004F3EFF"/>
    <w:rsid w:val="004F4664"/>
    <w:rsid w:val="004F48AD"/>
    <w:rsid w:val="004F4C5B"/>
    <w:rsid w:val="004F4E3F"/>
    <w:rsid w:val="004F5111"/>
    <w:rsid w:val="004F605C"/>
    <w:rsid w:val="004F619E"/>
    <w:rsid w:val="004F6383"/>
    <w:rsid w:val="004F6459"/>
    <w:rsid w:val="004F77CB"/>
    <w:rsid w:val="004F79FF"/>
    <w:rsid w:val="004F7C70"/>
    <w:rsid w:val="004F7ED5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E57"/>
    <w:rsid w:val="00504F50"/>
    <w:rsid w:val="0050513C"/>
    <w:rsid w:val="005057A3"/>
    <w:rsid w:val="00505875"/>
    <w:rsid w:val="0050608F"/>
    <w:rsid w:val="00506594"/>
    <w:rsid w:val="00506AEC"/>
    <w:rsid w:val="00506DF5"/>
    <w:rsid w:val="00506E9C"/>
    <w:rsid w:val="0050700C"/>
    <w:rsid w:val="00507481"/>
    <w:rsid w:val="00507FB1"/>
    <w:rsid w:val="0051062B"/>
    <w:rsid w:val="00511362"/>
    <w:rsid w:val="00511A83"/>
    <w:rsid w:val="00511B6E"/>
    <w:rsid w:val="00511B94"/>
    <w:rsid w:val="00511F75"/>
    <w:rsid w:val="00512B53"/>
    <w:rsid w:val="00512D7F"/>
    <w:rsid w:val="00512D95"/>
    <w:rsid w:val="00512EA4"/>
    <w:rsid w:val="005133B7"/>
    <w:rsid w:val="0051372C"/>
    <w:rsid w:val="00513BC8"/>
    <w:rsid w:val="00513CE0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7152"/>
    <w:rsid w:val="0051720C"/>
    <w:rsid w:val="00517984"/>
    <w:rsid w:val="00517BB4"/>
    <w:rsid w:val="00517D44"/>
    <w:rsid w:val="00517E1C"/>
    <w:rsid w:val="005209E1"/>
    <w:rsid w:val="00520F32"/>
    <w:rsid w:val="005210F4"/>
    <w:rsid w:val="005219EE"/>
    <w:rsid w:val="00521BCF"/>
    <w:rsid w:val="005222C5"/>
    <w:rsid w:val="00522303"/>
    <w:rsid w:val="005227A8"/>
    <w:rsid w:val="00522B06"/>
    <w:rsid w:val="00522BF8"/>
    <w:rsid w:val="00523349"/>
    <w:rsid w:val="00523638"/>
    <w:rsid w:val="00523985"/>
    <w:rsid w:val="00523D27"/>
    <w:rsid w:val="00524294"/>
    <w:rsid w:val="005242E0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0E22"/>
    <w:rsid w:val="005310E7"/>
    <w:rsid w:val="0053144B"/>
    <w:rsid w:val="00531577"/>
    <w:rsid w:val="0053185C"/>
    <w:rsid w:val="00531E8F"/>
    <w:rsid w:val="005331BF"/>
    <w:rsid w:val="00533F13"/>
    <w:rsid w:val="00534201"/>
    <w:rsid w:val="005344F6"/>
    <w:rsid w:val="005344FD"/>
    <w:rsid w:val="00534BC3"/>
    <w:rsid w:val="00534DFA"/>
    <w:rsid w:val="0053629B"/>
    <w:rsid w:val="00536948"/>
    <w:rsid w:val="00536A9F"/>
    <w:rsid w:val="00536B88"/>
    <w:rsid w:val="00536C48"/>
    <w:rsid w:val="00536EC1"/>
    <w:rsid w:val="0053780B"/>
    <w:rsid w:val="00537B97"/>
    <w:rsid w:val="0054025C"/>
    <w:rsid w:val="005406E6"/>
    <w:rsid w:val="00540929"/>
    <w:rsid w:val="00541039"/>
    <w:rsid w:val="00541157"/>
    <w:rsid w:val="00541256"/>
    <w:rsid w:val="00541897"/>
    <w:rsid w:val="005419CF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9D9"/>
    <w:rsid w:val="00545B5C"/>
    <w:rsid w:val="00545E00"/>
    <w:rsid w:val="005461EC"/>
    <w:rsid w:val="00546839"/>
    <w:rsid w:val="00546CAE"/>
    <w:rsid w:val="00547C0B"/>
    <w:rsid w:val="00550030"/>
    <w:rsid w:val="00550B74"/>
    <w:rsid w:val="005511AD"/>
    <w:rsid w:val="00551B9B"/>
    <w:rsid w:val="00551EFD"/>
    <w:rsid w:val="00552592"/>
    <w:rsid w:val="0055271F"/>
    <w:rsid w:val="00552A5E"/>
    <w:rsid w:val="00552A9F"/>
    <w:rsid w:val="00553170"/>
    <w:rsid w:val="005531B7"/>
    <w:rsid w:val="00553584"/>
    <w:rsid w:val="005537D8"/>
    <w:rsid w:val="00553B45"/>
    <w:rsid w:val="00553B64"/>
    <w:rsid w:val="00553BBF"/>
    <w:rsid w:val="00553EB4"/>
    <w:rsid w:val="00553F3C"/>
    <w:rsid w:val="00553F53"/>
    <w:rsid w:val="00554EFC"/>
    <w:rsid w:val="005553C4"/>
    <w:rsid w:val="0055556F"/>
    <w:rsid w:val="005555A1"/>
    <w:rsid w:val="0055591A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CCF"/>
    <w:rsid w:val="00557E7F"/>
    <w:rsid w:val="00560B21"/>
    <w:rsid w:val="00560B2D"/>
    <w:rsid w:val="00560C45"/>
    <w:rsid w:val="00560CAA"/>
    <w:rsid w:val="00560D03"/>
    <w:rsid w:val="00560D3F"/>
    <w:rsid w:val="00561BC0"/>
    <w:rsid w:val="00561C35"/>
    <w:rsid w:val="00561F3A"/>
    <w:rsid w:val="0056230E"/>
    <w:rsid w:val="0056287B"/>
    <w:rsid w:val="00562E2C"/>
    <w:rsid w:val="00562E91"/>
    <w:rsid w:val="0056358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312"/>
    <w:rsid w:val="00566E09"/>
    <w:rsid w:val="005671FF"/>
    <w:rsid w:val="00567D43"/>
    <w:rsid w:val="00570305"/>
    <w:rsid w:val="00570BC4"/>
    <w:rsid w:val="00570F7E"/>
    <w:rsid w:val="005715FD"/>
    <w:rsid w:val="00571676"/>
    <w:rsid w:val="00571B35"/>
    <w:rsid w:val="00571D3C"/>
    <w:rsid w:val="00572147"/>
    <w:rsid w:val="00572400"/>
    <w:rsid w:val="00572847"/>
    <w:rsid w:val="00572E7E"/>
    <w:rsid w:val="00573542"/>
    <w:rsid w:val="00573765"/>
    <w:rsid w:val="00573C4A"/>
    <w:rsid w:val="00573FCB"/>
    <w:rsid w:val="00574482"/>
    <w:rsid w:val="005755AD"/>
    <w:rsid w:val="00575655"/>
    <w:rsid w:val="00575BF9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4E3"/>
    <w:rsid w:val="00582073"/>
    <w:rsid w:val="005821C2"/>
    <w:rsid w:val="00582648"/>
    <w:rsid w:val="00583805"/>
    <w:rsid w:val="0058421F"/>
    <w:rsid w:val="0058425C"/>
    <w:rsid w:val="005844A0"/>
    <w:rsid w:val="00584652"/>
    <w:rsid w:val="005846CC"/>
    <w:rsid w:val="0058568F"/>
    <w:rsid w:val="005859ED"/>
    <w:rsid w:val="00585DC6"/>
    <w:rsid w:val="00585F0F"/>
    <w:rsid w:val="00585F59"/>
    <w:rsid w:val="005861B6"/>
    <w:rsid w:val="005864AD"/>
    <w:rsid w:val="00586769"/>
    <w:rsid w:val="00586877"/>
    <w:rsid w:val="00586A81"/>
    <w:rsid w:val="00587051"/>
    <w:rsid w:val="005872F4"/>
    <w:rsid w:val="005900B5"/>
    <w:rsid w:val="005901FA"/>
    <w:rsid w:val="005902F0"/>
    <w:rsid w:val="005904B5"/>
    <w:rsid w:val="00590670"/>
    <w:rsid w:val="00590723"/>
    <w:rsid w:val="00591100"/>
    <w:rsid w:val="005912E9"/>
    <w:rsid w:val="005913B9"/>
    <w:rsid w:val="00591A86"/>
    <w:rsid w:val="00591ACA"/>
    <w:rsid w:val="005920AA"/>
    <w:rsid w:val="0059220E"/>
    <w:rsid w:val="005922E6"/>
    <w:rsid w:val="005926BD"/>
    <w:rsid w:val="00592887"/>
    <w:rsid w:val="00592B99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5FE4"/>
    <w:rsid w:val="00596240"/>
    <w:rsid w:val="005964AF"/>
    <w:rsid w:val="005966D7"/>
    <w:rsid w:val="005966E7"/>
    <w:rsid w:val="005968EA"/>
    <w:rsid w:val="00596C20"/>
    <w:rsid w:val="00596FD2"/>
    <w:rsid w:val="00597CE1"/>
    <w:rsid w:val="00597E0E"/>
    <w:rsid w:val="005A03B4"/>
    <w:rsid w:val="005A111B"/>
    <w:rsid w:val="005A1805"/>
    <w:rsid w:val="005A18AC"/>
    <w:rsid w:val="005A1C8B"/>
    <w:rsid w:val="005A2311"/>
    <w:rsid w:val="005A245D"/>
    <w:rsid w:val="005A280B"/>
    <w:rsid w:val="005A30A6"/>
    <w:rsid w:val="005A31B5"/>
    <w:rsid w:val="005A3337"/>
    <w:rsid w:val="005A3380"/>
    <w:rsid w:val="005A362F"/>
    <w:rsid w:val="005A3C79"/>
    <w:rsid w:val="005A43AC"/>
    <w:rsid w:val="005A56A7"/>
    <w:rsid w:val="005A5A85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F98"/>
    <w:rsid w:val="005B22A4"/>
    <w:rsid w:val="005B22F0"/>
    <w:rsid w:val="005B266E"/>
    <w:rsid w:val="005B26BB"/>
    <w:rsid w:val="005B3480"/>
    <w:rsid w:val="005B42BB"/>
    <w:rsid w:val="005B4745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B7F6A"/>
    <w:rsid w:val="005C007B"/>
    <w:rsid w:val="005C08F6"/>
    <w:rsid w:val="005C0CA3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38E4"/>
    <w:rsid w:val="005C44FF"/>
    <w:rsid w:val="005C55EB"/>
    <w:rsid w:val="005C5651"/>
    <w:rsid w:val="005C57D3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33"/>
    <w:rsid w:val="005D004D"/>
    <w:rsid w:val="005D0316"/>
    <w:rsid w:val="005D041C"/>
    <w:rsid w:val="005D05ED"/>
    <w:rsid w:val="005D06B9"/>
    <w:rsid w:val="005D0777"/>
    <w:rsid w:val="005D079A"/>
    <w:rsid w:val="005D0E80"/>
    <w:rsid w:val="005D1305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3"/>
    <w:rsid w:val="005D444E"/>
    <w:rsid w:val="005D4814"/>
    <w:rsid w:val="005D4B64"/>
    <w:rsid w:val="005D4FCC"/>
    <w:rsid w:val="005D511E"/>
    <w:rsid w:val="005D5236"/>
    <w:rsid w:val="005D52F9"/>
    <w:rsid w:val="005D554F"/>
    <w:rsid w:val="005D5D26"/>
    <w:rsid w:val="005D5F62"/>
    <w:rsid w:val="005D6CE0"/>
    <w:rsid w:val="005D710D"/>
    <w:rsid w:val="005D7812"/>
    <w:rsid w:val="005D7B5F"/>
    <w:rsid w:val="005E06B2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825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0B9"/>
    <w:rsid w:val="00603144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507"/>
    <w:rsid w:val="0061095E"/>
    <w:rsid w:val="006110FB"/>
    <w:rsid w:val="006111DF"/>
    <w:rsid w:val="0061150E"/>
    <w:rsid w:val="0061166A"/>
    <w:rsid w:val="00611771"/>
    <w:rsid w:val="00611A2C"/>
    <w:rsid w:val="00611D47"/>
    <w:rsid w:val="006129D3"/>
    <w:rsid w:val="00612A89"/>
    <w:rsid w:val="0061413B"/>
    <w:rsid w:val="00614179"/>
    <w:rsid w:val="006143E2"/>
    <w:rsid w:val="006144C8"/>
    <w:rsid w:val="00614867"/>
    <w:rsid w:val="00614989"/>
    <w:rsid w:val="00614F4C"/>
    <w:rsid w:val="006153C0"/>
    <w:rsid w:val="00615456"/>
    <w:rsid w:val="006157BE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27E"/>
    <w:rsid w:val="00622280"/>
    <w:rsid w:val="00622961"/>
    <w:rsid w:val="00622BAC"/>
    <w:rsid w:val="00622F51"/>
    <w:rsid w:val="006230D6"/>
    <w:rsid w:val="00623665"/>
    <w:rsid w:val="006237F1"/>
    <w:rsid w:val="006238C0"/>
    <w:rsid w:val="00623BD0"/>
    <w:rsid w:val="00623C1D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0C5C"/>
    <w:rsid w:val="00630C7F"/>
    <w:rsid w:val="006313EC"/>
    <w:rsid w:val="00631531"/>
    <w:rsid w:val="006317B7"/>
    <w:rsid w:val="00631C83"/>
    <w:rsid w:val="00631F7B"/>
    <w:rsid w:val="00631FB6"/>
    <w:rsid w:val="00631FFA"/>
    <w:rsid w:val="00632664"/>
    <w:rsid w:val="00632BCE"/>
    <w:rsid w:val="00632BD5"/>
    <w:rsid w:val="00632C79"/>
    <w:rsid w:val="00633662"/>
    <w:rsid w:val="006336AB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C04"/>
    <w:rsid w:val="00637E90"/>
    <w:rsid w:val="00640390"/>
    <w:rsid w:val="00640404"/>
    <w:rsid w:val="006404F7"/>
    <w:rsid w:val="00640814"/>
    <w:rsid w:val="00640FB8"/>
    <w:rsid w:val="00641004"/>
    <w:rsid w:val="00641BF6"/>
    <w:rsid w:val="00641C3B"/>
    <w:rsid w:val="00641D61"/>
    <w:rsid w:val="00641EB1"/>
    <w:rsid w:val="0064249F"/>
    <w:rsid w:val="006424AD"/>
    <w:rsid w:val="006425F5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65D"/>
    <w:rsid w:val="00647824"/>
    <w:rsid w:val="00647B78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F4"/>
    <w:rsid w:val="006532D4"/>
    <w:rsid w:val="00653391"/>
    <w:rsid w:val="00653446"/>
    <w:rsid w:val="0065354F"/>
    <w:rsid w:val="0065358F"/>
    <w:rsid w:val="00653BB2"/>
    <w:rsid w:val="00653D96"/>
    <w:rsid w:val="0065414E"/>
    <w:rsid w:val="00654382"/>
    <w:rsid w:val="00654623"/>
    <w:rsid w:val="006546AB"/>
    <w:rsid w:val="006547D2"/>
    <w:rsid w:val="00654B53"/>
    <w:rsid w:val="00654CF5"/>
    <w:rsid w:val="0065526A"/>
    <w:rsid w:val="00655BED"/>
    <w:rsid w:val="00655E1C"/>
    <w:rsid w:val="00655FE0"/>
    <w:rsid w:val="0065620D"/>
    <w:rsid w:val="0065648B"/>
    <w:rsid w:val="00656601"/>
    <w:rsid w:val="006566CC"/>
    <w:rsid w:val="00656C6B"/>
    <w:rsid w:val="00656DBB"/>
    <w:rsid w:val="00657112"/>
    <w:rsid w:val="006573A6"/>
    <w:rsid w:val="0065743C"/>
    <w:rsid w:val="0065790E"/>
    <w:rsid w:val="00657944"/>
    <w:rsid w:val="006607A9"/>
    <w:rsid w:val="00660940"/>
    <w:rsid w:val="00661318"/>
    <w:rsid w:val="006616D1"/>
    <w:rsid w:val="00661768"/>
    <w:rsid w:val="00661FC1"/>
    <w:rsid w:val="006626C5"/>
    <w:rsid w:val="00663479"/>
    <w:rsid w:val="006635D2"/>
    <w:rsid w:val="006638C4"/>
    <w:rsid w:val="00663BD1"/>
    <w:rsid w:val="00663C71"/>
    <w:rsid w:val="0066441E"/>
    <w:rsid w:val="00664431"/>
    <w:rsid w:val="0066466C"/>
    <w:rsid w:val="006649DF"/>
    <w:rsid w:val="00665B29"/>
    <w:rsid w:val="00666899"/>
    <w:rsid w:val="006675BC"/>
    <w:rsid w:val="006677B4"/>
    <w:rsid w:val="006678EB"/>
    <w:rsid w:val="00667C69"/>
    <w:rsid w:val="0067051A"/>
    <w:rsid w:val="0067070C"/>
    <w:rsid w:val="006709E9"/>
    <w:rsid w:val="00670DAA"/>
    <w:rsid w:val="00670FD1"/>
    <w:rsid w:val="00671703"/>
    <w:rsid w:val="00671A23"/>
    <w:rsid w:val="00671B80"/>
    <w:rsid w:val="00671CB7"/>
    <w:rsid w:val="00671D71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0C6"/>
    <w:rsid w:val="006756A6"/>
    <w:rsid w:val="006757DB"/>
    <w:rsid w:val="00675BE0"/>
    <w:rsid w:val="00675C04"/>
    <w:rsid w:val="00675F3A"/>
    <w:rsid w:val="0067699E"/>
    <w:rsid w:val="00676A97"/>
    <w:rsid w:val="00676CFC"/>
    <w:rsid w:val="00676DB8"/>
    <w:rsid w:val="00676E42"/>
    <w:rsid w:val="006771BC"/>
    <w:rsid w:val="00677584"/>
    <w:rsid w:val="006775B6"/>
    <w:rsid w:val="0067762D"/>
    <w:rsid w:val="00680105"/>
    <w:rsid w:val="00680C6B"/>
    <w:rsid w:val="00681A18"/>
    <w:rsid w:val="00681E59"/>
    <w:rsid w:val="006821A6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53A4"/>
    <w:rsid w:val="00685896"/>
    <w:rsid w:val="00685A45"/>
    <w:rsid w:val="00686131"/>
    <w:rsid w:val="00687386"/>
    <w:rsid w:val="00687A39"/>
    <w:rsid w:val="00687A91"/>
    <w:rsid w:val="00687D25"/>
    <w:rsid w:val="00687EAE"/>
    <w:rsid w:val="00690171"/>
    <w:rsid w:val="00690807"/>
    <w:rsid w:val="006908C9"/>
    <w:rsid w:val="006912D6"/>
    <w:rsid w:val="006913AB"/>
    <w:rsid w:val="006914AB"/>
    <w:rsid w:val="0069161B"/>
    <w:rsid w:val="00691704"/>
    <w:rsid w:val="00691A63"/>
    <w:rsid w:val="00691F71"/>
    <w:rsid w:val="00692032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6B6"/>
    <w:rsid w:val="00696FA7"/>
    <w:rsid w:val="00697427"/>
    <w:rsid w:val="00697DB3"/>
    <w:rsid w:val="00697E69"/>
    <w:rsid w:val="00697FE1"/>
    <w:rsid w:val="006A0159"/>
    <w:rsid w:val="006A01E0"/>
    <w:rsid w:val="006A086A"/>
    <w:rsid w:val="006A0B84"/>
    <w:rsid w:val="006A0F81"/>
    <w:rsid w:val="006A1285"/>
    <w:rsid w:val="006A1322"/>
    <w:rsid w:val="006A139A"/>
    <w:rsid w:val="006A18FC"/>
    <w:rsid w:val="006A1EC3"/>
    <w:rsid w:val="006A2350"/>
    <w:rsid w:val="006A2FB2"/>
    <w:rsid w:val="006A3E1A"/>
    <w:rsid w:val="006A3FF3"/>
    <w:rsid w:val="006A422A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127"/>
    <w:rsid w:val="006A7814"/>
    <w:rsid w:val="006A78BC"/>
    <w:rsid w:val="006B044A"/>
    <w:rsid w:val="006B04FE"/>
    <w:rsid w:val="006B068A"/>
    <w:rsid w:val="006B0A54"/>
    <w:rsid w:val="006B0B52"/>
    <w:rsid w:val="006B0F1C"/>
    <w:rsid w:val="006B1576"/>
    <w:rsid w:val="006B1706"/>
    <w:rsid w:val="006B1880"/>
    <w:rsid w:val="006B1C25"/>
    <w:rsid w:val="006B1EFB"/>
    <w:rsid w:val="006B2005"/>
    <w:rsid w:val="006B23A5"/>
    <w:rsid w:val="006B32A3"/>
    <w:rsid w:val="006B334F"/>
    <w:rsid w:val="006B3351"/>
    <w:rsid w:val="006B39DF"/>
    <w:rsid w:val="006B39FA"/>
    <w:rsid w:val="006B3A8C"/>
    <w:rsid w:val="006B3AAC"/>
    <w:rsid w:val="006B3C4E"/>
    <w:rsid w:val="006B4310"/>
    <w:rsid w:val="006B467B"/>
    <w:rsid w:val="006B492A"/>
    <w:rsid w:val="006B4AA8"/>
    <w:rsid w:val="006B4F68"/>
    <w:rsid w:val="006B54C4"/>
    <w:rsid w:val="006B5568"/>
    <w:rsid w:val="006B5880"/>
    <w:rsid w:val="006B58E4"/>
    <w:rsid w:val="006B61BE"/>
    <w:rsid w:val="006B627B"/>
    <w:rsid w:val="006B7000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AC5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1F5"/>
    <w:rsid w:val="006D0BF6"/>
    <w:rsid w:val="006D0E2F"/>
    <w:rsid w:val="006D17C0"/>
    <w:rsid w:val="006D2E62"/>
    <w:rsid w:val="006D3580"/>
    <w:rsid w:val="006D3F15"/>
    <w:rsid w:val="006D4235"/>
    <w:rsid w:val="006D4746"/>
    <w:rsid w:val="006D4BB2"/>
    <w:rsid w:val="006D503E"/>
    <w:rsid w:val="006D6485"/>
    <w:rsid w:val="006D657A"/>
    <w:rsid w:val="006D6D77"/>
    <w:rsid w:val="006D6EFB"/>
    <w:rsid w:val="006D7BE3"/>
    <w:rsid w:val="006D7C36"/>
    <w:rsid w:val="006E026A"/>
    <w:rsid w:val="006E05B8"/>
    <w:rsid w:val="006E0872"/>
    <w:rsid w:val="006E0EDF"/>
    <w:rsid w:val="006E0F6D"/>
    <w:rsid w:val="006E1375"/>
    <w:rsid w:val="006E14BF"/>
    <w:rsid w:val="006E1B03"/>
    <w:rsid w:val="006E1B36"/>
    <w:rsid w:val="006E2771"/>
    <w:rsid w:val="006E2828"/>
    <w:rsid w:val="006E2AAA"/>
    <w:rsid w:val="006E33E2"/>
    <w:rsid w:val="006E355D"/>
    <w:rsid w:val="006E356B"/>
    <w:rsid w:val="006E38B5"/>
    <w:rsid w:val="006E3BD7"/>
    <w:rsid w:val="006E3F98"/>
    <w:rsid w:val="006E4142"/>
    <w:rsid w:val="006E48D6"/>
    <w:rsid w:val="006E4B15"/>
    <w:rsid w:val="006E50D0"/>
    <w:rsid w:val="006E555D"/>
    <w:rsid w:val="006E55EB"/>
    <w:rsid w:val="006E56CF"/>
    <w:rsid w:val="006E5A19"/>
    <w:rsid w:val="006E6270"/>
    <w:rsid w:val="006E73B5"/>
    <w:rsid w:val="006E7475"/>
    <w:rsid w:val="006E78CC"/>
    <w:rsid w:val="006E7BED"/>
    <w:rsid w:val="006F0D19"/>
    <w:rsid w:val="006F14ED"/>
    <w:rsid w:val="006F177D"/>
    <w:rsid w:val="006F1E2D"/>
    <w:rsid w:val="006F20D7"/>
    <w:rsid w:val="006F28FF"/>
    <w:rsid w:val="006F292D"/>
    <w:rsid w:val="006F3A93"/>
    <w:rsid w:val="006F3CAB"/>
    <w:rsid w:val="006F3E1E"/>
    <w:rsid w:val="006F3F0F"/>
    <w:rsid w:val="006F4182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489"/>
    <w:rsid w:val="006F755F"/>
    <w:rsid w:val="006F793C"/>
    <w:rsid w:val="006F7E54"/>
    <w:rsid w:val="006F7FB3"/>
    <w:rsid w:val="0070065D"/>
    <w:rsid w:val="0070080C"/>
    <w:rsid w:val="00700AD7"/>
    <w:rsid w:val="00700F4E"/>
    <w:rsid w:val="007012C1"/>
    <w:rsid w:val="00701701"/>
    <w:rsid w:val="00701AB7"/>
    <w:rsid w:val="00701F1E"/>
    <w:rsid w:val="00702389"/>
    <w:rsid w:val="00702532"/>
    <w:rsid w:val="0070254A"/>
    <w:rsid w:val="00702716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4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8"/>
    <w:rsid w:val="007107EA"/>
    <w:rsid w:val="00710868"/>
    <w:rsid w:val="00710D49"/>
    <w:rsid w:val="00710DA4"/>
    <w:rsid w:val="00711300"/>
    <w:rsid w:val="007113E9"/>
    <w:rsid w:val="007114E3"/>
    <w:rsid w:val="0071157D"/>
    <w:rsid w:val="007116D8"/>
    <w:rsid w:val="00711756"/>
    <w:rsid w:val="00711D0D"/>
    <w:rsid w:val="00712A2E"/>
    <w:rsid w:val="00712AA4"/>
    <w:rsid w:val="00712CCA"/>
    <w:rsid w:val="00713091"/>
    <w:rsid w:val="00713174"/>
    <w:rsid w:val="007136B9"/>
    <w:rsid w:val="0071399C"/>
    <w:rsid w:val="00713A79"/>
    <w:rsid w:val="00714477"/>
    <w:rsid w:val="007145BD"/>
    <w:rsid w:val="00714A25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708C"/>
    <w:rsid w:val="00717DD8"/>
    <w:rsid w:val="007206A7"/>
    <w:rsid w:val="00720788"/>
    <w:rsid w:val="007207BB"/>
    <w:rsid w:val="007208D8"/>
    <w:rsid w:val="00720A3F"/>
    <w:rsid w:val="00720B05"/>
    <w:rsid w:val="0072113D"/>
    <w:rsid w:val="00721899"/>
    <w:rsid w:val="00722633"/>
    <w:rsid w:val="007228A3"/>
    <w:rsid w:val="00723503"/>
    <w:rsid w:val="00723797"/>
    <w:rsid w:val="0072419D"/>
    <w:rsid w:val="007245B0"/>
    <w:rsid w:val="007245EE"/>
    <w:rsid w:val="00724734"/>
    <w:rsid w:val="0072498A"/>
    <w:rsid w:val="00724CA1"/>
    <w:rsid w:val="0072500A"/>
    <w:rsid w:val="00725AEF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311"/>
    <w:rsid w:val="007337A2"/>
    <w:rsid w:val="00733E57"/>
    <w:rsid w:val="0073448F"/>
    <w:rsid w:val="007346B9"/>
    <w:rsid w:val="007347DB"/>
    <w:rsid w:val="00734AEF"/>
    <w:rsid w:val="007357B5"/>
    <w:rsid w:val="0073592F"/>
    <w:rsid w:val="0073594F"/>
    <w:rsid w:val="00735A35"/>
    <w:rsid w:val="00735E72"/>
    <w:rsid w:val="00736013"/>
    <w:rsid w:val="0073634A"/>
    <w:rsid w:val="0073647A"/>
    <w:rsid w:val="00736677"/>
    <w:rsid w:val="0073667A"/>
    <w:rsid w:val="007370C8"/>
    <w:rsid w:val="007372F8"/>
    <w:rsid w:val="00737CDC"/>
    <w:rsid w:val="00737E1E"/>
    <w:rsid w:val="00737E5F"/>
    <w:rsid w:val="00737EA8"/>
    <w:rsid w:val="0074014C"/>
    <w:rsid w:val="0074051F"/>
    <w:rsid w:val="007409DC"/>
    <w:rsid w:val="00740BA8"/>
    <w:rsid w:val="00740EBF"/>
    <w:rsid w:val="007414BC"/>
    <w:rsid w:val="007415CF"/>
    <w:rsid w:val="00741AEE"/>
    <w:rsid w:val="00741C3C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6E2"/>
    <w:rsid w:val="007460B2"/>
    <w:rsid w:val="00746176"/>
    <w:rsid w:val="007465E3"/>
    <w:rsid w:val="00746621"/>
    <w:rsid w:val="0074694C"/>
    <w:rsid w:val="00746C54"/>
    <w:rsid w:val="007474E0"/>
    <w:rsid w:val="00747767"/>
    <w:rsid w:val="00747846"/>
    <w:rsid w:val="00747954"/>
    <w:rsid w:val="00747986"/>
    <w:rsid w:val="007504EC"/>
    <w:rsid w:val="00751268"/>
    <w:rsid w:val="007514A1"/>
    <w:rsid w:val="007514B1"/>
    <w:rsid w:val="007516D3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DC5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0CAD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F67"/>
    <w:rsid w:val="00765790"/>
    <w:rsid w:val="0076597E"/>
    <w:rsid w:val="00765D29"/>
    <w:rsid w:val="00765D71"/>
    <w:rsid w:val="007663BC"/>
    <w:rsid w:val="00766800"/>
    <w:rsid w:val="00767484"/>
    <w:rsid w:val="0076784C"/>
    <w:rsid w:val="00770389"/>
    <w:rsid w:val="007708E7"/>
    <w:rsid w:val="00770B60"/>
    <w:rsid w:val="00770CED"/>
    <w:rsid w:val="0077115F"/>
    <w:rsid w:val="007721A0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51D0"/>
    <w:rsid w:val="0077537F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0EEC"/>
    <w:rsid w:val="00781436"/>
    <w:rsid w:val="00781588"/>
    <w:rsid w:val="007815AC"/>
    <w:rsid w:val="00781AE9"/>
    <w:rsid w:val="00781AFB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3E35"/>
    <w:rsid w:val="00783EC8"/>
    <w:rsid w:val="007851CF"/>
    <w:rsid w:val="007853EE"/>
    <w:rsid w:val="00786084"/>
    <w:rsid w:val="00786908"/>
    <w:rsid w:val="007873DC"/>
    <w:rsid w:val="00787620"/>
    <w:rsid w:val="007876E6"/>
    <w:rsid w:val="007878FA"/>
    <w:rsid w:val="00787A4F"/>
    <w:rsid w:val="00787CCE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1035"/>
    <w:rsid w:val="007913BF"/>
    <w:rsid w:val="00791545"/>
    <w:rsid w:val="00791569"/>
    <w:rsid w:val="00792073"/>
    <w:rsid w:val="00792E6F"/>
    <w:rsid w:val="0079351C"/>
    <w:rsid w:val="007942E2"/>
    <w:rsid w:val="00794731"/>
    <w:rsid w:val="007949A6"/>
    <w:rsid w:val="007949AC"/>
    <w:rsid w:val="007949B0"/>
    <w:rsid w:val="00794C9A"/>
    <w:rsid w:val="00794DC6"/>
    <w:rsid w:val="007959FC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626"/>
    <w:rsid w:val="007A1E4D"/>
    <w:rsid w:val="007A2A9A"/>
    <w:rsid w:val="007A2C42"/>
    <w:rsid w:val="007A2DC4"/>
    <w:rsid w:val="007A3221"/>
    <w:rsid w:val="007A38AE"/>
    <w:rsid w:val="007A3AB3"/>
    <w:rsid w:val="007A3CF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B0733"/>
    <w:rsid w:val="007B07F6"/>
    <w:rsid w:val="007B09A1"/>
    <w:rsid w:val="007B1A61"/>
    <w:rsid w:val="007B22DB"/>
    <w:rsid w:val="007B443F"/>
    <w:rsid w:val="007B5068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B7DCE"/>
    <w:rsid w:val="007C06C3"/>
    <w:rsid w:val="007C0843"/>
    <w:rsid w:val="007C0AEC"/>
    <w:rsid w:val="007C0F99"/>
    <w:rsid w:val="007C1675"/>
    <w:rsid w:val="007C1A4F"/>
    <w:rsid w:val="007C1C54"/>
    <w:rsid w:val="007C1F8C"/>
    <w:rsid w:val="007C25C5"/>
    <w:rsid w:val="007C2C8D"/>
    <w:rsid w:val="007C2FCA"/>
    <w:rsid w:val="007C3070"/>
    <w:rsid w:val="007C325B"/>
    <w:rsid w:val="007C380D"/>
    <w:rsid w:val="007C3D5A"/>
    <w:rsid w:val="007C44B6"/>
    <w:rsid w:val="007C49C3"/>
    <w:rsid w:val="007C4DA2"/>
    <w:rsid w:val="007C51D7"/>
    <w:rsid w:val="007C5A1E"/>
    <w:rsid w:val="007C5B4D"/>
    <w:rsid w:val="007C5E18"/>
    <w:rsid w:val="007C6D62"/>
    <w:rsid w:val="007C6FDB"/>
    <w:rsid w:val="007C7304"/>
    <w:rsid w:val="007C76EB"/>
    <w:rsid w:val="007D05D0"/>
    <w:rsid w:val="007D06ED"/>
    <w:rsid w:val="007D0868"/>
    <w:rsid w:val="007D0E0F"/>
    <w:rsid w:val="007D0E4F"/>
    <w:rsid w:val="007D1455"/>
    <w:rsid w:val="007D1EDE"/>
    <w:rsid w:val="007D2D14"/>
    <w:rsid w:val="007D33CE"/>
    <w:rsid w:val="007D3643"/>
    <w:rsid w:val="007D3763"/>
    <w:rsid w:val="007D3838"/>
    <w:rsid w:val="007D3AEA"/>
    <w:rsid w:val="007D3B1E"/>
    <w:rsid w:val="007D3E83"/>
    <w:rsid w:val="007D460C"/>
    <w:rsid w:val="007D4675"/>
    <w:rsid w:val="007D48EB"/>
    <w:rsid w:val="007D4B6C"/>
    <w:rsid w:val="007D4E83"/>
    <w:rsid w:val="007D5528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509"/>
    <w:rsid w:val="007E0A85"/>
    <w:rsid w:val="007E0D60"/>
    <w:rsid w:val="007E0E45"/>
    <w:rsid w:val="007E12DD"/>
    <w:rsid w:val="007E1479"/>
    <w:rsid w:val="007E1D78"/>
    <w:rsid w:val="007E2011"/>
    <w:rsid w:val="007E215F"/>
    <w:rsid w:val="007E23BF"/>
    <w:rsid w:val="007E248A"/>
    <w:rsid w:val="007E26D9"/>
    <w:rsid w:val="007E2918"/>
    <w:rsid w:val="007E2919"/>
    <w:rsid w:val="007E2CC0"/>
    <w:rsid w:val="007E2D00"/>
    <w:rsid w:val="007E2E57"/>
    <w:rsid w:val="007E33F6"/>
    <w:rsid w:val="007E34C1"/>
    <w:rsid w:val="007E36DB"/>
    <w:rsid w:val="007E37EF"/>
    <w:rsid w:val="007E3E14"/>
    <w:rsid w:val="007E4B18"/>
    <w:rsid w:val="007E4DF8"/>
    <w:rsid w:val="007E5452"/>
    <w:rsid w:val="007E5F20"/>
    <w:rsid w:val="007E5F6C"/>
    <w:rsid w:val="007E6730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212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F6"/>
    <w:rsid w:val="007F4E57"/>
    <w:rsid w:val="007F53EF"/>
    <w:rsid w:val="007F54D9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CBE"/>
    <w:rsid w:val="008019F4"/>
    <w:rsid w:val="00801C5A"/>
    <w:rsid w:val="008020EE"/>
    <w:rsid w:val="00802AA3"/>
    <w:rsid w:val="00803340"/>
    <w:rsid w:val="00803618"/>
    <w:rsid w:val="0080373C"/>
    <w:rsid w:val="00803A38"/>
    <w:rsid w:val="008043C0"/>
    <w:rsid w:val="00804532"/>
    <w:rsid w:val="00804546"/>
    <w:rsid w:val="00804D41"/>
    <w:rsid w:val="00804D8B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721D"/>
    <w:rsid w:val="00807649"/>
    <w:rsid w:val="0080789A"/>
    <w:rsid w:val="008078F7"/>
    <w:rsid w:val="00807D67"/>
    <w:rsid w:val="00807E35"/>
    <w:rsid w:val="0081002E"/>
    <w:rsid w:val="008102AE"/>
    <w:rsid w:val="00810305"/>
    <w:rsid w:val="00810C2A"/>
    <w:rsid w:val="00810CBB"/>
    <w:rsid w:val="008111A7"/>
    <w:rsid w:val="00811525"/>
    <w:rsid w:val="00811652"/>
    <w:rsid w:val="00811A6E"/>
    <w:rsid w:val="00811A6F"/>
    <w:rsid w:val="00812833"/>
    <w:rsid w:val="00812BA8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CC4"/>
    <w:rsid w:val="0082136E"/>
    <w:rsid w:val="008219A9"/>
    <w:rsid w:val="00821DEA"/>
    <w:rsid w:val="00822317"/>
    <w:rsid w:val="0082234D"/>
    <w:rsid w:val="00822DA9"/>
    <w:rsid w:val="008235C7"/>
    <w:rsid w:val="008239DB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27BA5"/>
    <w:rsid w:val="008304D5"/>
    <w:rsid w:val="00830573"/>
    <w:rsid w:val="00830A29"/>
    <w:rsid w:val="00830B51"/>
    <w:rsid w:val="00830F9E"/>
    <w:rsid w:val="00831742"/>
    <w:rsid w:val="00831D7D"/>
    <w:rsid w:val="00831EBE"/>
    <w:rsid w:val="0083253D"/>
    <w:rsid w:val="00832DA7"/>
    <w:rsid w:val="00833210"/>
    <w:rsid w:val="00833508"/>
    <w:rsid w:val="008335F9"/>
    <w:rsid w:val="0083398E"/>
    <w:rsid w:val="008339B1"/>
    <w:rsid w:val="008340D5"/>
    <w:rsid w:val="00834208"/>
    <w:rsid w:val="00834F72"/>
    <w:rsid w:val="0083530C"/>
    <w:rsid w:val="008353F1"/>
    <w:rsid w:val="008357BE"/>
    <w:rsid w:val="00835C9B"/>
    <w:rsid w:val="00835D4F"/>
    <w:rsid w:val="0083611C"/>
    <w:rsid w:val="0083621F"/>
    <w:rsid w:val="008362DF"/>
    <w:rsid w:val="0083640F"/>
    <w:rsid w:val="00836CD1"/>
    <w:rsid w:val="008373A6"/>
    <w:rsid w:val="008375A7"/>
    <w:rsid w:val="00837EFB"/>
    <w:rsid w:val="00837F78"/>
    <w:rsid w:val="00840262"/>
    <w:rsid w:val="00840846"/>
    <w:rsid w:val="008409C8"/>
    <w:rsid w:val="00841333"/>
    <w:rsid w:val="008418C8"/>
    <w:rsid w:val="00841F0A"/>
    <w:rsid w:val="008420B2"/>
    <w:rsid w:val="0084213F"/>
    <w:rsid w:val="008423BB"/>
    <w:rsid w:val="00842CAB"/>
    <w:rsid w:val="00843C8F"/>
    <w:rsid w:val="00843FCD"/>
    <w:rsid w:val="008441CB"/>
    <w:rsid w:val="00844D39"/>
    <w:rsid w:val="00845516"/>
    <w:rsid w:val="00845B70"/>
    <w:rsid w:val="008460C8"/>
    <w:rsid w:val="00847041"/>
    <w:rsid w:val="00847210"/>
    <w:rsid w:val="008474EB"/>
    <w:rsid w:val="00847C12"/>
    <w:rsid w:val="00847F2A"/>
    <w:rsid w:val="0085007D"/>
    <w:rsid w:val="00850FAB"/>
    <w:rsid w:val="00851F37"/>
    <w:rsid w:val="008521BC"/>
    <w:rsid w:val="00852C76"/>
    <w:rsid w:val="00852CF2"/>
    <w:rsid w:val="00852E4B"/>
    <w:rsid w:val="008530A7"/>
    <w:rsid w:val="0085357D"/>
    <w:rsid w:val="008535EF"/>
    <w:rsid w:val="00853ECA"/>
    <w:rsid w:val="008541EB"/>
    <w:rsid w:val="0085469D"/>
    <w:rsid w:val="008550A3"/>
    <w:rsid w:val="00855237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0E6B"/>
    <w:rsid w:val="0086122A"/>
    <w:rsid w:val="00861302"/>
    <w:rsid w:val="00861AE3"/>
    <w:rsid w:val="00861BD3"/>
    <w:rsid w:val="00861D58"/>
    <w:rsid w:val="00861EEA"/>
    <w:rsid w:val="0086249B"/>
    <w:rsid w:val="00862963"/>
    <w:rsid w:val="00862EBC"/>
    <w:rsid w:val="00863878"/>
    <w:rsid w:val="00863C03"/>
    <w:rsid w:val="00864506"/>
    <w:rsid w:val="008648DC"/>
    <w:rsid w:val="00864950"/>
    <w:rsid w:val="00864CC6"/>
    <w:rsid w:val="00864D41"/>
    <w:rsid w:val="00865213"/>
    <w:rsid w:val="0086521F"/>
    <w:rsid w:val="008658B3"/>
    <w:rsid w:val="00865A32"/>
    <w:rsid w:val="00865ACB"/>
    <w:rsid w:val="00865D38"/>
    <w:rsid w:val="00866CC4"/>
    <w:rsid w:val="00867C0C"/>
    <w:rsid w:val="00870877"/>
    <w:rsid w:val="008709C8"/>
    <w:rsid w:val="00871179"/>
    <w:rsid w:val="00871462"/>
    <w:rsid w:val="00871980"/>
    <w:rsid w:val="00871BAD"/>
    <w:rsid w:val="00871D22"/>
    <w:rsid w:val="00871D43"/>
    <w:rsid w:val="008727D2"/>
    <w:rsid w:val="00873437"/>
    <w:rsid w:val="00873535"/>
    <w:rsid w:val="008739E2"/>
    <w:rsid w:val="00873A95"/>
    <w:rsid w:val="00873D09"/>
    <w:rsid w:val="00874AA1"/>
    <w:rsid w:val="00874FA2"/>
    <w:rsid w:val="0087508E"/>
    <w:rsid w:val="00875412"/>
    <w:rsid w:val="0087583E"/>
    <w:rsid w:val="00875AD8"/>
    <w:rsid w:val="008761F0"/>
    <w:rsid w:val="008763DF"/>
    <w:rsid w:val="00876A62"/>
    <w:rsid w:val="00876D71"/>
    <w:rsid w:val="00877070"/>
    <w:rsid w:val="008770BE"/>
    <w:rsid w:val="0087713D"/>
    <w:rsid w:val="0087734C"/>
    <w:rsid w:val="008777B7"/>
    <w:rsid w:val="008777C9"/>
    <w:rsid w:val="00877B8A"/>
    <w:rsid w:val="0088040E"/>
    <w:rsid w:val="008807BA"/>
    <w:rsid w:val="00880856"/>
    <w:rsid w:val="00880CE6"/>
    <w:rsid w:val="00881410"/>
    <w:rsid w:val="00881632"/>
    <w:rsid w:val="00881718"/>
    <w:rsid w:val="00881C57"/>
    <w:rsid w:val="0088211A"/>
    <w:rsid w:val="00882246"/>
    <w:rsid w:val="0088267E"/>
    <w:rsid w:val="00882E1E"/>
    <w:rsid w:val="008831F6"/>
    <w:rsid w:val="008834F8"/>
    <w:rsid w:val="00883C44"/>
    <w:rsid w:val="00883E2C"/>
    <w:rsid w:val="00883EFD"/>
    <w:rsid w:val="008848CD"/>
    <w:rsid w:val="00884AC3"/>
    <w:rsid w:val="00885252"/>
    <w:rsid w:val="00885257"/>
    <w:rsid w:val="008859F5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90346"/>
    <w:rsid w:val="0089037D"/>
    <w:rsid w:val="00890BAB"/>
    <w:rsid w:val="00890BD9"/>
    <w:rsid w:val="00890D55"/>
    <w:rsid w:val="00890FD8"/>
    <w:rsid w:val="00891852"/>
    <w:rsid w:val="00892211"/>
    <w:rsid w:val="008925B0"/>
    <w:rsid w:val="0089281C"/>
    <w:rsid w:val="00892AD8"/>
    <w:rsid w:val="0089324F"/>
    <w:rsid w:val="00893279"/>
    <w:rsid w:val="0089327C"/>
    <w:rsid w:val="00893A6E"/>
    <w:rsid w:val="008942E2"/>
    <w:rsid w:val="0089471E"/>
    <w:rsid w:val="0089474E"/>
    <w:rsid w:val="008948FA"/>
    <w:rsid w:val="00894D6B"/>
    <w:rsid w:val="00895360"/>
    <w:rsid w:val="00895B63"/>
    <w:rsid w:val="00895DFC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2502"/>
    <w:rsid w:val="008A3566"/>
    <w:rsid w:val="008A47F6"/>
    <w:rsid w:val="008A4A3A"/>
    <w:rsid w:val="008A4B8A"/>
    <w:rsid w:val="008A4BCA"/>
    <w:rsid w:val="008A4BFA"/>
    <w:rsid w:val="008A4DE2"/>
    <w:rsid w:val="008A4E11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B26"/>
    <w:rsid w:val="008B2E81"/>
    <w:rsid w:val="008B301C"/>
    <w:rsid w:val="008B3594"/>
    <w:rsid w:val="008B3A29"/>
    <w:rsid w:val="008B40A5"/>
    <w:rsid w:val="008B44C5"/>
    <w:rsid w:val="008B4507"/>
    <w:rsid w:val="008B451D"/>
    <w:rsid w:val="008B49D0"/>
    <w:rsid w:val="008B4B10"/>
    <w:rsid w:val="008B5A7D"/>
    <w:rsid w:val="008B5EE9"/>
    <w:rsid w:val="008B5EF6"/>
    <w:rsid w:val="008B63EC"/>
    <w:rsid w:val="008B65E2"/>
    <w:rsid w:val="008B7627"/>
    <w:rsid w:val="008B79AB"/>
    <w:rsid w:val="008B7E89"/>
    <w:rsid w:val="008C0051"/>
    <w:rsid w:val="008C006D"/>
    <w:rsid w:val="008C025E"/>
    <w:rsid w:val="008C0551"/>
    <w:rsid w:val="008C07BE"/>
    <w:rsid w:val="008C0AF4"/>
    <w:rsid w:val="008C0B82"/>
    <w:rsid w:val="008C0EE3"/>
    <w:rsid w:val="008C1934"/>
    <w:rsid w:val="008C2264"/>
    <w:rsid w:val="008C2548"/>
    <w:rsid w:val="008C25C5"/>
    <w:rsid w:val="008C2892"/>
    <w:rsid w:val="008C2A8E"/>
    <w:rsid w:val="008C4240"/>
    <w:rsid w:val="008C4E47"/>
    <w:rsid w:val="008C4FE1"/>
    <w:rsid w:val="008C5585"/>
    <w:rsid w:val="008C6105"/>
    <w:rsid w:val="008C781E"/>
    <w:rsid w:val="008C7DAD"/>
    <w:rsid w:val="008D0B3E"/>
    <w:rsid w:val="008D0F5A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3B9C"/>
    <w:rsid w:val="008D40BC"/>
    <w:rsid w:val="008D42B2"/>
    <w:rsid w:val="008D42FA"/>
    <w:rsid w:val="008D54A2"/>
    <w:rsid w:val="008D57B2"/>
    <w:rsid w:val="008D5940"/>
    <w:rsid w:val="008D5D76"/>
    <w:rsid w:val="008D5EFE"/>
    <w:rsid w:val="008D6415"/>
    <w:rsid w:val="008D681E"/>
    <w:rsid w:val="008D6C4F"/>
    <w:rsid w:val="008D6FBB"/>
    <w:rsid w:val="008D70EF"/>
    <w:rsid w:val="008D718E"/>
    <w:rsid w:val="008D7A23"/>
    <w:rsid w:val="008E036A"/>
    <w:rsid w:val="008E09EE"/>
    <w:rsid w:val="008E0B21"/>
    <w:rsid w:val="008E0F12"/>
    <w:rsid w:val="008E149C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3C86"/>
    <w:rsid w:val="008E3E74"/>
    <w:rsid w:val="008E409E"/>
    <w:rsid w:val="008E4376"/>
    <w:rsid w:val="008E474E"/>
    <w:rsid w:val="008E4D70"/>
    <w:rsid w:val="008E4E88"/>
    <w:rsid w:val="008E58B2"/>
    <w:rsid w:val="008E5A69"/>
    <w:rsid w:val="008E5CC5"/>
    <w:rsid w:val="008E5D3E"/>
    <w:rsid w:val="008E5FAA"/>
    <w:rsid w:val="008E68CA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659"/>
    <w:rsid w:val="008F47D6"/>
    <w:rsid w:val="008F5124"/>
    <w:rsid w:val="008F54A6"/>
    <w:rsid w:val="008F56BA"/>
    <w:rsid w:val="008F5746"/>
    <w:rsid w:val="008F59E7"/>
    <w:rsid w:val="008F5D4B"/>
    <w:rsid w:val="008F62CE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3BE"/>
    <w:rsid w:val="009039D9"/>
    <w:rsid w:val="00903CFA"/>
    <w:rsid w:val="0090415B"/>
    <w:rsid w:val="00904243"/>
    <w:rsid w:val="009045D3"/>
    <w:rsid w:val="009048F1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570"/>
    <w:rsid w:val="009075F6"/>
    <w:rsid w:val="00907C81"/>
    <w:rsid w:val="009100EA"/>
    <w:rsid w:val="0091067E"/>
    <w:rsid w:val="009108EA"/>
    <w:rsid w:val="009112CD"/>
    <w:rsid w:val="0091172D"/>
    <w:rsid w:val="00911CA0"/>
    <w:rsid w:val="0091221C"/>
    <w:rsid w:val="0091269A"/>
    <w:rsid w:val="0091283B"/>
    <w:rsid w:val="00913054"/>
    <w:rsid w:val="009135F9"/>
    <w:rsid w:val="00913C08"/>
    <w:rsid w:val="00913DE1"/>
    <w:rsid w:val="00915317"/>
    <w:rsid w:val="00915C8E"/>
    <w:rsid w:val="00915E71"/>
    <w:rsid w:val="009172D9"/>
    <w:rsid w:val="009173CF"/>
    <w:rsid w:val="00917E7E"/>
    <w:rsid w:val="0092026E"/>
    <w:rsid w:val="00920659"/>
    <w:rsid w:val="009207D9"/>
    <w:rsid w:val="0092096A"/>
    <w:rsid w:val="009210ED"/>
    <w:rsid w:val="0092256D"/>
    <w:rsid w:val="00923545"/>
    <w:rsid w:val="00923845"/>
    <w:rsid w:val="00923AB3"/>
    <w:rsid w:val="00923F6E"/>
    <w:rsid w:val="00924181"/>
    <w:rsid w:val="009248C3"/>
    <w:rsid w:val="00924A30"/>
    <w:rsid w:val="0092508E"/>
    <w:rsid w:val="009254A2"/>
    <w:rsid w:val="00925B5B"/>
    <w:rsid w:val="00925B71"/>
    <w:rsid w:val="00925C5C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561"/>
    <w:rsid w:val="00930B46"/>
    <w:rsid w:val="00930C1C"/>
    <w:rsid w:val="00930DA5"/>
    <w:rsid w:val="0093175E"/>
    <w:rsid w:val="00931BBC"/>
    <w:rsid w:val="0093203D"/>
    <w:rsid w:val="00932065"/>
    <w:rsid w:val="00932B5E"/>
    <w:rsid w:val="00933330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41E"/>
    <w:rsid w:val="00935874"/>
    <w:rsid w:val="009360C5"/>
    <w:rsid w:val="00936758"/>
    <w:rsid w:val="00936B1B"/>
    <w:rsid w:val="00936B33"/>
    <w:rsid w:val="00936FCB"/>
    <w:rsid w:val="0093718D"/>
    <w:rsid w:val="0093743A"/>
    <w:rsid w:val="0093759A"/>
    <w:rsid w:val="00937E17"/>
    <w:rsid w:val="0094044C"/>
    <w:rsid w:val="009405F9"/>
    <w:rsid w:val="0094098C"/>
    <w:rsid w:val="00940D18"/>
    <w:rsid w:val="00940EB6"/>
    <w:rsid w:val="00941032"/>
    <w:rsid w:val="00941405"/>
    <w:rsid w:val="00941896"/>
    <w:rsid w:val="009418DA"/>
    <w:rsid w:val="00941AC4"/>
    <w:rsid w:val="00941F6B"/>
    <w:rsid w:val="009422A5"/>
    <w:rsid w:val="00942B4D"/>
    <w:rsid w:val="00942BA5"/>
    <w:rsid w:val="0094306F"/>
    <w:rsid w:val="00943B6A"/>
    <w:rsid w:val="00943D3F"/>
    <w:rsid w:val="009443C1"/>
    <w:rsid w:val="009444CE"/>
    <w:rsid w:val="00944CF6"/>
    <w:rsid w:val="00944DE7"/>
    <w:rsid w:val="00944E32"/>
    <w:rsid w:val="00944F25"/>
    <w:rsid w:val="009452C4"/>
    <w:rsid w:val="00945B19"/>
    <w:rsid w:val="009461B4"/>
    <w:rsid w:val="0094645D"/>
    <w:rsid w:val="00946545"/>
    <w:rsid w:val="009469A1"/>
    <w:rsid w:val="00946A75"/>
    <w:rsid w:val="00946D8F"/>
    <w:rsid w:val="00947554"/>
    <w:rsid w:val="0094777A"/>
    <w:rsid w:val="00950091"/>
    <w:rsid w:val="00950DA7"/>
    <w:rsid w:val="00951225"/>
    <w:rsid w:val="0095143F"/>
    <w:rsid w:val="009517B1"/>
    <w:rsid w:val="00952FBA"/>
    <w:rsid w:val="00953220"/>
    <w:rsid w:val="00953251"/>
    <w:rsid w:val="009534CA"/>
    <w:rsid w:val="009550CA"/>
    <w:rsid w:val="009552A9"/>
    <w:rsid w:val="009556CA"/>
    <w:rsid w:val="00955B1D"/>
    <w:rsid w:val="00955B91"/>
    <w:rsid w:val="00956AC5"/>
    <w:rsid w:val="00956EFC"/>
    <w:rsid w:val="00957961"/>
    <w:rsid w:val="009602B5"/>
    <w:rsid w:val="009607C4"/>
    <w:rsid w:val="009608A1"/>
    <w:rsid w:val="00960FA3"/>
    <w:rsid w:val="009610AD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DE2"/>
    <w:rsid w:val="00964EA8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B58"/>
    <w:rsid w:val="00970D6D"/>
    <w:rsid w:val="00970EE6"/>
    <w:rsid w:val="00971B6C"/>
    <w:rsid w:val="00972079"/>
    <w:rsid w:val="00972192"/>
    <w:rsid w:val="00972343"/>
    <w:rsid w:val="00972C0E"/>
    <w:rsid w:val="00972E24"/>
    <w:rsid w:val="00972E32"/>
    <w:rsid w:val="00973016"/>
    <w:rsid w:val="009734E2"/>
    <w:rsid w:val="009739BD"/>
    <w:rsid w:val="00973D99"/>
    <w:rsid w:val="00973E6D"/>
    <w:rsid w:val="0097415D"/>
    <w:rsid w:val="0097490F"/>
    <w:rsid w:val="0097496F"/>
    <w:rsid w:val="00974AF0"/>
    <w:rsid w:val="00974B13"/>
    <w:rsid w:val="00974CED"/>
    <w:rsid w:val="009750FC"/>
    <w:rsid w:val="009753FD"/>
    <w:rsid w:val="00975495"/>
    <w:rsid w:val="00975824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0B44"/>
    <w:rsid w:val="00981926"/>
    <w:rsid w:val="009819F9"/>
    <w:rsid w:val="00982132"/>
    <w:rsid w:val="00982A7C"/>
    <w:rsid w:val="00982A93"/>
    <w:rsid w:val="00982C54"/>
    <w:rsid w:val="0098309B"/>
    <w:rsid w:val="00983233"/>
    <w:rsid w:val="00983449"/>
    <w:rsid w:val="009840E3"/>
    <w:rsid w:val="00984209"/>
    <w:rsid w:val="009844D5"/>
    <w:rsid w:val="00984DFB"/>
    <w:rsid w:val="009850ED"/>
    <w:rsid w:val="00985315"/>
    <w:rsid w:val="00985643"/>
    <w:rsid w:val="00985746"/>
    <w:rsid w:val="00986656"/>
    <w:rsid w:val="00986C39"/>
    <w:rsid w:val="00987C68"/>
    <w:rsid w:val="00987DE7"/>
    <w:rsid w:val="00987EF5"/>
    <w:rsid w:val="0099016B"/>
    <w:rsid w:val="0099036F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36C"/>
    <w:rsid w:val="009A055C"/>
    <w:rsid w:val="009A0784"/>
    <w:rsid w:val="009A110F"/>
    <w:rsid w:val="009A1A1B"/>
    <w:rsid w:val="009A1C8C"/>
    <w:rsid w:val="009A1CF0"/>
    <w:rsid w:val="009A25EC"/>
    <w:rsid w:val="009A263F"/>
    <w:rsid w:val="009A2F51"/>
    <w:rsid w:val="009A32EC"/>
    <w:rsid w:val="009A360F"/>
    <w:rsid w:val="009A3774"/>
    <w:rsid w:val="009A3A33"/>
    <w:rsid w:val="009A40AD"/>
    <w:rsid w:val="009A4315"/>
    <w:rsid w:val="009A4827"/>
    <w:rsid w:val="009A4A32"/>
    <w:rsid w:val="009A523F"/>
    <w:rsid w:val="009A5708"/>
    <w:rsid w:val="009A5E68"/>
    <w:rsid w:val="009A6090"/>
    <w:rsid w:val="009A62B3"/>
    <w:rsid w:val="009A7B9D"/>
    <w:rsid w:val="009A7DF2"/>
    <w:rsid w:val="009B09E1"/>
    <w:rsid w:val="009B0B65"/>
    <w:rsid w:val="009B1183"/>
    <w:rsid w:val="009B1199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86C"/>
    <w:rsid w:val="009B4949"/>
    <w:rsid w:val="009B4BDE"/>
    <w:rsid w:val="009B4CAE"/>
    <w:rsid w:val="009B4D7E"/>
    <w:rsid w:val="009B4DCF"/>
    <w:rsid w:val="009B5404"/>
    <w:rsid w:val="009B54C5"/>
    <w:rsid w:val="009B5794"/>
    <w:rsid w:val="009B6285"/>
    <w:rsid w:val="009B642A"/>
    <w:rsid w:val="009B6622"/>
    <w:rsid w:val="009B67E3"/>
    <w:rsid w:val="009B6867"/>
    <w:rsid w:val="009B7316"/>
    <w:rsid w:val="009B77F1"/>
    <w:rsid w:val="009B7BE5"/>
    <w:rsid w:val="009C0554"/>
    <w:rsid w:val="009C07B0"/>
    <w:rsid w:val="009C0AA9"/>
    <w:rsid w:val="009C0B11"/>
    <w:rsid w:val="009C11ED"/>
    <w:rsid w:val="009C2093"/>
    <w:rsid w:val="009C2838"/>
    <w:rsid w:val="009C2927"/>
    <w:rsid w:val="009C2D33"/>
    <w:rsid w:val="009C3B0F"/>
    <w:rsid w:val="009C3E68"/>
    <w:rsid w:val="009C4284"/>
    <w:rsid w:val="009C437F"/>
    <w:rsid w:val="009C48E5"/>
    <w:rsid w:val="009C4E43"/>
    <w:rsid w:val="009C4FB9"/>
    <w:rsid w:val="009C5086"/>
    <w:rsid w:val="009C50A6"/>
    <w:rsid w:val="009C5408"/>
    <w:rsid w:val="009C5860"/>
    <w:rsid w:val="009C58FD"/>
    <w:rsid w:val="009C5D57"/>
    <w:rsid w:val="009C5F2B"/>
    <w:rsid w:val="009C627A"/>
    <w:rsid w:val="009C695C"/>
    <w:rsid w:val="009C6A2B"/>
    <w:rsid w:val="009C6A58"/>
    <w:rsid w:val="009C6AFB"/>
    <w:rsid w:val="009C6D4B"/>
    <w:rsid w:val="009C7DBB"/>
    <w:rsid w:val="009C7DE0"/>
    <w:rsid w:val="009C7DE1"/>
    <w:rsid w:val="009D1284"/>
    <w:rsid w:val="009D155E"/>
    <w:rsid w:val="009D1BE4"/>
    <w:rsid w:val="009D1C76"/>
    <w:rsid w:val="009D1D36"/>
    <w:rsid w:val="009D1E3B"/>
    <w:rsid w:val="009D1E53"/>
    <w:rsid w:val="009D1F26"/>
    <w:rsid w:val="009D2204"/>
    <w:rsid w:val="009D2778"/>
    <w:rsid w:val="009D2EE5"/>
    <w:rsid w:val="009D2FFC"/>
    <w:rsid w:val="009D38C9"/>
    <w:rsid w:val="009D3D6C"/>
    <w:rsid w:val="009D3E26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2CA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0D17"/>
    <w:rsid w:val="009E1261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91"/>
    <w:rsid w:val="009E3AAA"/>
    <w:rsid w:val="009E3F2A"/>
    <w:rsid w:val="009E40EC"/>
    <w:rsid w:val="009E4466"/>
    <w:rsid w:val="009E449D"/>
    <w:rsid w:val="009E47F9"/>
    <w:rsid w:val="009E49AB"/>
    <w:rsid w:val="009E4A5B"/>
    <w:rsid w:val="009E4AD9"/>
    <w:rsid w:val="009E4B9D"/>
    <w:rsid w:val="009E549D"/>
    <w:rsid w:val="009E5ECC"/>
    <w:rsid w:val="009E65C8"/>
    <w:rsid w:val="009E67BD"/>
    <w:rsid w:val="009E6873"/>
    <w:rsid w:val="009E6B19"/>
    <w:rsid w:val="009E6B23"/>
    <w:rsid w:val="009E6C33"/>
    <w:rsid w:val="009E7687"/>
    <w:rsid w:val="009E7ED7"/>
    <w:rsid w:val="009F06D5"/>
    <w:rsid w:val="009F097C"/>
    <w:rsid w:val="009F0B2C"/>
    <w:rsid w:val="009F0E62"/>
    <w:rsid w:val="009F1105"/>
    <w:rsid w:val="009F113E"/>
    <w:rsid w:val="009F11A7"/>
    <w:rsid w:val="009F124A"/>
    <w:rsid w:val="009F1482"/>
    <w:rsid w:val="009F148D"/>
    <w:rsid w:val="009F1641"/>
    <w:rsid w:val="009F245F"/>
    <w:rsid w:val="009F255D"/>
    <w:rsid w:val="009F2A91"/>
    <w:rsid w:val="009F2CBF"/>
    <w:rsid w:val="009F3149"/>
    <w:rsid w:val="009F32E6"/>
    <w:rsid w:val="009F3336"/>
    <w:rsid w:val="009F3A35"/>
    <w:rsid w:val="009F3D01"/>
    <w:rsid w:val="009F419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5C7"/>
    <w:rsid w:val="009F6693"/>
    <w:rsid w:val="009F6DB7"/>
    <w:rsid w:val="009F741F"/>
    <w:rsid w:val="009F74DB"/>
    <w:rsid w:val="00A0080F"/>
    <w:rsid w:val="00A00AC7"/>
    <w:rsid w:val="00A012B8"/>
    <w:rsid w:val="00A0151A"/>
    <w:rsid w:val="00A01FD5"/>
    <w:rsid w:val="00A02137"/>
    <w:rsid w:val="00A02368"/>
    <w:rsid w:val="00A0291A"/>
    <w:rsid w:val="00A02D2E"/>
    <w:rsid w:val="00A02D6D"/>
    <w:rsid w:val="00A02EC9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12A"/>
    <w:rsid w:val="00A05306"/>
    <w:rsid w:val="00A05B6A"/>
    <w:rsid w:val="00A06299"/>
    <w:rsid w:val="00A072D9"/>
    <w:rsid w:val="00A07616"/>
    <w:rsid w:val="00A079D8"/>
    <w:rsid w:val="00A07B72"/>
    <w:rsid w:val="00A07D4E"/>
    <w:rsid w:val="00A07ED5"/>
    <w:rsid w:val="00A07F09"/>
    <w:rsid w:val="00A10368"/>
    <w:rsid w:val="00A10C01"/>
    <w:rsid w:val="00A10F0F"/>
    <w:rsid w:val="00A1131B"/>
    <w:rsid w:val="00A1186F"/>
    <w:rsid w:val="00A12292"/>
    <w:rsid w:val="00A13190"/>
    <w:rsid w:val="00A13B54"/>
    <w:rsid w:val="00A13E94"/>
    <w:rsid w:val="00A14024"/>
    <w:rsid w:val="00A14793"/>
    <w:rsid w:val="00A15192"/>
    <w:rsid w:val="00A151AF"/>
    <w:rsid w:val="00A15582"/>
    <w:rsid w:val="00A15A6F"/>
    <w:rsid w:val="00A15BD9"/>
    <w:rsid w:val="00A15CD2"/>
    <w:rsid w:val="00A16279"/>
    <w:rsid w:val="00A162A4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32C2"/>
    <w:rsid w:val="00A2368D"/>
    <w:rsid w:val="00A238A7"/>
    <w:rsid w:val="00A23C90"/>
    <w:rsid w:val="00A23E48"/>
    <w:rsid w:val="00A23F3D"/>
    <w:rsid w:val="00A23F76"/>
    <w:rsid w:val="00A24813"/>
    <w:rsid w:val="00A24905"/>
    <w:rsid w:val="00A24CAA"/>
    <w:rsid w:val="00A25002"/>
    <w:rsid w:val="00A25440"/>
    <w:rsid w:val="00A260CA"/>
    <w:rsid w:val="00A26801"/>
    <w:rsid w:val="00A301D1"/>
    <w:rsid w:val="00A30376"/>
    <w:rsid w:val="00A3065E"/>
    <w:rsid w:val="00A307E5"/>
    <w:rsid w:val="00A30B2A"/>
    <w:rsid w:val="00A30BD5"/>
    <w:rsid w:val="00A30FBA"/>
    <w:rsid w:val="00A31A29"/>
    <w:rsid w:val="00A31FCB"/>
    <w:rsid w:val="00A33DD4"/>
    <w:rsid w:val="00A3429E"/>
    <w:rsid w:val="00A3487E"/>
    <w:rsid w:val="00A34B7E"/>
    <w:rsid w:val="00A34D27"/>
    <w:rsid w:val="00A34F1E"/>
    <w:rsid w:val="00A35011"/>
    <w:rsid w:val="00A3538E"/>
    <w:rsid w:val="00A356F4"/>
    <w:rsid w:val="00A3598A"/>
    <w:rsid w:val="00A35A00"/>
    <w:rsid w:val="00A35FCE"/>
    <w:rsid w:val="00A36E44"/>
    <w:rsid w:val="00A36F42"/>
    <w:rsid w:val="00A36FC5"/>
    <w:rsid w:val="00A37280"/>
    <w:rsid w:val="00A374E3"/>
    <w:rsid w:val="00A37505"/>
    <w:rsid w:val="00A401E1"/>
    <w:rsid w:val="00A403EA"/>
    <w:rsid w:val="00A40BD3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4019"/>
    <w:rsid w:val="00A44E8D"/>
    <w:rsid w:val="00A45065"/>
    <w:rsid w:val="00A45210"/>
    <w:rsid w:val="00A4559C"/>
    <w:rsid w:val="00A45804"/>
    <w:rsid w:val="00A458F5"/>
    <w:rsid w:val="00A46211"/>
    <w:rsid w:val="00A463A5"/>
    <w:rsid w:val="00A467B6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8B0"/>
    <w:rsid w:val="00A51523"/>
    <w:rsid w:val="00A51606"/>
    <w:rsid w:val="00A52794"/>
    <w:rsid w:val="00A5325A"/>
    <w:rsid w:val="00A53847"/>
    <w:rsid w:val="00A539FF"/>
    <w:rsid w:val="00A53B2D"/>
    <w:rsid w:val="00A54B4B"/>
    <w:rsid w:val="00A54DE9"/>
    <w:rsid w:val="00A55742"/>
    <w:rsid w:val="00A55C90"/>
    <w:rsid w:val="00A5619C"/>
    <w:rsid w:val="00A566D3"/>
    <w:rsid w:val="00A57065"/>
    <w:rsid w:val="00A57367"/>
    <w:rsid w:val="00A5759B"/>
    <w:rsid w:val="00A575AF"/>
    <w:rsid w:val="00A577B8"/>
    <w:rsid w:val="00A57AA0"/>
    <w:rsid w:val="00A603BE"/>
    <w:rsid w:val="00A60612"/>
    <w:rsid w:val="00A6096F"/>
    <w:rsid w:val="00A60A8A"/>
    <w:rsid w:val="00A60C21"/>
    <w:rsid w:val="00A60CC4"/>
    <w:rsid w:val="00A60CD6"/>
    <w:rsid w:val="00A6163C"/>
    <w:rsid w:val="00A61968"/>
    <w:rsid w:val="00A61D12"/>
    <w:rsid w:val="00A61FC1"/>
    <w:rsid w:val="00A6221F"/>
    <w:rsid w:val="00A62466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5B94"/>
    <w:rsid w:val="00A66176"/>
    <w:rsid w:val="00A66184"/>
    <w:rsid w:val="00A66196"/>
    <w:rsid w:val="00A661F9"/>
    <w:rsid w:val="00A66833"/>
    <w:rsid w:val="00A66F2C"/>
    <w:rsid w:val="00A674A5"/>
    <w:rsid w:val="00A67B1B"/>
    <w:rsid w:val="00A67CE5"/>
    <w:rsid w:val="00A67D2C"/>
    <w:rsid w:val="00A705C4"/>
    <w:rsid w:val="00A7082C"/>
    <w:rsid w:val="00A70AF7"/>
    <w:rsid w:val="00A70DB5"/>
    <w:rsid w:val="00A70E52"/>
    <w:rsid w:val="00A70FCD"/>
    <w:rsid w:val="00A715DA"/>
    <w:rsid w:val="00A71912"/>
    <w:rsid w:val="00A719D0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944"/>
    <w:rsid w:val="00A73B25"/>
    <w:rsid w:val="00A73EB3"/>
    <w:rsid w:val="00A74253"/>
    <w:rsid w:val="00A7450C"/>
    <w:rsid w:val="00A74870"/>
    <w:rsid w:val="00A74A81"/>
    <w:rsid w:val="00A74B2B"/>
    <w:rsid w:val="00A74B2C"/>
    <w:rsid w:val="00A74BD1"/>
    <w:rsid w:val="00A74E57"/>
    <w:rsid w:val="00A75414"/>
    <w:rsid w:val="00A75487"/>
    <w:rsid w:val="00A75735"/>
    <w:rsid w:val="00A7575A"/>
    <w:rsid w:val="00A76295"/>
    <w:rsid w:val="00A7710D"/>
    <w:rsid w:val="00A7780F"/>
    <w:rsid w:val="00A778C8"/>
    <w:rsid w:val="00A77C78"/>
    <w:rsid w:val="00A8054F"/>
    <w:rsid w:val="00A805DE"/>
    <w:rsid w:val="00A80679"/>
    <w:rsid w:val="00A80FAB"/>
    <w:rsid w:val="00A81008"/>
    <w:rsid w:val="00A81397"/>
    <w:rsid w:val="00A816F0"/>
    <w:rsid w:val="00A819B0"/>
    <w:rsid w:val="00A81C0E"/>
    <w:rsid w:val="00A831F3"/>
    <w:rsid w:val="00A836CD"/>
    <w:rsid w:val="00A83E60"/>
    <w:rsid w:val="00A842B5"/>
    <w:rsid w:val="00A84D3A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F15"/>
    <w:rsid w:val="00A86618"/>
    <w:rsid w:val="00A86BD2"/>
    <w:rsid w:val="00A86EA1"/>
    <w:rsid w:val="00A87FD0"/>
    <w:rsid w:val="00A90102"/>
    <w:rsid w:val="00A9046E"/>
    <w:rsid w:val="00A907DB"/>
    <w:rsid w:val="00A907F4"/>
    <w:rsid w:val="00A90D04"/>
    <w:rsid w:val="00A90D3D"/>
    <w:rsid w:val="00A90E7A"/>
    <w:rsid w:val="00A913D1"/>
    <w:rsid w:val="00A91437"/>
    <w:rsid w:val="00A91F71"/>
    <w:rsid w:val="00A9218D"/>
    <w:rsid w:val="00A9229B"/>
    <w:rsid w:val="00A92444"/>
    <w:rsid w:val="00A92665"/>
    <w:rsid w:val="00A9272D"/>
    <w:rsid w:val="00A92C6B"/>
    <w:rsid w:val="00A92D6D"/>
    <w:rsid w:val="00A92FD9"/>
    <w:rsid w:val="00A93217"/>
    <w:rsid w:val="00A935B4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356"/>
    <w:rsid w:val="00AA03A2"/>
    <w:rsid w:val="00AA04A3"/>
    <w:rsid w:val="00AA04F4"/>
    <w:rsid w:val="00AA0660"/>
    <w:rsid w:val="00AA0B70"/>
    <w:rsid w:val="00AA0BB9"/>
    <w:rsid w:val="00AA0C95"/>
    <w:rsid w:val="00AA0D22"/>
    <w:rsid w:val="00AA137F"/>
    <w:rsid w:val="00AA1EED"/>
    <w:rsid w:val="00AA2566"/>
    <w:rsid w:val="00AA27A2"/>
    <w:rsid w:val="00AA2AD2"/>
    <w:rsid w:val="00AA2ED6"/>
    <w:rsid w:val="00AA3B2B"/>
    <w:rsid w:val="00AA4377"/>
    <w:rsid w:val="00AA5276"/>
    <w:rsid w:val="00AA5EA7"/>
    <w:rsid w:val="00AA5F06"/>
    <w:rsid w:val="00AA62CF"/>
    <w:rsid w:val="00AA6947"/>
    <w:rsid w:val="00AA6E68"/>
    <w:rsid w:val="00AA76ED"/>
    <w:rsid w:val="00AA7725"/>
    <w:rsid w:val="00AB155E"/>
    <w:rsid w:val="00AB18D4"/>
    <w:rsid w:val="00AB1E41"/>
    <w:rsid w:val="00AB20DA"/>
    <w:rsid w:val="00AB2706"/>
    <w:rsid w:val="00AB27AF"/>
    <w:rsid w:val="00AB2DFD"/>
    <w:rsid w:val="00AB2EDB"/>
    <w:rsid w:val="00AB3111"/>
    <w:rsid w:val="00AB31F5"/>
    <w:rsid w:val="00AB3BB3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015"/>
    <w:rsid w:val="00AC01AD"/>
    <w:rsid w:val="00AC034C"/>
    <w:rsid w:val="00AC0602"/>
    <w:rsid w:val="00AC199E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7968"/>
    <w:rsid w:val="00AC79BF"/>
    <w:rsid w:val="00AC7E05"/>
    <w:rsid w:val="00AD0067"/>
    <w:rsid w:val="00AD057D"/>
    <w:rsid w:val="00AD0940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6FD"/>
    <w:rsid w:val="00AD398A"/>
    <w:rsid w:val="00AD3C7B"/>
    <w:rsid w:val="00AD4625"/>
    <w:rsid w:val="00AD4FC9"/>
    <w:rsid w:val="00AD533D"/>
    <w:rsid w:val="00AD5AC8"/>
    <w:rsid w:val="00AD5C01"/>
    <w:rsid w:val="00AD5E66"/>
    <w:rsid w:val="00AD64C2"/>
    <w:rsid w:val="00AD6FA8"/>
    <w:rsid w:val="00AD7434"/>
    <w:rsid w:val="00AD7980"/>
    <w:rsid w:val="00AD7AC8"/>
    <w:rsid w:val="00AD7B8E"/>
    <w:rsid w:val="00AD7BA4"/>
    <w:rsid w:val="00AD7D40"/>
    <w:rsid w:val="00AD7FEC"/>
    <w:rsid w:val="00AE06B1"/>
    <w:rsid w:val="00AE0BA2"/>
    <w:rsid w:val="00AE0DF2"/>
    <w:rsid w:val="00AE1106"/>
    <w:rsid w:val="00AE16DB"/>
    <w:rsid w:val="00AE22B2"/>
    <w:rsid w:val="00AE22EC"/>
    <w:rsid w:val="00AE243F"/>
    <w:rsid w:val="00AE2597"/>
    <w:rsid w:val="00AE2CA0"/>
    <w:rsid w:val="00AE35E6"/>
    <w:rsid w:val="00AE39C2"/>
    <w:rsid w:val="00AE457B"/>
    <w:rsid w:val="00AE4737"/>
    <w:rsid w:val="00AE52AD"/>
    <w:rsid w:val="00AE53BC"/>
    <w:rsid w:val="00AE5638"/>
    <w:rsid w:val="00AE59D5"/>
    <w:rsid w:val="00AE68FA"/>
    <w:rsid w:val="00AE75C8"/>
    <w:rsid w:val="00AE7E96"/>
    <w:rsid w:val="00AF0679"/>
    <w:rsid w:val="00AF072E"/>
    <w:rsid w:val="00AF0A9A"/>
    <w:rsid w:val="00AF0DA3"/>
    <w:rsid w:val="00AF1C93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AF7996"/>
    <w:rsid w:val="00B001A0"/>
    <w:rsid w:val="00B00267"/>
    <w:rsid w:val="00B00738"/>
    <w:rsid w:val="00B00953"/>
    <w:rsid w:val="00B00B1F"/>
    <w:rsid w:val="00B00C0C"/>
    <w:rsid w:val="00B00EED"/>
    <w:rsid w:val="00B01202"/>
    <w:rsid w:val="00B0193A"/>
    <w:rsid w:val="00B01F31"/>
    <w:rsid w:val="00B028FF"/>
    <w:rsid w:val="00B03512"/>
    <w:rsid w:val="00B03562"/>
    <w:rsid w:val="00B036A6"/>
    <w:rsid w:val="00B03DEF"/>
    <w:rsid w:val="00B043CB"/>
    <w:rsid w:val="00B04554"/>
    <w:rsid w:val="00B04978"/>
    <w:rsid w:val="00B05158"/>
    <w:rsid w:val="00B05277"/>
    <w:rsid w:val="00B05B79"/>
    <w:rsid w:val="00B05CA0"/>
    <w:rsid w:val="00B05D94"/>
    <w:rsid w:val="00B05ECE"/>
    <w:rsid w:val="00B06E97"/>
    <w:rsid w:val="00B07088"/>
    <w:rsid w:val="00B072A3"/>
    <w:rsid w:val="00B07921"/>
    <w:rsid w:val="00B07C37"/>
    <w:rsid w:val="00B07D24"/>
    <w:rsid w:val="00B07D90"/>
    <w:rsid w:val="00B10D00"/>
    <w:rsid w:val="00B10DDF"/>
    <w:rsid w:val="00B112E7"/>
    <w:rsid w:val="00B115EB"/>
    <w:rsid w:val="00B11880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00A"/>
    <w:rsid w:val="00B141DE"/>
    <w:rsid w:val="00B14B52"/>
    <w:rsid w:val="00B1530C"/>
    <w:rsid w:val="00B1538C"/>
    <w:rsid w:val="00B15471"/>
    <w:rsid w:val="00B15506"/>
    <w:rsid w:val="00B157B8"/>
    <w:rsid w:val="00B162AC"/>
    <w:rsid w:val="00B16678"/>
    <w:rsid w:val="00B16938"/>
    <w:rsid w:val="00B1698D"/>
    <w:rsid w:val="00B16ABE"/>
    <w:rsid w:val="00B16F06"/>
    <w:rsid w:val="00B17553"/>
    <w:rsid w:val="00B1777F"/>
    <w:rsid w:val="00B17B5A"/>
    <w:rsid w:val="00B17F7E"/>
    <w:rsid w:val="00B20DA9"/>
    <w:rsid w:val="00B2135B"/>
    <w:rsid w:val="00B218BC"/>
    <w:rsid w:val="00B21B05"/>
    <w:rsid w:val="00B21C87"/>
    <w:rsid w:val="00B21E31"/>
    <w:rsid w:val="00B220B4"/>
    <w:rsid w:val="00B2260A"/>
    <w:rsid w:val="00B229F6"/>
    <w:rsid w:val="00B22C39"/>
    <w:rsid w:val="00B22E67"/>
    <w:rsid w:val="00B22F76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5AF"/>
    <w:rsid w:val="00B278C8"/>
    <w:rsid w:val="00B27F7F"/>
    <w:rsid w:val="00B301E1"/>
    <w:rsid w:val="00B303CF"/>
    <w:rsid w:val="00B30898"/>
    <w:rsid w:val="00B30AFD"/>
    <w:rsid w:val="00B30C4A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9F5"/>
    <w:rsid w:val="00B34BAF"/>
    <w:rsid w:val="00B34D81"/>
    <w:rsid w:val="00B35AAF"/>
    <w:rsid w:val="00B35D18"/>
    <w:rsid w:val="00B35E9E"/>
    <w:rsid w:val="00B35FCC"/>
    <w:rsid w:val="00B36731"/>
    <w:rsid w:val="00B36B04"/>
    <w:rsid w:val="00B377BE"/>
    <w:rsid w:val="00B37A54"/>
    <w:rsid w:val="00B37BCD"/>
    <w:rsid w:val="00B37C63"/>
    <w:rsid w:val="00B40061"/>
    <w:rsid w:val="00B40210"/>
    <w:rsid w:val="00B403B3"/>
    <w:rsid w:val="00B406CE"/>
    <w:rsid w:val="00B408D9"/>
    <w:rsid w:val="00B412D4"/>
    <w:rsid w:val="00B41551"/>
    <w:rsid w:val="00B42434"/>
    <w:rsid w:val="00B42755"/>
    <w:rsid w:val="00B42793"/>
    <w:rsid w:val="00B42AB3"/>
    <w:rsid w:val="00B430E3"/>
    <w:rsid w:val="00B4323F"/>
    <w:rsid w:val="00B4348A"/>
    <w:rsid w:val="00B4386C"/>
    <w:rsid w:val="00B43B1F"/>
    <w:rsid w:val="00B43D08"/>
    <w:rsid w:val="00B4457C"/>
    <w:rsid w:val="00B44670"/>
    <w:rsid w:val="00B44AC2"/>
    <w:rsid w:val="00B44C45"/>
    <w:rsid w:val="00B45B6C"/>
    <w:rsid w:val="00B45B7A"/>
    <w:rsid w:val="00B460C1"/>
    <w:rsid w:val="00B46119"/>
    <w:rsid w:val="00B4622F"/>
    <w:rsid w:val="00B4660D"/>
    <w:rsid w:val="00B46D01"/>
    <w:rsid w:val="00B46D46"/>
    <w:rsid w:val="00B47265"/>
    <w:rsid w:val="00B47A00"/>
    <w:rsid w:val="00B50457"/>
    <w:rsid w:val="00B50515"/>
    <w:rsid w:val="00B507B2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313"/>
    <w:rsid w:val="00B535A9"/>
    <w:rsid w:val="00B54049"/>
    <w:rsid w:val="00B5435F"/>
    <w:rsid w:val="00B545D4"/>
    <w:rsid w:val="00B5524F"/>
    <w:rsid w:val="00B55531"/>
    <w:rsid w:val="00B55826"/>
    <w:rsid w:val="00B567FA"/>
    <w:rsid w:val="00B5704D"/>
    <w:rsid w:val="00B570BF"/>
    <w:rsid w:val="00B5783C"/>
    <w:rsid w:val="00B578D4"/>
    <w:rsid w:val="00B57A35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34F"/>
    <w:rsid w:val="00B638A4"/>
    <w:rsid w:val="00B63F80"/>
    <w:rsid w:val="00B64DFF"/>
    <w:rsid w:val="00B65882"/>
    <w:rsid w:val="00B658E1"/>
    <w:rsid w:val="00B659E9"/>
    <w:rsid w:val="00B65BB9"/>
    <w:rsid w:val="00B65D8F"/>
    <w:rsid w:val="00B665C5"/>
    <w:rsid w:val="00B667FA"/>
    <w:rsid w:val="00B66BFE"/>
    <w:rsid w:val="00B66CF6"/>
    <w:rsid w:val="00B66DCC"/>
    <w:rsid w:val="00B6742F"/>
    <w:rsid w:val="00B67507"/>
    <w:rsid w:val="00B677ED"/>
    <w:rsid w:val="00B67ADC"/>
    <w:rsid w:val="00B70ABF"/>
    <w:rsid w:val="00B7130B"/>
    <w:rsid w:val="00B71323"/>
    <w:rsid w:val="00B716B6"/>
    <w:rsid w:val="00B71D2E"/>
    <w:rsid w:val="00B71F07"/>
    <w:rsid w:val="00B72F85"/>
    <w:rsid w:val="00B73D53"/>
    <w:rsid w:val="00B73E70"/>
    <w:rsid w:val="00B73EF3"/>
    <w:rsid w:val="00B74362"/>
    <w:rsid w:val="00B74831"/>
    <w:rsid w:val="00B74AAA"/>
    <w:rsid w:val="00B74CEC"/>
    <w:rsid w:val="00B7550C"/>
    <w:rsid w:val="00B758B0"/>
    <w:rsid w:val="00B75B4E"/>
    <w:rsid w:val="00B75BC6"/>
    <w:rsid w:val="00B75EB5"/>
    <w:rsid w:val="00B75EEB"/>
    <w:rsid w:val="00B761F0"/>
    <w:rsid w:val="00B762EF"/>
    <w:rsid w:val="00B76991"/>
    <w:rsid w:val="00B77B88"/>
    <w:rsid w:val="00B8067B"/>
    <w:rsid w:val="00B80880"/>
    <w:rsid w:val="00B82126"/>
    <w:rsid w:val="00B82662"/>
    <w:rsid w:val="00B826B4"/>
    <w:rsid w:val="00B826D7"/>
    <w:rsid w:val="00B82EBA"/>
    <w:rsid w:val="00B836D0"/>
    <w:rsid w:val="00B83A87"/>
    <w:rsid w:val="00B83F77"/>
    <w:rsid w:val="00B849B8"/>
    <w:rsid w:val="00B84FB7"/>
    <w:rsid w:val="00B84FDE"/>
    <w:rsid w:val="00B85399"/>
    <w:rsid w:val="00B861BF"/>
    <w:rsid w:val="00B86276"/>
    <w:rsid w:val="00B86637"/>
    <w:rsid w:val="00B87302"/>
    <w:rsid w:val="00B873F3"/>
    <w:rsid w:val="00B87CF8"/>
    <w:rsid w:val="00B87E8A"/>
    <w:rsid w:val="00B87F16"/>
    <w:rsid w:val="00B87F1F"/>
    <w:rsid w:val="00B90F48"/>
    <w:rsid w:val="00B90FA1"/>
    <w:rsid w:val="00B91279"/>
    <w:rsid w:val="00B9157D"/>
    <w:rsid w:val="00B916A7"/>
    <w:rsid w:val="00B918CE"/>
    <w:rsid w:val="00B91D30"/>
    <w:rsid w:val="00B9219C"/>
    <w:rsid w:val="00B92263"/>
    <w:rsid w:val="00B925A2"/>
    <w:rsid w:val="00B925E7"/>
    <w:rsid w:val="00B93095"/>
    <w:rsid w:val="00B9361D"/>
    <w:rsid w:val="00B946DE"/>
    <w:rsid w:val="00B94D01"/>
    <w:rsid w:val="00B953C4"/>
    <w:rsid w:val="00B95919"/>
    <w:rsid w:val="00B95932"/>
    <w:rsid w:val="00B9598E"/>
    <w:rsid w:val="00B96529"/>
    <w:rsid w:val="00B966B8"/>
    <w:rsid w:val="00B96726"/>
    <w:rsid w:val="00B96A79"/>
    <w:rsid w:val="00B96C3B"/>
    <w:rsid w:val="00B96C66"/>
    <w:rsid w:val="00B96CC3"/>
    <w:rsid w:val="00B96F64"/>
    <w:rsid w:val="00B96FE8"/>
    <w:rsid w:val="00B96FF0"/>
    <w:rsid w:val="00B97D0F"/>
    <w:rsid w:val="00B97D6D"/>
    <w:rsid w:val="00B97DE9"/>
    <w:rsid w:val="00BA01D8"/>
    <w:rsid w:val="00BA08FE"/>
    <w:rsid w:val="00BA0A15"/>
    <w:rsid w:val="00BA0A6F"/>
    <w:rsid w:val="00BA1522"/>
    <w:rsid w:val="00BA1572"/>
    <w:rsid w:val="00BA18D6"/>
    <w:rsid w:val="00BA1E2C"/>
    <w:rsid w:val="00BA2529"/>
    <w:rsid w:val="00BA295C"/>
    <w:rsid w:val="00BA30E3"/>
    <w:rsid w:val="00BA3748"/>
    <w:rsid w:val="00BA374D"/>
    <w:rsid w:val="00BA3CC8"/>
    <w:rsid w:val="00BA3D0E"/>
    <w:rsid w:val="00BA3ECC"/>
    <w:rsid w:val="00BA4402"/>
    <w:rsid w:val="00BA45EC"/>
    <w:rsid w:val="00BA470F"/>
    <w:rsid w:val="00BA52FB"/>
    <w:rsid w:val="00BA5646"/>
    <w:rsid w:val="00BA568D"/>
    <w:rsid w:val="00BA5736"/>
    <w:rsid w:val="00BA590E"/>
    <w:rsid w:val="00BA5AFE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089C"/>
    <w:rsid w:val="00BB12E3"/>
    <w:rsid w:val="00BB1A53"/>
    <w:rsid w:val="00BB2230"/>
    <w:rsid w:val="00BB2623"/>
    <w:rsid w:val="00BB2A6C"/>
    <w:rsid w:val="00BB326E"/>
    <w:rsid w:val="00BB3808"/>
    <w:rsid w:val="00BB3DF0"/>
    <w:rsid w:val="00BB3E9F"/>
    <w:rsid w:val="00BB3F02"/>
    <w:rsid w:val="00BB4006"/>
    <w:rsid w:val="00BB4179"/>
    <w:rsid w:val="00BB43D8"/>
    <w:rsid w:val="00BB4EAF"/>
    <w:rsid w:val="00BB4F5C"/>
    <w:rsid w:val="00BB4FCC"/>
    <w:rsid w:val="00BB537E"/>
    <w:rsid w:val="00BB53E6"/>
    <w:rsid w:val="00BB56BF"/>
    <w:rsid w:val="00BB6071"/>
    <w:rsid w:val="00BB63D2"/>
    <w:rsid w:val="00BB69ED"/>
    <w:rsid w:val="00BB73AD"/>
    <w:rsid w:val="00BB7CD5"/>
    <w:rsid w:val="00BB7EDD"/>
    <w:rsid w:val="00BC02AB"/>
    <w:rsid w:val="00BC04D8"/>
    <w:rsid w:val="00BC172A"/>
    <w:rsid w:val="00BC1D18"/>
    <w:rsid w:val="00BC2BEE"/>
    <w:rsid w:val="00BC3146"/>
    <w:rsid w:val="00BC3B8E"/>
    <w:rsid w:val="00BC3CC5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B74"/>
    <w:rsid w:val="00BD066B"/>
    <w:rsid w:val="00BD070B"/>
    <w:rsid w:val="00BD09B6"/>
    <w:rsid w:val="00BD140A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49CD"/>
    <w:rsid w:val="00BD51BA"/>
    <w:rsid w:val="00BD53D3"/>
    <w:rsid w:val="00BD5783"/>
    <w:rsid w:val="00BD5ACC"/>
    <w:rsid w:val="00BD6519"/>
    <w:rsid w:val="00BD69DC"/>
    <w:rsid w:val="00BD6A96"/>
    <w:rsid w:val="00BD6E96"/>
    <w:rsid w:val="00BD7651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2DE5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6DE3"/>
    <w:rsid w:val="00BE744F"/>
    <w:rsid w:val="00BE7662"/>
    <w:rsid w:val="00BE7732"/>
    <w:rsid w:val="00BE77A6"/>
    <w:rsid w:val="00BE7A33"/>
    <w:rsid w:val="00BE7C1C"/>
    <w:rsid w:val="00BE7F27"/>
    <w:rsid w:val="00BF03C2"/>
    <w:rsid w:val="00BF045D"/>
    <w:rsid w:val="00BF068D"/>
    <w:rsid w:val="00BF0895"/>
    <w:rsid w:val="00BF12AA"/>
    <w:rsid w:val="00BF188D"/>
    <w:rsid w:val="00BF1DD5"/>
    <w:rsid w:val="00BF22DC"/>
    <w:rsid w:val="00BF254C"/>
    <w:rsid w:val="00BF282D"/>
    <w:rsid w:val="00BF2A25"/>
    <w:rsid w:val="00BF2E8D"/>
    <w:rsid w:val="00BF31DD"/>
    <w:rsid w:val="00BF320B"/>
    <w:rsid w:val="00BF3E34"/>
    <w:rsid w:val="00BF4471"/>
    <w:rsid w:val="00BF4857"/>
    <w:rsid w:val="00BF4A7D"/>
    <w:rsid w:val="00BF4BC3"/>
    <w:rsid w:val="00BF4DB7"/>
    <w:rsid w:val="00BF5181"/>
    <w:rsid w:val="00BF5443"/>
    <w:rsid w:val="00BF5583"/>
    <w:rsid w:val="00BF59E7"/>
    <w:rsid w:val="00BF5D5B"/>
    <w:rsid w:val="00BF5DB1"/>
    <w:rsid w:val="00BF6BDF"/>
    <w:rsid w:val="00BF7059"/>
    <w:rsid w:val="00BF76A2"/>
    <w:rsid w:val="00C0050D"/>
    <w:rsid w:val="00C00F3B"/>
    <w:rsid w:val="00C018AE"/>
    <w:rsid w:val="00C01D0E"/>
    <w:rsid w:val="00C01EAB"/>
    <w:rsid w:val="00C022BE"/>
    <w:rsid w:val="00C02ED5"/>
    <w:rsid w:val="00C02F98"/>
    <w:rsid w:val="00C03519"/>
    <w:rsid w:val="00C03A66"/>
    <w:rsid w:val="00C03C46"/>
    <w:rsid w:val="00C0485C"/>
    <w:rsid w:val="00C061E6"/>
    <w:rsid w:val="00C0629D"/>
    <w:rsid w:val="00C06555"/>
    <w:rsid w:val="00C06586"/>
    <w:rsid w:val="00C068CE"/>
    <w:rsid w:val="00C06BB1"/>
    <w:rsid w:val="00C071D1"/>
    <w:rsid w:val="00C0778C"/>
    <w:rsid w:val="00C10D4A"/>
    <w:rsid w:val="00C10DAD"/>
    <w:rsid w:val="00C10EC0"/>
    <w:rsid w:val="00C114D4"/>
    <w:rsid w:val="00C11524"/>
    <w:rsid w:val="00C11641"/>
    <w:rsid w:val="00C11728"/>
    <w:rsid w:val="00C11BAA"/>
    <w:rsid w:val="00C11FFD"/>
    <w:rsid w:val="00C1209C"/>
    <w:rsid w:val="00C1298C"/>
    <w:rsid w:val="00C12D19"/>
    <w:rsid w:val="00C12F0C"/>
    <w:rsid w:val="00C1312F"/>
    <w:rsid w:val="00C1336A"/>
    <w:rsid w:val="00C13510"/>
    <w:rsid w:val="00C136CB"/>
    <w:rsid w:val="00C13AA3"/>
    <w:rsid w:val="00C13BB5"/>
    <w:rsid w:val="00C14338"/>
    <w:rsid w:val="00C1505B"/>
    <w:rsid w:val="00C1516A"/>
    <w:rsid w:val="00C16206"/>
    <w:rsid w:val="00C16393"/>
    <w:rsid w:val="00C164AA"/>
    <w:rsid w:val="00C16E58"/>
    <w:rsid w:val="00C1790B"/>
    <w:rsid w:val="00C17D45"/>
    <w:rsid w:val="00C20108"/>
    <w:rsid w:val="00C20272"/>
    <w:rsid w:val="00C20783"/>
    <w:rsid w:val="00C20A08"/>
    <w:rsid w:val="00C20FA2"/>
    <w:rsid w:val="00C213EB"/>
    <w:rsid w:val="00C216DA"/>
    <w:rsid w:val="00C218AB"/>
    <w:rsid w:val="00C219DD"/>
    <w:rsid w:val="00C21AA2"/>
    <w:rsid w:val="00C21D33"/>
    <w:rsid w:val="00C222FB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4DB7"/>
    <w:rsid w:val="00C2516C"/>
    <w:rsid w:val="00C251D2"/>
    <w:rsid w:val="00C25717"/>
    <w:rsid w:val="00C258F1"/>
    <w:rsid w:val="00C25E30"/>
    <w:rsid w:val="00C25F06"/>
    <w:rsid w:val="00C26846"/>
    <w:rsid w:val="00C268DB"/>
    <w:rsid w:val="00C26C37"/>
    <w:rsid w:val="00C26D06"/>
    <w:rsid w:val="00C27336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26E"/>
    <w:rsid w:val="00C36615"/>
    <w:rsid w:val="00C36619"/>
    <w:rsid w:val="00C366D3"/>
    <w:rsid w:val="00C3678B"/>
    <w:rsid w:val="00C3681B"/>
    <w:rsid w:val="00C36A83"/>
    <w:rsid w:val="00C36D29"/>
    <w:rsid w:val="00C36E51"/>
    <w:rsid w:val="00C3765C"/>
    <w:rsid w:val="00C37B5E"/>
    <w:rsid w:val="00C4079B"/>
    <w:rsid w:val="00C412AA"/>
    <w:rsid w:val="00C415D7"/>
    <w:rsid w:val="00C41DCF"/>
    <w:rsid w:val="00C41F05"/>
    <w:rsid w:val="00C42060"/>
    <w:rsid w:val="00C42CEF"/>
    <w:rsid w:val="00C42EF5"/>
    <w:rsid w:val="00C4302F"/>
    <w:rsid w:val="00C4385D"/>
    <w:rsid w:val="00C43FEF"/>
    <w:rsid w:val="00C44170"/>
    <w:rsid w:val="00C4470E"/>
    <w:rsid w:val="00C4495D"/>
    <w:rsid w:val="00C45F52"/>
    <w:rsid w:val="00C46F51"/>
    <w:rsid w:val="00C477C9"/>
    <w:rsid w:val="00C47888"/>
    <w:rsid w:val="00C47B00"/>
    <w:rsid w:val="00C47C3A"/>
    <w:rsid w:val="00C509F9"/>
    <w:rsid w:val="00C50B57"/>
    <w:rsid w:val="00C51006"/>
    <w:rsid w:val="00C512C5"/>
    <w:rsid w:val="00C51D91"/>
    <w:rsid w:val="00C51E6A"/>
    <w:rsid w:val="00C51FF4"/>
    <w:rsid w:val="00C523F8"/>
    <w:rsid w:val="00C531EA"/>
    <w:rsid w:val="00C53869"/>
    <w:rsid w:val="00C539DB"/>
    <w:rsid w:val="00C53E77"/>
    <w:rsid w:val="00C53FE6"/>
    <w:rsid w:val="00C54544"/>
    <w:rsid w:val="00C54A2A"/>
    <w:rsid w:val="00C54D49"/>
    <w:rsid w:val="00C54F18"/>
    <w:rsid w:val="00C550C7"/>
    <w:rsid w:val="00C551C8"/>
    <w:rsid w:val="00C555B0"/>
    <w:rsid w:val="00C5573F"/>
    <w:rsid w:val="00C56799"/>
    <w:rsid w:val="00C56907"/>
    <w:rsid w:val="00C569A7"/>
    <w:rsid w:val="00C56E09"/>
    <w:rsid w:val="00C57417"/>
    <w:rsid w:val="00C57672"/>
    <w:rsid w:val="00C57741"/>
    <w:rsid w:val="00C577F6"/>
    <w:rsid w:val="00C57ACA"/>
    <w:rsid w:val="00C57B8C"/>
    <w:rsid w:val="00C57F45"/>
    <w:rsid w:val="00C603C0"/>
    <w:rsid w:val="00C60719"/>
    <w:rsid w:val="00C6074B"/>
    <w:rsid w:val="00C6085E"/>
    <w:rsid w:val="00C60BDA"/>
    <w:rsid w:val="00C60F16"/>
    <w:rsid w:val="00C6141D"/>
    <w:rsid w:val="00C61816"/>
    <w:rsid w:val="00C61D62"/>
    <w:rsid w:val="00C6261E"/>
    <w:rsid w:val="00C62A7E"/>
    <w:rsid w:val="00C62B38"/>
    <w:rsid w:val="00C6329F"/>
    <w:rsid w:val="00C63E07"/>
    <w:rsid w:val="00C64F0F"/>
    <w:rsid w:val="00C656BF"/>
    <w:rsid w:val="00C658E7"/>
    <w:rsid w:val="00C65941"/>
    <w:rsid w:val="00C66AC9"/>
    <w:rsid w:val="00C66ACF"/>
    <w:rsid w:val="00C66C9D"/>
    <w:rsid w:val="00C66CAF"/>
    <w:rsid w:val="00C66D43"/>
    <w:rsid w:val="00C66D98"/>
    <w:rsid w:val="00C672D4"/>
    <w:rsid w:val="00C67391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1EE9"/>
    <w:rsid w:val="00C72491"/>
    <w:rsid w:val="00C72582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E13"/>
    <w:rsid w:val="00C76292"/>
    <w:rsid w:val="00C7634B"/>
    <w:rsid w:val="00C76929"/>
    <w:rsid w:val="00C76982"/>
    <w:rsid w:val="00C76989"/>
    <w:rsid w:val="00C775FE"/>
    <w:rsid w:val="00C77641"/>
    <w:rsid w:val="00C77A5B"/>
    <w:rsid w:val="00C8039C"/>
    <w:rsid w:val="00C80C56"/>
    <w:rsid w:val="00C80D33"/>
    <w:rsid w:val="00C80D3C"/>
    <w:rsid w:val="00C80F30"/>
    <w:rsid w:val="00C80F9F"/>
    <w:rsid w:val="00C81212"/>
    <w:rsid w:val="00C81453"/>
    <w:rsid w:val="00C81E5C"/>
    <w:rsid w:val="00C81EEF"/>
    <w:rsid w:val="00C824F8"/>
    <w:rsid w:val="00C83006"/>
    <w:rsid w:val="00C8343A"/>
    <w:rsid w:val="00C83988"/>
    <w:rsid w:val="00C83C0C"/>
    <w:rsid w:val="00C83D1E"/>
    <w:rsid w:val="00C84569"/>
    <w:rsid w:val="00C84753"/>
    <w:rsid w:val="00C8565F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376C"/>
    <w:rsid w:val="00C93F16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736"/>
    <w:rsid w:val="00C97D67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E"/>
    <w:rsid w:val="00CA22FF"/>
    <w:rsid w:val="00CA26A4"/>
    <w:rsid w:val="00CA2989"/>
    <w:rsid w:val="00CA299F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6BD9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67"/>
    <w:rsid w:val="00CB1132"/>
    <w:rsid w:val="00CB19B5"/>
    <w:rsid w:val="00CB243F"/>
    <w:rsid w:val="00CB292E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90D"/>
    <w:rsid w:val="00CB6AC1"/>
    <w:rsid w:val="00CB6C16"/>
    <w:rsid w:val="00CB758D"/>
    <w:rsid w:val="00CB7820"/>
    <w:rsid w:val="00CB79A3"/>
    <w:rsid w:val="00CB7A6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44A2"/>
    <w:rsid w:val="00CC5022"/>
    <w:rsid w:val="00CC51A7"/>
    <w:rsid w:val="00CC582F"/>
    <w:rsid w:val="00CC5B79"/>
    <w:rsid w:val="00CC5F5D"/>
    <w:rsid w:val="00CC61F5"/>
    <w:rsid w:val="00CC62AE"/>
    <w:rsid w:val="00CC68D9"/>
    <w:rsid w:val="00CC6C38"/>
    <w:rsid w:val="00CC7228"/>
    <w:rsid w:val="00CC72E2"/>
    <w:rsid w:val="00CC7CF8"/>
    <w:rsid w:val="00CD009B"/>
    <w:rsid w:val="00CD0361"/>
    <w:rsid w:val="00CD0B4D"/>
    <w:rsid w:val="00CD2068"/>
    <w:rsid w:val="00CD22F4"/>
    <w:rsid w:val="00CD297C"/>
    <w:rsid w:val="00CD2C4B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D754E"/>
    <w:rsid w:val="00CE0362"/>
    <w:rsid w:val="00CE05FF"/>
    <w:rsid w:val="00CE0CDB"/>
    <w:rsid w:val="00CE0D90"/>
    <w:rsid w:val="00CE112E"/>
    <w:rsid w:val="00CE122A"/>
    <w:rsid w:val="00CE1573"/>
    <w:rsid w:val="00CE1BD8"/>
    <w:rsid w:val="00CE1F0A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C9D"/>
    <w:rsid w:val="00CE605D"/>
    <w:rsid w:val="00CE6CEF"/>
    <w:rsid w:val="00CE7076"/>
    <w:rsid w:val="00CE7132"/>
    <w:rsid w:val="00CE749A"/>
    <w:rsid w:val="00CE7503"/>
    <w:rsid w:val="00CF0B94"/>
    <w:rsid w:val="00CF10EC"/>
    <w:rsid w:val="00CF1684"/>
    <w:rsid w:val="00CF18F7"/>
    <w:rsid w:val="00CF21D0"/>
    <w:rsid w:val="00CF268C"/>
    <w:rsid w:val="00CF2984"/>
    <w:rsid w:val="00CF314E"/>
    <w:rsid w:val="00CF35C2"/>
    <w:rsid w:val="00CF425F"/>
    <w:rsid w:val="00CF4DE1"/>
    <w:rsid w:val="00CF4F6D"/>
    <w:rsid w:val="00CF5018"/>
    <w:rsid w:val="00CF517F"/>
    <w:rsid w:val="00CF5AF2"/>
    <w:rsid w:val="00CF5F27"/>
    <w:rsid w:val="00CF675C"/>
    <w:rsid w:val="00CF6BD8"/>
    <w:rsid w:val="00CF6DB6"/>
    <w:rsid w:val="00CF6FEA"/>
    <w:rsid w:val="00CF70A8"/>
    <w:rsid w:val="00CF71A2"/>
    <w:rsid w:val="00CF7459"/>
    <w:rsid w:val="00CF7A16"/>
    <w:rsid w:val="00D004F1"/>
    <w:rsid w:val="00D00C27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296"/>
    <w:rsid w:val="00D0479F"/>
    <w:rsid w:val="00D0542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09E4"/>
    <w:rsid w:val="00D10D43"/>
    <w:rsid w:val="00D112BB"/>
    <w:rsid w:val="00D11890"/>
    <w:rsid w:val="00D11BF8"/>
    <w:rsid w:val="00D11D6D"/>
    <w:rsid w:val="00D124F0"/>
    <w:rsid w:val="00D12638"/>
    <w:rsid w:val="00D12F2D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440"/>
    <w:rsid w:val="00D16809"/>
    <w:rsid w:val="00D16D26"/>
    <w:rsid w:val="00D17741"/>
    <w:rsid w:val="00D17B42"/>
    <w:rsid w:val="00D20099"/>
    <w:rsid w:val="00D2014A"/>
    <w:rsid w:val="00D2016B"/>
    <w:rsid w:val="00D210E8"/>
    <w:rsid w:val="00D211A8"/>
    <w:rsid w:val="00D21736"/>
    <w:rsid w:val="00D2197F"/>
    <w:rsid w:val="00D2215C"/>
    <w:rsid w:val="00D22C95"/>
    <w:rsid w:val="00D22E68"/>
    <w:rsid w:val="00D23205"/>
    <w:rsid w:val="00D23BBD"/>
    <w:rsid w:val="00D23C67"/>
    <w:rsid w:val="00D23D26"/>
    <w:rsid w:val="00D23EAF"/>
    <w:rsid w:val="00D23F3A"/>
    <w:rsid w:val="00D24207"/>
    <w:rsid w:val="00D24B6D"/>
    <w:rsid w:val="00D24CC8"/>
    <w:rsid w:val="00D25445"/>
    <w:rsid w:val="00D25589"/>
    <w:rsid w:val="00D2559E"/>
    <w:rsid w:val="00D265F6"/>
    <w:rsid w:val="00D26AA1"/>
    <w:rsid w:val="00D27486"/>
    <w:rsid w:val="00D27715"/>
    <w:rsid w:val="00D27A5D"/>
    <w:rsid w:val="00D27B69"/>
    <w:rsid w:val="00D27D27"/>
    <w:rsid w:val="00D27FC2"/>
    <w:rsid w:val="00D3016C"/>
    <w:rsid w:val="00D307BC"/>
    <w:rsid w:val="00D30918"/>
    <w:rsid w:val="00D30C1E"/>
    <w:rsid w:val="00D30DA5"/>
    <w:rsid w:val="00D30E82"/>
    <w:rsid w:val="00D30F5D"/>
    <w:rsid w:val="00D310CB"/>
    <w:rsid w:val="00D327F6"/>
    <w:rsid w:val="00D32AD8"/>
    <w:rsid w:val="00D3310C"/>
    <w:rsid w:val="00D33456"/>
    <w:rsid w:val="00D337FD"/>
    <w:rsid w:val="00D34170"/>
    <w:rsid w:val="00D341E4"/>
    <w:rsid w:val="00D34839"/>
    <w:rsid w:val="00D350C6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6C"/>
    <w:rsid w:val="00D44C34"/>
    <w:rsid w:val="00D45120"/>
    <w:rsid w:val="00D45398"/>
    <w:rsid w:val="00D457B5"/>
    <w:rsid w:val="00D45C39"/>
    <w:rsid w:val="00D45DF7"/>
    <w:rsid w:val="00D46733"/>
    <w:rsid w:val="00D46AAD"/>
    <w:rsid w:val="00D46D45"/>
    <w:rsid w:val="00D47018"/>
    <w:rsid w:val="00D47623"/>
    <w:rsid w:val="00D47890"/>
    <w:rsid w:val="00D47DA9"/>
    <w:rsid w:val="00D47F9B"/>
    <w:rsid w:val="00D500E7"/>
    <w:rsid w:val="00D509F0"/>
    <w:rsid w:val="00D50ED4"/>
    <w:rsid w:val="00D50F07"/>
    <w:rsid w:val="00D5122A"/>
    <w:rsid w:val="00D51A9B"/>
    <w:rsid w:val="00D51AF5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647"/>
    <w:rsid w:val="00D537DA"/>
    <w:rsid w:val="00D53890"/>
    <w:rsid w:val="00D53CBB"/>
    <w:rsid w:val="00D53D8E"/>
    <w:rsid w:val="00D53DFA"/>
    <w:rsid w:val="00D53F6D"/>
    <w:rsid w:val="00D5444F"/>
    <w:rsid w:val="00D545E4"/>
    <w:rsid w:val="00D548CA"/>
    <w:rsid w:val="00D54A5F"/>
    <w:rsid w:val="00D550F4"/>
    <w:rsid w:val="00D55193"/>
    <w:rsid w:val="00D551ED"/>
    <w:rsid w:val="00D552EC"/>
    <w:rsid w:val="00D55445"/>
    <w:rsid w:val="00D55605"/>
    <w:rsid w:val="00D55A8A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C12"/>
    <w:rsid w:val="00D61D41"/>
    <w:rsid w:val="00D61EB4"/>
    <w:rsid w:val="00D620D5"/>
    <w:rsid w:val="00D62622"/>
    <w:rsid w:val="00D62818"/>
    <w:rsid w:val="00D62E51"/>
    <w:rsid w:val="00D62F86"/>
    <w:rsid w:val="00D63014"/>
    <w:rsid w:val="00D63232"/>
    <w:rsid w:val="00D634E2"/>
    <w:rsid w:val="00D63765"/>
    <w:rsid w:val="00D63A64"/>
    <w:rsid w:val="00D63DE4"/>
    <w:rsid w:val="00D650AC"/>
    <w:rsid w:val="00D65AE5"/>
    <w:rsid w:val="00D65C16"/>
    <w:rsid w:val="00D6680A"/>
    <w:rsid w:val="00D6695B"/>
    <w:rsid w:val="00D66B57"/>
    <w:rsid w:val="00D66CAE"/>
    <w:rsid w:val="00D66D75"/>
    <w:rsid w:val="00D67555"/>
    <w:rsid w:val="00D67590"/>
    <w:rsid w:val="00D676DB"/>
    <w:rsid w:val="00D67999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780C"/>
    <w:rsid w:val="00D77928"/>
    <w:rsid w:val="00D77BAC"/>
    <w:rsid w:val="00D803A0"/>
    <w:rsid w:val="00D804A5"/>
    <w:rsid w:val="00D80AF7"/>
    <w:rsid w:val="00D80B71"/>
    <w:rsid w:val="00D81546"/>
    <w:rsid w:val="00D82901"/>
    <w:rsid w:val="00D82E8E"/>
    <w:rsid w:val="00D8335A"/>
    <w:rsid w:val="00D83A98"/>
    <w:rsid w:val="00D840D1"/>
    <w:rsid w:val="00D8497A"/>
    <w:rsid w:val="00D849EE"/>
    <w:rsid w:val="00D84A90"/>
    <w:rsid w:val="00D84B57"/>
    <w:rsid w:val="00D85113"/>
    <w:rsid w:val="00D856A0"/>
    <w:rsid w:val="00D860A1"/>
    <w:rsid w:val="00D860F6"/>
    <w:rsid w:val="00D8658B"/>
    <w:rsid w:val="00D86795"/>
    <w:rsid w:val="00D86DA5"/>
    <w:rsid w:val="00D87BC3"/>
    <w:rsid w:val="00D900A2"/>
    <w:rsid w:val="00D90337"/>
    <w:rsid w:val="00D903E4"/>
    <w:rsid w:val="00D90821"/>
    <w:rsid w:val="00D9083F"/>
    <w:rsid w:val="00D90CA0"/>
    <w:rsid w:val="00D90F1B"/>
    <w:rsid w:val="00D921A7"/>
    <w:rsid w:val="00D921F4"/>
    <w:rsid w:val="00D92B37"/>
    <w:rsid w:val="00D93565"/>
    <w:rsid w:val="00D93C20"/>
    <w:rsid w:val="00D9409D"/>
    <w:rsid w:val="00D9444A"/>
    <w:rsid w:val="00D94571"/>
    <w:rsid w:val="00D9458E"/>
    <w:rsid w:val="00D94A8D"/>
    <w:rsid w:val="00D9583E"/>
    <w:rsid w:val="00D95A70"/>
    <w:rsid w:val="00D96131"/>
    <w:rsid w:val="00D96C24"/>
    <w:rsid w:val="00D97068"/>
    <w:rsid w:val="00D972D0"/>
    <w:rsid w:val="00D978B2"/>
    <w:rsid w:val="00D97F19"/>
    <w:rsid w:val="00DA0567"/>
    <w:rsid w:val="00DA07F4"/>
    <w:rsid w:val="00DA0A21"/>
    <w:rsid w:val="00DA0F6E"/>
    <w:rsid w:val="00DA110D"/>
    <w:rsid w:val="00DA1183"/>
    <w:rsid w:val="00DA172E"/>
    <w:rsid w:val="00DA18CF"/>
    <w:rsid w:val="00DA18EB"/>
    <w:rsid w:val="00DA220A"/>
    <w:rsid w:val="00DA22CC"/>
    <w:rsid w:val="00DA25D4"/>
    <w:rsid w:val="00DA2AA5"/>
    <w:rsid w:val="00DA2CFE"/>
    <w:rsid w:val="00DA2EBD"/>
    <w:rsid w:val="00DA3253"/>
    <w:rsid w:val="00DA3263"/>
    <w:rsid w:val="00DA32DF"/>
    <w:rsid w:val="00DA3416"/>
    <w:rsid w:val="00DA38E8"/>
    <w:rsid w:val="00DA39A0"/>
    <w:rsid w:val="00DA3D92"/>
    <w:rsid w:val="00DA4070"/>
    <w:rsid w:val="00DA42C4"/>
    <w:rsid w:val="00DA4ACB"/>
    <w:rsid w:val="00DA4CD0"/>
    <w:rsid w:val="00DA4EA7"/>
    <w:rsid w:val="00DA5EC8"/>
    <w:rsid w:val="00DA5F9F"/>
    <w:rsid w:val="00DA648D"/>
    <w:rsid w:val="00DA7E61"/>
    <w:rsid w:val="00DA7FFA"/>
    <w:rsid w:val="00DB0502"/>
    <w:rsid w:val="00DB05DC"/>
    <w:rsid w:val="00DB06BC"/>
    <w:rsid w:val="00DB0B94"/>
    <w:rsid w:val="00DB0E6D"/>
    <w:rsid w:val="00DB0F04"/>
    <w:rsid w:val="00DB11FF"/>
    <w:rsid w:val="00DB13D6"/>
    <w:rsid w:val="00DB1501"/>
    <w:rsid w:val="00DB1751"/>
    <w:rsid w:val="00DB18BE"/>
    <w:rsid w:val="00DB1933"/>
    <w:rsid w:val="00DB1D54"/>
    <w:rsid w:val="00DB1EEC"/>
    <w:rsid w:val="00DB2097"/>
    <w:rsid w:val="00DB28D7"/>
    <w:rsid w:val="00DB29AA"/>
    <w:rsid w:val="00DB2CB6"/>
    <w:rsid w:val="00DB3149"/>
    <w:rsid w:val="00DB31A7"/>
    <w:rsid w:val="00DB31AD"/>
    <w:rsid w:val="00DB3213"/>
    <w:rsid w:val="00DB3847"/>
    <w:rsid w:val="00DB3897"/>
    <w:rsid w:val="00DB3EAA"/>
    <w:rsid w:val="00DB4002"/>
    <w:rsid w:val="00DB5121"/>
    <w:rsid w:val="00DB5210"/>
    <w:rsid w:val="00DB5505"/>
    <w:rsid w:val="00DB5513"/>
    <w:rsid w:val="00DB5CC1"/>
    <w:rsid w:val="00DB68D0"/>
    <w:rsid w:val="00DB6990"/>
    <w:rsid w:val="00DB6BD3"/>
    <w:rsid w:val="00DB6C37"/>
    <w:rsid w:val="00DB6CA9"/>
    <w:rsid w:val="00DB6CF9"/>
    <w:rsid w:val="00DB6D9F"/>
    <w:rsid w:val="00DB70B4"/>
    <w:rsid w:val="00DB733A"/>
    <w:rsid w:val="00DB739D"/>
    <w:rsid w:val="00DB7A62"/>
    <w:rsid w:val="00DC003D"/>
    <w:rsid w:val="00DC0AF1"/>
    <w:rsid w:val="00DC0C95"/>
    <w:rsid w:val="00DC0ECF"/>
    <w:rsid w:val="00DC113E"/>
    <w:rsid w:val="00DC2345"/>
    <w:rsid w:val="00DC241E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12E"/>
    <w:rsid w:val="00DC52FD"/>
    <w:rsid w:val="00DC5C25"/>
    <w:rsid w:val="00DC6573"/>
    <w:rsid w:val="00DC6B86"/>
    <w:rsid w:val="00DC7211"/>
    <w:rsid w:val="00DC7C8A"/>
    <w:rsid w:val="00DC7EB4"/>
    <w:rsid w:val="00DD0388"/>
    <w:rsid w:val="00DD0457"/>
    <w:rsid w:val="00DD04DE"/>
    <w:rsid w:val="00DD083D"/>
    <w:rsid w:val="00DD0EC6"/>
    <w:rsid w:val="00DD13E6"/>
    <w:rsid w:val="00DD17B9"/>
    <w:rsid w:val="00DD1AE5"/>
    <w:rsid w:val="00DD1BDE"/>
    <w:rsid w:val="00DD25DB"/>
    <w:rsid w:val="00DD27D1"/>
    <w:rsid w:val="00DD28F9"/>
    <w:rsid w:val="00DD2C5F"/>
    <w:rsid w:val="00DD2CAF"/>
    <w:rsid w:val="00DD2D57"/>
    <w:rsid w:val="00DD2EC4"/>
    <w:rsid w:val="00DD30A7"/>
    <w:rsid w:val="00DD4277"/>
    <w:rsid w:val="00DD4A70"/>
    <w:rsid w:val="00DD4BAC"/>
    <w:rsid w:val="00DD4F3C"/>
    <w:rsid w:val="00DD514E"/>
    <w:rsid w:val="00DD572E"/>
    <w:rsid w:val="00DD586D"/>
    <w:rsid w:val="00DD611A"/>
    <w:rsid w:val="00DD6174"/>
    <w:rsid w:val="00DD6E91"/>
    <w:rsid w:val="00DD6E95"/>
    <w:rsid w:val="00DD708A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6FA"/>
    <w:rsid w:val="00DE37FB"/>
    <w:rsid w:val="00DE384F"/>
    <w:rsid w:val="00DE3B03"/>
    <w:rsid w:val="00DE3D17"/>
    <w:rsid w:val="00DE40A3"/>
    <w:rsid w:val="00DE417A"/>
    <w:rsid w:val="00DE42DD"/>
    <w:rsid w:val="00DE453D"/>
    <w:rsid w:val="00DE4865"/>
    <w:rsid w:val="00DE54EB"/>
    <w:rsid w:val="00DE5683"/>
    <w:rsid w:val="00DE57E5"/>
    <w:rsid w:val="00DE58CB"/>
    <w:rsid w:val="00DE6038"/>
    <w:rsid w:val="00DE60D6"/>
    <w:rsid w:val="00DE673A"/>
    <w:rsid w:val="00DE6EA3"/>
    <w:rsid w:val="00DE7025"/>
    <w:rsid w:val="00DE70D4"/>
    <w:rsid w:val="00DE76FA"/>
    <w:rsid w:val="00DE7C79"/>
    <w:rsid w:val="00DE7CD1"/>
    <w:rsid w:val="00DE7FF7"/>
    <w:rsid w:val="00DF0010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907"/>
    <w:rsid w:val="00DF5FFD"/>
    <w:rsid w:val="00DF68EF"/>
    <w:rsid w:val="00DF739C"/>
    <w:rsid w:val="00DF767C"/>
    <w:rsid w:val="00DF7BCF"/>
    <w:rsid w:val="00DF7CB3"/>
    <w:rsid w:val="00DF7F1C"/>
    <w:rsid w:val="00E001BF"/>
    <w:rsid w:val="00E003FF"/>
    <w:rsid w:val="00E0048F"/>
    <w:rsid w:val="00E00497"/>
    <w:rsid w:val="00E00626"/>
    <w:rsid w:val="00E00CB7"/>
    <w:rsid w:val="00E00D33"/>
    <w:rsid w:val="00E01101"/>
    <w:rsid w:val="00E0166B"/>
    <w:rsid w:val="00E01F41"/>
    <w:rsid w:val="00E01FD6"/>
    <w:rsid w:val="00E024BB"/>
    <w:rsid w:val="00E0255A"/>
    <w:rsid w:val="00E0266B"/>
    <w:rsid w:val="00E026DF"/>
    <w:rsid w:val="00E02828"/>
    <w:rsid w:val="00E02E55"/>
    <w:rsid w:val="00E02EDF"/>
    <w:rsid w:val="00E03513"/>
    <w:rsid w:val="00E0402E"/>
    <w:rsid w:val="00E04228"/>
    <w:rsid w:val="00E042F8"/>
    <w:rsid w:val="00E04528"/>
    <w:rsid w:val="00E04652"/>
    <w:rsid w:val="00E04B0D"/>
    <w:rsid w:val="00E04F82"/>
    <w:rsid w:val="00E0506B"/>
    <w:rsid w:val="00E053AF"/>
    <w:rsid w:val="00E05C11"/>
    <w:rsid w:val="00E06031"/>
    <w:rsid w:val="00E06834"/>
    <w:rsid w:val="00E06CD4"/>
    <w:rsid w:val="00E075E4"/>
    <w:rsid w:val="00E079AB"/>
    <w:rsid w:val="00E10592"/>
    <w:rsid w:val="00E10A7F"/>
    <w:rsid w:val="00E11481"/>
    <w:rsid w:val="00E11735"/>
    <w:rsid w:val="00E11A66"/>
    <w:rsid w:val="00E11C21"/>
    <w:rsid w:val="00E12267"/>
    <w:rsid w:val="00E12811"/>
    <w:rsid w:val="00E12874"/>
    <w:rsid w:val="00E12B07"/>
    <w:rsid w:val="00E13711"/>
    <w:rsid w:val="00E138F4"/>
    <w:rsid w:val="00E13966"/>
    <w:rsid w:val="00E139DD"/>
    <w:rsid w:val="00E148DE"/>
    <w:rsid w:val="00E14DBE"/>
    <w:rsid w:val="00E14FDC"/>
    <w:rsid w:val="00E155DA"/>
    <w:rsid w:val="00E15A00"/>
    <w:rsid w:val="00E1704D"/>
    <w:rsid w:val="00E17909"/>
    <w:rsid w:val="00E17D05"/>
    <w:rsid w:val="00E203DD"/>
    <w:rsid w:val="00E2077A"/>
    <w:rsid w:val="00E20858"/>
    <w:rsid w:val="00E20A87"/>
    <w:rsid w:val="00E20C6B"/>
    <w:rsid w:val="00E2116A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BFB"/>
    <w:rsid w:val="00E24EED"/>
    <w:rsid w:val="00E25429"/>
    <w:rsid w:val="00E2569C"/>
    <w:rsid w:val="00E25776"/>
    <w:rsid w:val="00E25B1F"/>
    <w:rsid w:val="00E25E13"/>
    <w:rsid w:val="00E25F7C"/>
    <w:rsid w:val="00E261FB"/>
    <w:rsid w:val="00E26668"/>
    <w:rsid w:val="00E26758"/>
    <w:rsid w:val="00E2682A"/>
    <w:rsid w:val="00E26A44"/>
    <w:rsid w:val="00E27334"/>
    <w:rsid w:val="00E27B10"/>
    <w:rsid w:val="00E30050"/>
    <w:rsid w:val="00E3063B"/>
    <w:rsid w:val="00E30691"/>
    <w:rsid w:val="00E306D8"/>
    <w:rsid w:val="00E30982"/>
    <w:rsid w:val="00E30C3F"/>
    <w:rsid w:val="00E30FD2"/>
    <w:rsid w:val="00E319B5"/>
    <w:rsid w:val="00E31CD2"/>
    <w:rsid w:val="00E31CEC"/>
    <w:rsid w:val="00E31D54"/>
    <w:rsid w:val="00E3200B"/>
    <w:rsid w:val="00E324A0"/>
    <w:rsid w:val="00E324E8"/>
    <w:rsid w:val="00E32B7C"/>
    <w:rsid w:val="00E33105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6A8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B80"/>
    <w:rsid w:val="00E40BF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115"/>
    <w:rsid w:val="00E442CE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E50"/>
    <w:rsid w:val="00E46E69"/>
    <w:rsid w:val="00E4703C"/>
    <w:rsid w:val="00E47138"/>
    <w:rsid w:val="00E4745D"/>
    <w:rsid w:val="00E4770C"/>
    <w:rsid w:val="00E47851"/>
    <w:rsid w:val="00E47A58"/>
    <w:rsid w:val="00E5023F"/>
    <w:rsid w:val="00E502CD"/>
    <w:rsid w:val="00E50ABD"/>
    <w:rsid w:val="00E51446"/>
    <w:rsid w:val="00E518C8"/>
    <w:rsid w:val="00E51C79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3A7B"/>
    <w:rsid w:val="00E545C4"/>
    <w:rsid w:val="00E54622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573A1"/>
    <w:rsid w:val="00E60115"/>
    <w:rsid w:val="00E60329"/>
    <w:rsid w:val="00E60407"/>
    <w:rsid w:val="00E607A1"/>
    <w:rsid w:val="00E608DD"/>
    <w:rsid w:val="00E60B13"/>
    <w:rsid w:val="00E60FD4"/>
    <w:rsid w:val="00E6118F"/>
    <w:rsid w:val="00E611B0"/>
    <w:rsid w:val="00E61848"/>
    <w:rsid w:val="00E618BE"/>
    <w:rsid w:val="00E62FF8"/>
    <w:rsid w:val="00E632F2"/>
    <w:rsid w:val="00E63DB1"/>
    <w:rsid w:val="00E64606"/>
    <w:rsid w:val="00E64AC3"/>
    <w:rsid w:val="00E65295"/>
    <w:rsid w:val="00E65EC1"/>
    <w:rsid w:val="00E66515"/>
    <w:rsid w:val="00E66582"/>
    <w:rsid w:val="00E666C2"/>
    <w:rsid w:val="00E6672C"/>
    <w:rsid w:val="00E66B1D"/>
    <w:rsid w:val="00E66D4F"/>
    <w:rsid w:val="00E66DAD"/>
    <w:rsid w:val="00E6740A"/>
    <w:rsid w:val="00E67789"/>
    <w:rsid w:val="00E678A3"/>
    <w:rsid w:val="00E70516"/>
    <w:rsid w:val="00E70529"/>
    <w:rsid w:val="00E70956"/>
    <w:rsid w:val="00E713E8"/>
    <w:rsid w:val="00E7141C"/>
    <w:rsid w:val="00E7155F"/>
    <w:rsid w:val="00E71720"/>
    <w:rsid w:val="00E71E72"/>
    <w:rsid w:val="00E725B9"/>
    <w:rsid w:val="00E72635"/>
    <w:rsid w:val="00E729A2"/>
    <w:rsid w:val="00E73026"/>
    <w:rsid w:val="00E733A4"/>
    <w:rsid w:val="00E73806"/>
    <w:rsid w:val="00E739BF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6EA2"/>
    <w:rsid w:val="00E770D6"/>
    <w:rsid w:val="00E7750C"/>
    <w:rsid w:val="00E777DF"/>
    <w:rsid w:val="00E77944"/>
    <w:rsid w:val="00E77B93"/>
    <w:rsid w:val="00E77BF2"/>
    <w:rsid w:val="00E77D3D"/>
    <w:rsid w:val="00E802CB"/>
    <w:rsid w:val="00E80B77"/>
    <w:rsid w:val="00E80B7C"/>
    <w:rsid w:val="00E80E28"/>
    <w:rsid w:val="00E81117"/>
    <w:rsid w:val="00E817C6"/>
    <w:rsid w:val="00E81E52"/>
    <w:rsid w:val="00E81EEE"/>
    <w:rsid w:val="00E82583"/>
    <w:rsid w:val="00E826D0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52A4"/>
    <w:rsid w:val="00E85575"/>
    <w:rsid w:val="00E85B24"/>
    <w:rsid w:val="00E85C7A"/>
    <w:rsid w:val="00E85DB9"/>
    <w:rsid w:val="00E85E24"/>
    <w:rsid w:val="00E860BB"/>
    <w:rsid w:val="00E86122"/>
    <w:rsid w:val="00E862FE"/>
    <w:rsid w:val="00E864F9"/>
    <w:rsid w:val="00E87116"/>
    <w:rsid w:val="00E8754C"/>
    <w:rsid w:val="00E87558"/>
    <w:rsid w:val="00E875E9"/>
    <w:rsid w:val="00E87773"/>
    <w:rsid w:val="00E87D42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F4"/>
    <w:rsid w:val="00E92D45"/>
    <w:rsid w:val="00E92EA7"/>
    <w:rsid w:val="00E93496"/>
    <w:rsid w:val="00E93D6A"/>
    <w:rsid w:val="00E94714"/>
    <w:rsid w:val="00E96333"/>
    <w:rsid w:val="00E96953"/>
    <w:rsid w:val="00E97C73"/>
    <w:rsid w:val="00EA06D0"/>
    <w:rsid w:val="00EA0C2A"/>
    <w:rsid w:val="00EA0CA2"/>
    <w:rsid w:val="00EA133B"/>
    <w:rsid w:val="00EA16DB"/>
    <w:rsid w:val="00EA1A1D"/>
    <w:rsid w:val="00EA1EE5"/>
    <w:rsid w:val="00EA21DE"/>
    <w:rsid w:val="00EA224A"/>
    <w:rsid w:val="00EA296C"/>
    <w:rsid w:val="00EA29FC"/>
    <w:rsid w:val="00EA2C5F"/>
    <w:rsid w:val="00EA3BA6"/>
    <w:rsid w:val="00EA3EDD"/>
    <w:rsid w:val="00EA46A1"/>
    <w:rsid w:val="00EA4A99"/>
    <w:rsid w:val="00EA4C2E"/>
    <w:rsid w:val="00EA5941"/>
    <w:rsid w:val="00EA5C7A"/>
    <w:rsid w:val="00EA5F11"/>
    <w:rsid w:val="00EA61A7"/>
    <w:rsid w:val="00EA65B2"/>
    <w:rsid w:val="00EA6EA3"/>
    <w:rsid w:val="00EA7002"/>
    <w:rsid w:val="00EA76CA"/>
    <w:rsid w:val="00EA778F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2F60"/>
    <w:rsid w:val="00EB3885"/>
    <w:rsid w:val="00EB3F04"/>
    <w:rsid w:val="00EB4370"/>
    <w:rsid w:val="00EB4976"/>
    <w:rsid w:val="00EB575D"/>
    <w:rsid w:val="00EB59DE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29D"/>
    <w:rsid w:val="00EC1F7E"/>
    <w:rsid w:val="00EC24EE"/>
    <w:rsid w:val="00EC264A"/>
    <w:rsid w:val="00EC37D6"/>
    <w:rsid w:val="00EC3801"/>
    <w:rsid w:val="00EC3EDB"/>
    <w:rsid w:val="00EC45D1"/>
    <w:rsid w:val="00EC46DA"/>
    <w:rsid w:val="00EC474F"/>
    <w:rsid w:val="00EC4E1D"/>
    <w:rsid w:val="00EC4F65"/>
    <w:rsid w:val="00EC585C"/>
    <w:rsid w:val="00EC6374"/>
    <w:rsid w:val="00EC6910"/>
    <w:rsid w:val="00EC7B6A"/>
    <w:rsid w:val="00EC7C52"/>
    <w:rsid w:val="00ED0270"/>
    <w:rsid w:val="00ED047D"/>
    <w:rsid w:val="00ED07D4"/>
    <w:rsid w:val="00ED0C18"/>
    <w:rsid w:val="00ED1413"/>
    <w:rsid w:val="00ED240A"/>
    <w:rsid w:val="00ED26E4"/>
    <w:rsid w:val="00ED29F8"/>
    <w:rsid w:val="00ED31C1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6F17"/>
    <w:rsid w:val="00ED708F"/>
    <w:rsid w:val="00ED72FB"/>
    <w:rsid w:val="00ED73FD"/>
    <w:rsid w:val="00ED77BF"/>
    <w:rsid w:val="00EE0803"/>
    <w:rsid w:val="00EE11BD"/>
    <w:rsid w:val="00EE1238"/>
    <w:rsid w:val="00EE12B0"/>
    <w:rsid w:val="00EE1311"/>
    <w:rsid w:val="00EE1349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B9F"/>
    <w:rsid w:val="00EE3F9A"/>
    <w:rsid w:val="00EE451E"/>
    <w:rsid w:val="00EE455C"/>
    <w:rsid w:val="00EE466E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25"/>
    <w:rsid w:val="00EE7634"/>
    <w:rsid w:val="00EE78DF"/>
    <w:rsid w:val="00EE7C45"/>
    <w:rsid w:val="00EE7D16"/>
    <w:rsid w:val="00EF02ED"/>
    <w:rsid w:val="00EF048B"/>
    <w:rsid w:val="00EF08EB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4E29"/>
    <w:rsid w:val="00EF515F"/>
    <w:rsid w:val="00EF5527"/>
    <w:rsid w:val="00EF59FB"/>
    <w:rsid w:val="00EF606B"/>
    <w:rsid w:val="00EF6184"/>
    <w:rsid w:val="00EF6559"/>
    <w:rsid w:val="00EF6807"/>
    <w:rsid w:val="00EF6BAD"/>
    <w:rsid w:val="00EF6BB4"/>
    <w:rsid w:val="00EF77AC"/>
    <w:rsid w:val="00EF79F2"/>
    <w:rsid w:val="00EF7FF8"/>
    <w:rsid w:val="00F00B76"/>
    <w:rsid w:val="00F00D32"/>
    <w:rsid w:val="00F00E22"/>
    <w:rsid w:val="00F010FF"/>
    <w:rsid w:val="00F0233D"/>
    <w:rsid w:val="00F028CB"/>
    <w:rsid w:val="00F02A97"/>
    <w:rsid w:val="00F0351D"/>
    <w:rsid w:val="00F039BE"/>
    <w:rsid w:val="00F03A08"/>
    <w:rsid w:val="00F03B1B"/>
    <w:rsid w:val="00F04070"/>
    <w:rsid w:val="00F04180"/>
    <w:rsid w:val="00F04B2C"/>
    <w:rsid w:val="00F05250"/>
    <w:rsid w:val="00F052A6"/>
    <w:rsid w:val="00F05810"/>
    <w:rsid w:val="00F059F5"/>
    <w:rsid w:val="00F060FE"/>
    <w:rsid w:val="00F064F8"/>
    <w:rsid w:val="00F06A52"/>
    <w:rsid w:val="00F06ED0"/>
    <w:rsid w:val="00F06F6F"/>
    <w:rsid w:val="00F075BD"/>
    <w:rsid w:val="00F0776E"/>
    <w:rsid w:val="00F07A9B"/>
    <w:rsid w:val="00F07AA9"/>
    <w:rsid w:val="00F07D2E"/>
    <w:rsid w:val="00F102CA"/>
    <w:rsid w:val="00F10325"/>
    <w:rsid w:val="00F10D8B"/>
    <w:rsid w:val="00F10E92"/>
    <w:rsid w:val="00F114BD"/>
    <w:rsid w:val="00F11688"/>
    <w:rsid w:val="00F11E08"/>
    <w:rsid w:val="00F11E9B"/>
    <w:rsid w:val="00F11FB2"/>
    <w:rsid w:val="00F1219A"/>
    <w:rsid w:val="00F121F6"/>
    <w:rsid w:val="00F12595"/>
    <w:rsid w:val="00F12E04"/>
    <w:rsid w:val="00F132FB"/>
    <w:rsid w:val="00F134CD"/>
    <w:rsid w:val="00F152BE"/>
    <w:rsid w:val="00F157DF"/>
    <w:rsid w:val="00F16701"/>
    <w:rsid w:val="00F16832"/>
    <w:rsid w:val="00F16FDD"/>
    <w:rsid w:val="00F17282"/>
    <w:rsid w:val="00F2008F"/>
    <w:rsid w:val="00F200E4"/>
    <w:rsid w:val="00F20124"/>
    <w:rsid w:val="00F215AC"/>
    <w:rsid w:val="00F22A0C"/>
    <w:rsid w:val="00F22B16"/>
    <w:rsid w:val="00F232AF"/>
    <w:rsid w:val="00F239F5"/>
    <w:rsid w:val="00F23C31"/>
    <w:rsid w:val="00F24288"/>
    <w:rsid w:val="00F244A1"/>
    <w:rsid w:val="00F245FE"/>
    <w:rsid w:val="00F2498E"/>
    <w:rsid w:val="00F24B57"/>
    <w:rsid w:val="00F24E53"/>
    <w:rsid w:val="00F252A6"/>
    <w:rsid w:val="00F25C65"/>
    <w:rsid w:val="00F25D89"/>
    <w:rsid w:val="00F2604D"/>
    <w:rsid w:val="00F263F9"/>
    <w:rsid w:val="00F26A8B"/>
    <w:rsid w:val="00F26AA5"/>
    <w:rsid w:val="00F2720C"/>
    <w:rsid w:val="00F276E3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3A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6E16"/>
    <w:rsid w:val="00F37251"/>
    <w:rsid w:val="00F37360"/>
    <w:rsid w:val="00F37388"/>
    <w:rsid w:val="00F375C5"/>
    <w:rsid w:val="00F37D12"/>
    <w:rsid w:val="00F4004A"/>
    <w:rsid w:val="00F405BF"/>
    <w:rsid w:val="00F40B39"/>
    <w:rsid w:val="00F411A5"/>
    <w:rsid w:val="00F41965"/>
    <w:rsid w:val="00F41A53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312"/>
    <w:rsid w:val="00F446B1"/>
    <w:rsid w:val="00F44C82"/>
    <w:rsid w:val="00F45295"/>
    <w:rsid w:val="00F452FB"/>
    <w:rsid w:val="00F454DD"/>
    <w:rsid w:val="00F45C6C"/>
    <w:rsid w:val="00F45F06"/>
    <w:rsid w:val="00F46373"/>
    <w:rsid w:val="00F46D8A"/>
    <w:rsid w:val="00F473F0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58A"/>
    <w:rsid w:val="00F52136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4BCB"/>
    <w:rsid w:val="00F54BFA"/>
    <w:rsid w:val="00F555EA"/>
    <w:rsid w:val="00F55EC1"/>
    <w:rsid w:val="00F55EDA"/>
    <w:rsid w:val="00F55F1E"/>
    <w:rsid w:val="00F560DE"/>
    <w:rsid w:val="00F56270"/>
    <w:rsid w:val="00F56A39"/>
    <w:rsid w:val="00F56ADF"/>
    <w:rsid w:val="00F5710A"/>
    <w:rsid w:val="00F577D5"/>
    <w:rsid w:val="00F6015E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3AD"/>
    <w:rsid w:val="00F67BBA"/>
    <w:rsid w:val="00F70293"/>
    <w:rsid w:val="00F70617"/>
    <w:rsid w:val="00F706F0"/>
    <w:rsid w:val="00F706FC"/>
    <w:rsid w:val="00F7078F"/>
    <w:rsid w:val="00F70867"/>
    <w:rsid w:val="00F70D38"/>
    <w:rsid w:val="00F7135B"/>
    <w:rsid w:val="00F7177C"/>
    <w:rsid w:val="00F71D07"/>
    <w:rsid w:val="00F727C8"/>
    <w:rsid w:val="00F72A17"/>
    <w:rsid w:val="00F72F29"/>
    <w:rsid w:val="00F72FC0"/>
    <w:rsid w:val="00F731E7"/>
    <w:rsid w:val="00F733F6"/>
    <w:rsid w:val="00F73663"/>
    <w:rsid w:val="00F73BF8"/>
    <w:rsid w:val="00F73F72"/>
    <w:rsid w:val="00F74050"/>
    <w:rsid w:val="00F7413C"/>
    <w:rsid w:val="00F742CB"/>
    <w:rsid w:val="00F749DA"/>
    <w:rsid w:val="00F750EC"/>
    <w:rsid w:val="00F75B28"/>
    <w:rsid w:val="00F75B59"/>
    <w:rsid w:val="00F75E02"/>
    <w:rsid w:val="00F75FE1"/>
    <w:rsid w:val="00F7607D"/>
    <w:rsid w:val="00F761C2"/>
    <w:rsid w:val="00F76346"/>
    <w:rsid w:val="00F76CAE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67"/>
    <w:rsid w:val="00F9149C"/>
    <w:rsid w:val="00F919F2"/>
    <w:rsid w:val="00F9241E"/>
    <w:rsid w:val="00F93B54"/>
    <w:rsid w:val="00F93E79"/>
    <w:rsid w:val="00F93EF3"/>
    <w:rsid w:val="00F94220"/>
    <w:rsid w:val="00F94333"/>
    <w:rsid w:val="00F9440B"/>
    <w:rsid w:val="00F94A44"/>
    <w:rsid w:val="00F94EB4"/>
    <w:rsid w:val="00F951E8"/>
    <w:rsid w:val="00F952C9"/>
    <w:rsid w:val="00F95396"/>
    <w:rsid w:val="00F95A33"/>
    <w:rsid w:val="00F95B21"/>
    <w:rsid w:val="00F9641D"/>
    <w:rsid w:val="00F96482"/>
    <w:rsid w:val="00F96BE7"/>
    <w:rsid w:val="00F96CC5"/>
    <w:rsid w:val="00F96D03"/>
    <w:rsid w:val="00F96EB8"/>
    <w:rsid w:val="00FA00B1"/>
    <w:rsid w:val="00FA01DE"/>
    <w:rsid w:val="00FA023D"/>
    <w:rsid w:val="00FA04A1"/>
    <w:rsid w:val="00FA1773"/>
    <w:rsid w:val="00FA198E"/>
    <w:rsid w:val="00FA1B6D"/>
    <w:rsid w:val="00FA1FEF"/>
    <w:rsid w:val="00FA20F5"/>
    <w:rsid w:val="00FA23E9"/>
    <w:rsid w:val="00FA2795"/>
    <w:rsid w:val="00FA2885"/>
    <w:rsid w:val="00FA295C"/>
    <w:rsid w:val="00FA3399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0A8"/>
    <w:rsid w:val="00FA6351"/>
    <w:rsid w:val="00FA646D"/>
    <w:rsid w:val="00FA655A"/>
    <w:rsid w:val="00FA6763"/>
    <w:rsid w:val="00FA6893"/>
    <w:rsid w:val="00FA6962"/>
    <w:rsid w:val="00FA71EC"/>
    <w:rsid w:val="00FA72F5"/>
    <w:rsid w:val="00FB02DD"/>
    <w:rsid w:val="00FB0C22"/>
    <w:rsid w:val="00FB123D"/>
    <w:rsid w:val="00FB1B81"/>
    <w:rsid w:val="00FB1F30"/>
    <w:rsid w:val="00FB2021"/>
    <w:rsid w:val="00FB203E"/>
    <w:rsid w:val="00FB3565"/>
    <w:rsid w:val="00FB4008"/>
    <w:rsid w:val="00FB5195"/>
    <w:rsid w:val="00FB5359"/>
    <w:rsid w:val="00FB540D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10E3"/>
    <w:rsid w:val="00FC128C"/>
    <w:rsid w:val="00FC129A"/>
    <w:rsid w:val="00FC1F1C"/>
    <w:rsid w:val="00FC20FB"/>
    <w:rsid w:val="00FC2184"/>
    <w:rsid w:val="00FC2610"/>
    <w:rsid w:val="00FC3059"/>
    <w:rsid w:val="00FC3080"/>
    <w:rsid w:val="00FC404D"/>
    <w:rsid w:val="00FC4A64"/>
    <w:rsid w:val="00FC4D67"/>
    <w:rsid w:val="00FC551D"/>
    <w:rsid w:val="00FC58DC"/>
    <w:rsid w:val="00FC631E"/>
    <w:rsid w:val="00FC64BB"/>
    <w:rsid w:val="00FC64ED"/>
    <w:rsid w:val="00FC6CAF"/>
    <w:rsid w:val="00FC6E28"/>
    <w:rsid w:val="00FC7016"/>
    <w:rsid w:val="00FC78B5"/>
    <w:rsid w:val="00FC7914"/>
    <w:rsid w:val="00FC7D93"/>
    <w:rsid w:val="00FC7DED"/>
    <w:rsid w:val="00FC7F3E"/>
    <w:rsid w:val="00FD0D8F"/>
    <w:rsid w:val="00FD1103"/>
    <w:rsid w:val="00FD16AD"/>
    <w:rsid w:val="00FD1B1F"/>
    <w:rsid w:val="00FD1E7A"/>
    <w:rsid w:val="00FD1F38"/>
    <w:rsid w:val="00FD2B92"/>
    <w:rsid w:val="00FD3487"/>
    <w:rsid w:val="00FD364A"/>
    <w:rsid w:val="00FD3A43"/>
    <w:rsid w:val="00FD4D44"/>
    <w:rsid w:val="00FD4DD9"/>
    <w:rsid w:val="00FD5835"/>
    <w:rsid w:val="00FD5C7D"/>
    <w:rsid w:val="00FD5F60"/>
    <w:rsid w:val="00FD612B"/>
    <w:rsid w:val="00FD6573"/>
    <w:rsid w:val="00FD671C"/>
    <w:rsid w:val="00FD68E7"/>
    <w:rsid w:val="00FD6A3F"/>
    <w:rsid w:val="00FD6C2A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B1F"/>
    <w:rsid w:val="00FE1BC6"/>
    <w:rsid w:val="00FE1F39"/>
    <w:rsid w:val="00FE24C4"/>
    <w:rsid w:val="00FE260F"/>
    <w:rsid w:val="00FE2912"/>
    <w:rsid w:val="00FE2A83"/>
    <w:rsid w:val="00FE2AC7"/>
    <w:rsid w:val="00FE2CFE"/>
    <w:rsid w:val="00FE2DDA"/>
    <w:rsid w:val="00FE3044"/>
    <w:rsid w:val="00FE30B8"/>
    <w:rsid w:val="00FE30E8"/>
    <w:rsid w:val="00FE359F"/>
    <w:rsid w:val="00FE3705"/>
    <w:rsid w:val="00FE3EA8"/>
    <w:rsid w:val="00FE4933"/>
    <w:rsid w:val="00FE49A3"/>
    <w:rsid w:val="00FE4C60"/>
    <w:rsid w:val="00FE4CE8"/>
    <w:rsid w:val="00FE57B6"/>
    <w:rsid w:val="00FE5A89"/>
    <w:rsid w:val="00FE65FC"/>
    <w:rsid w:val="00FE6A62"/>
    <w:rsid w:val="00FE6BB4"/>
    <w:rsid w:val="00FE7031"/>
    <w:rsid w:val="00FE7677"/>
    <w:rsid w:val="00FE77E3"/>
    <w:rsid w:val="00FE790E"/>
    <w:rsid w:val="00FE7B36"/>
    <w:rsid w:val="00FE7D61"/>
    <w:rsid w:val="00FE7E7C"/>
    <w:rsid w:val="00FE7FF0"/>
    <w:rsid w:val="00FF0340"/>
    <w:rsid w:val="00FF0802"/>
    <w:rsid w:val="00FF0BB5"/>
    <w:rsid w:val="00FF172B"/>
    <w:rsid w:val="00FF1755"/>
    <w:rsid w:val="00FF1890"/>
    <w:rsid w:val="00FF1B2A"/>
    <w:rsid w:val="00FF215D"/>
    <w:rsid w:val="00FF21ED"/>
    <w:rsid w:val="00FF2436"/>
    <w:rsid w:val="00FF269C"/>
    <w:rsid w:val="00FF296D"/>
    <w:rsid w:val="00FF29C3"/>
    <w:rsid w:val="00FF2D9B"/>
    <w:rsid w:val="00FF31A6"/>
    <w:rsid w:val="00FF3587"/>
    <w:rsid w:val="00FF3588"/>
    <w:rsid w:val="00FF35CC"/>
    <w:rsid w:val="00FF3A86"/>
    <w:rsid w:val="00FF3F53"/>
    <w:rsid w:val="00FF41EE"/>
    <w:rsid w:val="00FF498C"/>
    <w:rsid w:val="00FF4E3F"/>
    <w:rsid w:val="00FF4FEE"/>
    <w:rsid w:val="00FF513E"/>
    <w:rsid w:val="00FF56A5"/>
    <w:rsid w:val="00FF5828"/>
    <w:rsid w:val="00FF58AB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E996E-536C-4E12-AC55-FC61D0FF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74</Pages>
  <Words>14260</Words>
  <Characters>81287</Characters>
  <Application>Microsoft Office Word</Application>
  <DocSecurity>0</DocSecurity>
  <Lines>677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95357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Orawan, Srisomphot</cp:lastModifiedBy>
  <cp:revision>5</cp:revision>
  <cp:lastPrinted>2021-02-24T06:59:00Z</cp:lastPrinted>
  <dcterms:created xsi:type="dcterms:W3CDTF">2021-02-25T05:05:00Z</dcterms:created>
  <dcterms:modified xsi:type="dcterms:W3CDTF">2021-02-25T07:10:00Z</dcterms:modified>
</cp:coreProperties>
</file>