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7953B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7654C7C8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D812B35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F636B4B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17EA5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4852FF9" w14:textId="77777777" w:rsidR="004E5950" w:rsidRPr="00B10F95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48E115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1902FBBB" w14:textId="334DD897" w:rsidR="002E6B04" w:rsidRPr="00B10F95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Pr="00B10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8852A1" w:rsidRPr="008852A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10F9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B10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8852A1" w:rsidRPr="008852A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27FE710" w14:textId="77777777" w:rsidR="002E6B04" w:rsidRDefault="002E6B04" w:rsidP="002E6B04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1FD01826" w14:textId="77777777" w:rsidR="002E6B04" w:rsidRPr="00B10F95" w:rsidRDefault="002E6B04" w:rsidP="002E6B04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CF0CD3" w:rsidRDefault="00CF0CD3" w:rsidP="00CF0CD3"/>
    <w:p w14:paraId="2F6C2A01" w14:textId="77777777" w:rsidR="00CF0CD3" w:rsidRPr="00CF0CD3" w:rsidRDefault="00CF0CD3" w:rsidP="00CF0CD3"/>
    <w:p w14:paraId="639426C7" w14:textId="77777777" w:rsidR="00CF0CD3" w:rsidRPr="00CF0CD3" w:rsidRDefault="00CF0CD3" w:rsidP="00CF0CD3"/>
    <w:p w14:paraId="45A085E5" w14:textId="77777777" w:rsidR="00CF0CD3" w:rsidRPr="00CF0CD3" w:rsidRDefault="00CF0CD3" w:rsidP="00CF0CD3"/>
    <w:p w14:paraId="3A3D87B8" w14:textId="77777777" w:rsidR="00CF0CD3" w:rsidRPr="00CF0CD3" w:rsidRDefault="00CF0CD3" w:rsidP="00CF0CD3"/>
    <w:p w14:paraId="658C7C67" w14:textId="77777777" w:rsidR="00CF0CD3" w:rsidRPr="00CF0CD3" w:rsidRDefault="00CF0CD3" w:rsidP="00CF0CD3"/>
    <w:p w14:paraId="598D5E19" w14:textId="77777777" w:rsidR="00CF0CD3" w:rsidRPr="00CF0CD3" w:rsidRDefault="00CF0CD3" w:rsidP="00CF0CD3"/>
    <w:p w14:paraId="1F5FC764" w14:textId="77777777" w:rsidR="00CF0CD3" w:rsidRDefault="00CF0CD3" w:rsidP="00CF0CD3">
      <w:pPr>
        <w:jc w:val="center"/>
      </w:pPr>
    </w:p>
    <w:p w14:paraId="387106CB" w14:textId="77777777" w:rsidR="00CF0CD3" w:rsidRDefault="00CF0CD3" w:rsidP="00CF0CD3"/>
    <w:p w14:paraId="1C113EC0" w14:textId="77777777" w:rsidR="00CF0CD3" w:rsidRPr="00CF0CD3" w:rsidRDefault="00CF0CD3" w:rsidP="00CF0CD3">
      <w:pPr>
        <w:sectPr w:rsidR="00CF0CD3" w:rsidRPr="00CF0CD3" w:rsidSect="00C9734C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5CA0FF13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27666601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63EFA2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AECE753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D73544F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C764FF5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1E6748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111F327" w14:textId="77777777" w:rsidR="004956B4" w:rsidRPr="00B10F95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08AA0646" w14:textId="77777777" w:rsidR="004956B4" w:rsidRPr="00D114D5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7DBF5C81" w14:textId="77777777" w:rsidR="004956B4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938F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83AC6" w:rsidRPr="005938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293CA3" w:rsidRPr="005938FA">
        <w:rPr>
          <w:rFonts w:ascii="Angsana New" w:hAnsi="Angsana New" w:cs="Angsana New"/>
          <w:b/>
          <w:bCs/>
          <w:sz w:val="30"/>
          <w:szCs w:val="30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E615F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14CC018" w14:textId="77777777" w:rsidR="00C07584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8721CAD" w14:textId="77777777" w:rsidR="001F68BA" w:rsidRPr="001F68BA" w:rsidRDefault="001F68BA" w:rsidP="001F68B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1F68B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D114D5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2320A13" w14:textId="227B76D3" w:rsidR="009F717C" w:rsidRPr="005938FA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ข้าพเจ้าได้ตรวจสอบ</w:t>
      </w:r>
      <w:r w:rsidRPr="005938FA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ของบริษัท อิชิตัน กรุ๊ป จำกัด </w:t>
      </w:r>
      <w:r w:rsidR="00823C83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C923D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(</w:t>
      </w:r>
      <w:r w:rsidR="00C923DA">
        <w:rPr>
          <w:rFonts w:ascii="Angsana New" w:hAnsi="Angsana New" w:cs="Angsana New"/>
          <w:sz w:val="30"/>
          <w:szCs w:val="30"/>
        </w:rPr>
        <w:t>“</w:t>
      </w:r>
      <w:r w:rsidR="00C923D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923DA">
        <w:rPr>
          <w:rFonts w:ascii="Angsana New" w:hAnsi="Angsana New" w:cs="Angsana New"/>
          <w:sz w:val="30"/>
          <w:szCs w:val="30"/>
        </w:rPr>
        <w:t>”</w:t>
      </w:r>
      <w:r w:rsidR="00C923DA">
        <w:rPr>
          <w:rFonts w:ascii="Angsana New" w:hAnsi="Angsana New" w:cs="Angsana New" w:hint="cs"/>
          <w:sz w:val="30"/>
          <w:szCs w:val="30"/>
          <w:cs/>
        </w:rPr>
        <w:t>) และ</w:t>
      </w:r>
      <w:r w:rsidR="002D6525">
        <w:rPr>
          <w:rFonts w:ascii="Angsana New" w:hAnsi="Angsana New" w:cs="Angsana New" w:hint="cs"/>
          <w:sz w:val="30"/>
          <w:szCs w:val="30"/>
          <w:cs/>
        </w:rPr>
        <w:t>ของ</w:t>
      </w:r>
      <w:r w:rsidR="00C923DA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C923DA" w:rsidRPr="005938FA">
        <w:rPr>
          <w:rFonts w:ascii="Angsana New" w:hAnsi="Angsana New" w:cs="Angsana New"/>
          <w:sz w:val="30"/>
          <w:szCs w:val="30"/>
          <w:cs/>
        </w:rPr>
        <w:t xml:space="preserve">บริษัท อิชิตัน กรุ๊ป จำกัด </w:t>
      </w:r>
      <w:r w:rsidR="00C923DA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823C8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4E5D46">
        <w:rPr>
          <w:rFonts w:ascii="Angsana New" w:hAnsi="Angsana New" w:cs="Angsana New"/>
          <w:sz w:val="30"/>
          <w:szCs w:val="30"/>
        </w:rPr>
        <w:t>“</w:t>
      </w:r>
      <w:r w:rsidR="00823C8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E5D46">
        <w:rPr>
          <w:rFonts w:ascii="Angsana New" w:hAnsi="Angsana New" w:cs="Angsana New"/>
          <w:sz w:val="30"/>
          <w:szCs w:val="30"/>
        </w:rPr>
        <w:t>”</w:t>
      </w:r>
      <w:r w:rsidR="00350299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2D6525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5938FA">
        <w:rPr>
          <w:rFonts w:ascii="Angsana New" w:hAnsi="Angsana New" w:cs="Angsana New" w:hint="cs"/>
          <w:sz w:val="30"/>
          <w:szCs w:val="30"/>
          <w:cs/>
        </w:rPr>
        <w:t>ซึ่งประกอบด้วยง</w:t>
      </w:r>
      <w:r w:rsidRPr="005938FA">
        <w:rPr>
          <w:rFonts w:ascii="Angsana New" w:hAnsi="Angsana New" w:cs="Angsana New"/>
          <w:sz w:val="30"/>
          <w:szCs w:val="30"/>
          <w:cs/>
        </w:rPr>
        <w:t>บแสดงฐานะการเงิน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 w:rsidR="001B2C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 w:hint="cs"/>
          <w:sz w:val="30"/>
          <w:szCs w:val="30"/>
          <w:cs/>
        </w:rPr>
        <w:t>ง</w:t>
      </w:r>
      <w:r w:rsidRPr="005938FA">
        <w:rPr>
          <w:rFonts w:ascii="Angsana New" w:hAnsi="Angsana New" w:cs="Angsana New"/>
          <w:sz w:val="30"/>
          <w:szCs w:val="30"/>
          <w:cs/>
        </w:rPr>
        <w:t>บกำไรขาดทุน</w:t>
      </w:r>
      <w:r w:rsidRPr="005938F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</w:t>
      </w:r>
      <w:r w:rsidR="00C923DA">
        <w:rPr>
          <w:rFonts w:ascii="Angsana New" w:hAnsi="Angsana New" w:cs="Angsana New"/>
          <w:sz w:val="30"/>
          <w:szCs w:val="30"/>
          <w:cs/>
        </w:rPr>
        <w:br/>
      </w:r>
      <w:r w:rsidR="0064298F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งบกำไรขาดทุนเบ็ดเสร็จเฉพาะกิจการ</w:t>
      </w:r>
      <w:r w:rsidRPr="005938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และงบแสดงการเปลี่ยนแปลง</w:t>
      </w:r>
      <w:r w:rsidR="00C923DA">
        <w:rPr>
          <w:rFonts w:ascii="Angsana New" w:hAnsi="Angsana New" w:cs="Angsana New"/>
          <w:sz w:val="30"/>
          <w:szCs w:val="30"/>
          <w:cs/>
        </w:rPr>
        <w:br/>
      </w:r>
      <w:r w:rsidR="0064298F">
        <w:rPr>
          <w:rFonts w:ascii="Angsana New" w:hAnsi="Angsana New" w:cs="Angsana New" w:hint="cs"/>
          <w:sz w:val="30"/>
          <w:szCs w:val="30"/>
          <w:cs/>
        </w:rPr>
        <w:t xml:space="preserve">ส่วนของผู้ถือหุ้นเฉพาะกิจการ </w:t>
      </w:r>
      <w:r w:rsidR="00A76CC2" w:rsidRPr="005938FA">
        <w:rPr>
          <w:rFonts w:ascii="Angsana New" w:hAnsi="Angsana New" w:cs="Angsana New" w:hint="cs"/>
          <w:sz w:val="30"/>
          <w:szCs w:val="30"/>
          <w:cs/>
          <w:lang w:val="th-TH"/>
        </w:rPr>
        <w:t>และงบกระแสเงินสด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5938FA">
        <w:rPr>
          <w:rFonts w:ascii="Angsana New" w:hAnsi="Angsana New" w:cs="Angsana New" w:hint="cs"/>
          <w:sz w:val="30"/>
          <w:szCs w:val="30"/>
          <w:cs/>
        </w:rPr>
        <w:t>รวมถึงหมายเหตุ</w:t>
      </w:r>
      <w:r w:rsidR="00347EF8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5938FA">
        <w:rPr>
          <w:rFonts w:ascii="Angsana New" w:hAnsi="Angsana New" w:cs="Angsana New" w:hint="cs"/>
          <w:sz w:val="30"/>
          <w:szCs w:val="30"/>
          <w:cs/>
        </w:rPr>
        <w:t>สรุปน</w:t>
      </w:r>
      <w:r w:rsidR="0072461D">
        <w:rPr>
          <w:rFonts w:ascii="Angsana New" w:hAnsi="Angsana New" w:cs="Angsana New" w:hint="cs"/>
          <w:sz w:val="30"/>
          <w:szCs w:val="30"/>
          <w:cs/>
        </w:rPr>
        <w:t>โยบายการบัญชีที่สำคัญและ</w:t>
      </w:r>
      <w:r w:rsidRPr="005938FA">
        <w:rPr>
          <w:rFonts w:ascii="Angsana New" w:hAnsi="Angsana New" w:cs="Angsana New" w:hint="cs"/>
          <w:sz w:val="30"/>
          <w:szCs w:val="30"/>
          <w:cs/>
        </w:rPr>
        <w:t>เรื่องอื่นๆ</w:t>
      </w:r>
    </w:p>
    <w:p w14:paraId="34B97543" w14:textId="77777777" w:rsidR="009F717C" w:rsidRPr="00D114D5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9D45691" w14:textId="5181F25E" w:rsidR="00415FBF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938FA"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รวมและฐานะการเงินเฉพาะกิจการ</w:t>
      </w:r>
      <w:r w:rsidRPr="005938FA">
        <w:rPr>
          <w:rFonts w:ascii="Angsana New" w:hAnsi="Angsana New" w:cs="Angsana New" w:hint="cs"/>
          <w:sz w:val="30"/>
          <w:szCs w:val="30"/>
          <w:cs/>
        </w:rPr>
        <w:t>ของ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2D6525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Pr="005938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D43D29" w:rsidRPr="00D43D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38FA">
        <w:rPr>
          <w:rFonts w:ascii="Angsana New" w:hAnsi="Angsana New" w:cs="Angsana New" w:hint="cs"/>
          <w:sz w:val="30"/>
          <w:szCs w:val="30"/>
          <w:cs/>
        </w:rPr>
        <w:t>และกระแสเงินสด</w:t>
      </w:r>
      <w:r w:rsidR="00D43D29" w:rsidRPr="00D43D29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Pr="005938FA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5938FA">
        <w:rPr>
          <w:rFonts w:ascii="Angsana New" w:hAnsi="Angsana New" w:cs="Angsana New"/>
          <w:sz w:val="30"/>
          <w:szCs w:val="30"/>
        </w:rPr>
        <w:t xml:space="preserve"> </w:t>
      </w:r>
      <w:r w:rsidRPr="005938FA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</w:t>
      </w:r>
      <w:r w:rsidRPr="005938F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</w:p>
    <w:p w14:paraId="7209E099" w14:textId="77777777" w:rsidR="00415FBF" w:rsidRPr="00C923DA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FFA4B4F" w14:textId="77777777" w:rsidR="001035FE" w:rsidRPr="00C101D5" w:rsidRDefault="001035FE" w:rsidP="001035F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C923DA" w:rsidRDefault="001035FE" w:rsidP="001035FE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5BB21E1D" w14:textId="68F8F9D4" w:rsidR="001035FE" w:rsidRDefault="001035FE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483F2C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483F2C">
        <w:rPr>
          <w:rFonts w:ascii="Angsana New" w:hAnsi="Angsana New" w:cs="Angsana New"/>
          <w:i/>
          <w:iCs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Pr="00483F2C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ใน</w:t>
      </w:r>
      <w:r w:rsidRPr="002A4FC1">
        <w:rPr>
          <w:rFonts w:ascii="Angsana New" w:eastAsia="Calibri" w:hAnsi="Angsana New" w:cs="Angsana New"/>
          <w:spacing w:val="-2"/>
          <w:sz w:val="30"/>
          <w:szCs w:val="30"/>
          <w:cs/>
        </w:rPr>
        <w:t>รายงานของข้าพเจ้า ข้าพเจ้ามี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ความเป็นอิสระ</w:t>
      </w:r>
      <w:r w:rsidR="002A4FC1" w:rsidRPr="00C923DA">
        <w:rPr>
          <w:rFonts w:ascii="Angsana New" w:eastAsia="Calibri" w:hAnsi="Angsana New" w:cs="Angsana New" w:hint="cs"/>
          <w:sz w:val="30"/>
          <w:szCs w:val="30"/>
          <w:cs/>
        </w:rPr>
        <w:t>จาก</w:t>
      </w:r>
      <w:r w:rsidR="00D43D29" w:rsidRPr="00C923D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BD6D94">
        <w:rPr>
          <w:rFonts w:ascii="Angsana New" w:eastAsia="Calibri" w:hAnsi="Angsana New" w:cs="Angsana New"/>
          <w:sz w:val="30"/>
          <w:szCs w:val="30"/>
        </w:rPr>
        <w:br/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สภาวิชาชีพบัญชี</w:t>
      </w:r>
      <w:r w:rsidRPr="00E144B1">
        <w:rPr>
          <w:rFonts w:ascii="Angsana New" w:eastAsia="Calibri" w:hAnsi="Angsana New" w:cs="Angsana New"/>
          <w:spacing w:val="2"/>
          <w:sz w:val="30"/>
          <w:szCs w:val="30"/>
        </w:rPr>
        <w:t xml:space="preserve"> </w:t>
      </w:r>
      <w:r w:rsidRPr="00E144B1">
        <w:rPr>
          <w:rFonts w:ascii="Angsana New" w:eastAsia="Calibri" w:hAnsi="Angsana New" w:cs="Angsana New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E144B1">
        <w:rPr>
          <w:rFonts w:ascii="Angsana New" w:hAnsi="Angsana New" w:cs="Angsana New"/>
          <w:spacing w:val="2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pacing w:val="2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</w:t>
      </w:r>
      <w:r w:rsidR="00295EB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295EB8">
        <w:rPr>
          <w:rFonts w:ascii="Angsana New" w:eastAsia="Calibri" w:hAnsi="Angsana New" w:cs="Angsana New"/>
          <w:sz w:val="30"/>
          <w:szCs w:val="30"/>
          <w:cs/>
        </w:rPr>
        <w:br/>
      </w:r>
      <w:r w:rsidRPr="00BC5F4C">
        <w:rPr>
          <w:rFonts w:ascii="Angsana New" w:eastAsia="Calibri" w:hAnsi="Angsana New" w:cs="Angsana New"/>
          <w:sz w:val="30"/>
          <w:szCs w:val="30"/>
          <w:cs/>
        </w:rPr>
        <w:t>ข้าพเจ้าได้รับ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เพียงพอและเหมาะสมเพื่อใช้เป็นเกณฑ์ในการแสดงความเห็นของข้าพเจ้า</w:t>
      </w:r>
    </w:p>
    <w:p w14:paraId="3E840EA6" w14:textId="77777777" w:rsidR="00D71680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eastAsia="Calibri" w:hAnsi="Angsana New" w:cs="Angsana New"/>
          <w:sz w:val="30"/>
          <w:szCs w:val="30"/>
        </w:rPr>
        <w:sectPr w:rsidR="00D71680" w:rsidSect="00C9734C">
          <w:headerReference w:type="first" r:id="rId10"/>
          <w:footerReference w:type="first" r:id="rId11"/>
          <w:pgSz w:w="11909" w:h="16834" w:code="9"/>
          <w:pgMar w:top="1620" w:right="1152" w:bottom="576" w:left="1152" w:header="720" w:footer="720" w:gutter="0"/>
          <w:cols w:space="720"/>
          <w:titlePg/>
          <w:docGrid w:linePitch="245"/>
        </w:sectPr>
      </w:pPr>
    </w:p>
    <w:p w14:paraId="37B49A85" w14:textId="77777777" w:rsidR="00C9734C" w:rsidRDefault="00C9734C" w:rsidP="001035FE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32C281" w14:textId="5C620708" w:rsidR="001035FE" w:rsidRPr="00C101D5" w:rsidRDefault="001035FE" w:rsidP="001035FE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55CC4A7" w14:textId="77777777" w:rsidR="001035FE" w:rsidRPr="00E9184E" w:rsidRDefault="001035FE" w:rsidP="001035FE">
      <w:pPr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22F102D3" w14:textId="569A036D" w:rsidR="001035FE" w:rsidRDefault="001035FE" w:rsidP="001035F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144B1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 w:rsidRPr="00E144B1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</w:t>
      </w:r>
      <w:r w:rsidRPr="00E144B1">
        <w:rPr>
          <w:rFonts w:ascii="Angsana New" w:eastAsia="Calibri" w:hAnsi="Angsana New" w:cs="Angsana New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>
        <w:rPr>
          <w:rFonts w:ascii="Angsana New" w:hAnsi="Angsana New" w:cs="Angsana New" w:hint="cs"/>
          <w:spacing w:val="4"/>
          <w:sz w:val="30"/>
          <w:szCs w:val="30"/>
          <w:cs/>
        </w:rPr>
        <w:t>รวม</w:t>
      </w:r>
      <w:r w:rsidR="00A710CE" w:rsidRPr="00E144B1">
        <w:rPr>
          <w:rFonts w:ascii="Angsana New" w:hAnsi="Angsana New" w:cs="Angsana New" w:hint="cs"/>
          <w:spacing w:val="4"/>
          <w:sz w:val="30"/>
          <w:szCs w:val="30"/>
          <w:cs/>
        </w:rPr>
        <w:t>และงบการเงินเฉพาะ</w:t>
      </w:r>
      <w:r w:rsidR="00A710CE" w:rsidRPr="00E144B1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E144B1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923D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E144B1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D82472F" w14:textId="77777777" w:rsidR="0035453A" w:rsidRPr="00E144B1" w:rsidRDefault="0035453A" w:rsidP="001035F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7616B3" w14:paraId="09D5939C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1B64EC9A" w14:textId="52288176" w:rsidR="0035453A" w:rsidRPr="00F765A8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16526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F765A8">
              <w:rPr>
                <w:rFonts w:ascii="Angsana New" w:hAnsi="Angsana New" w:cs="Angsana New"/>
                <w:sz w:val="30"/>
                <w:szCs w:val="30"/>
                <w:cs/>
              </w:rPr>
              <w:t>ของเงินลงทุน</w:t>
            </w: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35453A" w:rsidRPr="007616B3" w14:paraId="657CD10D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18C7BF8" w14:textId="5E036197" w:rsidR="0035453A" w:rsidRPr="00F765A8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C5F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C5F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C5F4C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BC5F4C">
              <w:rPr>
                <w:rFonts w:ascii="Angsana New" w:hAnsi="Angsana New" w:cs="Angsana New"/>
                <w:sz w:val="30"/>
                <w:szCs w:val="30"/>
              </w:rPr>
              <w:t xml:space="preserve">),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C5F4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BC5F4C">
              <w:rPr>
                <w:rFonts w:ascii="Angsana New" w:hAnsi="Angsana New" w:cs="Angsana New" w:hint="cs"/>
                <w:sz w:val="30"/>
                <w:szCs w:val="30"/>
                <w:cs/>
              </w:rPr>
              <w:t>ฏ) และ</w:t>
            </w:r>
            <w:r w:rsidRPr="00BC5F4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35453A" w:rsidRPr="007616B3" w14:paraId="1A3A63C9" w14:textId="77777777" w:rsidTr="008852A1">
        <w:trPr>
          <w:tblHeader/>
        </w:trPr>
        <w:tc>
          <w:tcPr>
            <w:tcW w:w="4855" w:type="dxa"/>
            <w:shd w:val="clear" w:color="auto" w:fill="auto"/>
          </w:tcPr>
          <w:p w14:paraId="006CD883" w14:textId="77777777" w:rsidR="0035453A" w:rsidRPr="00F765A8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ABAC592" w14:textId="77777777" w:rsidR="0035453A" w:rsidRPr="00F765A8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765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765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5453A" w:rsidRPr="00C101D5" w14:paraId="73B00E22" w14:textId="77777777" w:rsidTr="008852A1">
        <w:tc>
          <w:tcPr>
            <w:tcW w:w="4855" w:type="dxa"/>
            <w:shd w:val="clear" w:color="auto" w:fill="auto"/>
          </w:tcPr>
          <w:p w14:paraId="4D12CA9E" w14:textId="77777777" w:rsidR="0035453A" w:rsidRPr="00557488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</w:pP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ผลขาดทุน</w:t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การร่วมค้าอาจมีมูลค่าสูงกว่ามูลค่าที่คาดว่า</w:t>
            </w:r>
            <w:r w:rsidRPr="00557488">
              <w:rPr>
                <w:rFonts w:ascii="Angsana New" w:hAnsi="Angsana New" w:cs="Angsana New" w:hint="cs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โดย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การประมาณมูลค่าที่คาดว่าจะได้รับคืนของเงินลงทุนใน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ของ</w:t>
            </w:r>
            <w:r w:rsidRPr="00557488">
              <w:rPr>
                <w:rFonts w:ascii="Angsana New" w:hAnsi="Angsana New" w:cs="Angsana New" w:hint="cs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</w:rPr>
              <w:t xml:space="preserve"> </w:t>
            </w:r>
            <w:r w:rsidRPr="00557488">
              <w:rPr>
                <w:rFonts w:ascii="Angsana New" w:hAnsi="Angsana New" w:cs="Angsana New"/>
                <w:i/>
                <w:color w:val="auto"/>
                <w:sz w:val="30"/>
                <w:szCs w:val="30"/>
              </w:rPr>
              <w:br/>
            </w:r>
            <w:r w:rsidRPr="00557488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4F3FCDE" w14:textId="77777777" w:rsidR="0035453A" w:rsidRPr="00557488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="Angsana New" w:eastAsiaTheme="minorHAnsi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eastAsiaTheme="minorHAnsi" w:hAnsi="Angsana New" w:cs="Angsana New" w:hint="cs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557488" w:rsidRDefault="0035453A" w:rsidP="008852A1">
            <w:pPr>
              <w:numPr>
                <w:ilvl w:val="0"/>
                <w:numId w:val="30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="Angsana New" w:eastAsiaTheme="minorHAnsi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eastAsiaTheme="minorHAnsi" w:hAnsi="Angsana New" w:cs="Angsana New" w:hint="cs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557488" w:rsidRDefault="0035453A" w:rsidP="008852A1">
            <w:pPr>
              <w:numPr>
                <w:ilvl w:val="0"/>
                <w:numId w:val="31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557488" w:rsidRDefault="0035453A" w:rsidP="008852A1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557488">
              <w:rPr>
                <w:rFonts w:ascii="Angsana New" w:hAnsi="Angsana New" w:cs="Angsana New"/>
                <w:i/>
                <w:sz w:val="30"/>
                <w:szCs w:val="30"/>
              </w:rPr>
              <w:t xml:space="preserve"> </w:t>
            </w:r>
            <w:r w:rsidRPr="0055748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557488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  <w:p w14:paraId="7DD891DA" w14:textId="77777777" w:rsidR="0035453A" w:rsidRPr="00557488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  <w:p w14:paraId="786057F2" w14:textId="77777777" w:rsidR="0035453A" w:rsidRPr="00557488" w:rsidRDefault="0035453A" w:rsidP="008852A1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lastRenderedPageBreak/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</w:p>
          <w:p w14:paraId="231AD394" w14:textId="77777777" w:rsidR="0035453A" w:rsidRPr="00557488" w:rsidRDefault="0035453A" w:rsidP="008852A1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557488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ารพิจารณามูลค่ายุติธรรมหักต้นทุนในการจำหน่ายโดยพิจารณาจากมูลค่ายุติธรรมของสินทรัพย์สุทธิของเงินลงทุน</w:t>
            </w:r>
          </w:p>
          <w:p w14:paraId="5733A78F" w14:textId="77777777" w:rsidR="0035453A" w:rsidRPr="00557488" w:rsidRDefault="0035453A" w:rsidP="008852A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57488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35453A" w:rsidRDefault="001035FE" w:rsidP="00E9184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F3488C" w14:textId="77777777" w:rsidR="00D62730" w:rsidRPr="00E9184E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9184E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E9184E" w:rsidRDefault="00D62730" w:rsidP="00E9184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D435A23" w14:textId="77777777"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E9184E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9184E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pacing w:val="-4"/>
          <w:sz w:val="30"/>
          <w:szCs w:val="30"/>
          <w:cs/>
        </w:rPr>
        <w:t>แต่ไม่รวมถึงงบการเงิน</w:t>
      </w:r>
      <w:r w:rsidR="00D43D29" w:rsidRPr="00E9184E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E5E244B" w14:textId="77777777"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ของข้าพเจ้าต่องบการเงิน</w:t>
      </w:r>
      <w:r w:rsidR="00D43D29" w:rsidRPr="00E9184E">
        <w:rPr>
          <w:rFonts w:ascii="Angsana New" w:hAnsi="Angsana New" w:cs="Angsana New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E9184E">
        <w:rPr>
          <w:rFonts w:ascii="Angsana New" w:eastAsia="Calibri" w:hAnsi="Angsana New" w:cs="Angsana New"/>
          <w:sz w:val="30"/>
          <w:szCs w:val="30"/>
          <w:cs/>
        </w:rPr>
        <w:br/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ความเชื่อมั่นต่อข้อมูลอื่น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3CA337F9" w14:textId="77777777"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A7266B" w14:textId="77777777" w:rsidR="00D62730" w:rsidRPr="00E9184E" w:rsidRDefault="00D62730" w:rsidP="00D6273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9184E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E9184E">
        <w:rPr>
          <w:rFonts w:ascii="Angsana New" w:hAnsi="Angsana New" w:cs="Angsana New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</w:t>
      </w:r>
      <w:r w:rsidR="002D6525" w:rsidRPr="00E9184E">
        <w:rPr>
          <w:rFonts w:ascii="Angsana New" w:hAnsi="Angsana New" w:cs="Angsana New"/>
          <w:sz w:val="30"/>
          <w:szCs w:val="30"/>
          <w:cs/>
        </w:rPr>
        <w:t>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E918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E9184E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43D29" w:rsidRPr="00E9184E">
        <w:rPr>
          <w:rFonts w:ascii="Angsana New" w:hAnsi="Angsana New" w:cs="Angsana New" w:hint="cs"/>
          <w:sz w:val="30"/>
          <w:szCs w:val="30"/>
          <w:cs/>
        </w:rPr>
        <w:t>รวม</w:t>
      </w:r>
      <w:r w:rsidRPr="00E9184E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E9184E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ของข้าพเจ้า</w:t>
      </w:r>
      <w:r w:rsidRPr="00E9184E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E9184E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9184E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1379C458" w14:textId="77777777" w:rsidR="00D62730" w:rsidRPr="00E9184E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16E25E8" w14:textId="77777777" w:rsidR="009141D2" w:rsidRPr="00E9184E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30"/>
          <w:szCs w:val="30"/>
        </w:rPr>
      </w:pPr>
      <w:r w:rsidRPr="00E9184E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E918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184E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918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184E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B10920" w14:textId="77777777" w:rsidR="009141D2" w:rsidRPr="009141D2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sz w:val="26"/>
          <w:szCs w:val="26"/>
        </w:rPr>
      </w:pPr>
    </w:p>
    <w:p w14:paraId="57B7F447" w14:textId="77777777" w:rsidR="00E9184E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72337F6" w14:textId="2698A746" w:rsidR="00406C28" w:rsidRPr="005938FA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1" w:name="_GoBack"/>
      <w:bookmarkEnd w:id="1"/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ความรับผิดชอบของผู้บริหาร</w:t>
      </w:r>
      <w:r w:rsidR="001A5A83"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ต่องบการเงิน</w:t>
      </w:r>
      <w:r w:rsidR="00D43D29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="0064298F" w:rsidRPr="0064298F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E9184E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013D27D" w14:textId="77777777" w:rsidR="00E9184E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ผู้บริหารมีหน้าที่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ในการจัดทำและการนำเสนอ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07AE8" w:rsidRPr="005938FA">
        <w:rPr>
          <w:rFonts w:ascii="Angsana New" w:hAnsi="Angsana New" w:cs="Angsana New"/>
          <w:sz w:val="30"/>
          <w:szCs w:val="30"/>
          <w:cs/>
        </w:rPr>
        <w:t>เหล่านี้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</w:t>
      </w:r>
      <w:r w:rsidR="00D43D29">
        <w:rPr>
          <w:rFonts w:ascii="Angsana New" w:hAnsi="Angsana New" w:cs="Angsana New" w:hint="cs"/>
          <w:sz w:val="30"/>
          <w:szCs w:val="30"/>
          <w:cs/>
        </w:rPr>
        <w:t>ายในที่ผู้บริหารพิจารณาว่าจำเป็น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เพื่อให้สามารถจัดทำงบการเงิน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64298F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07AE8" w:rsidRPr="005938FA">
        <w:rPr>
          <w:rFonts w:ascii="Angsana New" w:hAnsi="Angsana New" w:cs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E9184E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305A5EB" w14:textId="77777777" w:rsidR="001A5A83" w:rsidRPr="007616B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="00D43D29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23C8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E9184E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0E69F19" w14:textId="77777777" w:rsidR="001A5A8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43D2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A7238C8" w14:textId="77777777" w:rsidR="001A5A83" w:rsidRPr="00E9184E" w:rsidRDefault="001A5A8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AF91B0F" w14:textId="77777777" w:rsidR="00406C28" w:rsidRPr="005938FA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ต่อ</w:t>
      </w:r>
      <w:r w:rsidR="001A5A8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</w:t>
      </w:r>
      <w:r w:rsidR="001A5A83" w:rsidRPr="005938FA"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</w:t>
      </w:r>
      <w:r w:rsidR="000E531B">
        <w:rPr>
          <w:rFonts w:ascii="Angsana New" w:hAnsi="Angsana New" w:cs="Angsana New" w:hint="cs"/>
          <w:i/>
          <w:iCs/>
          <w:sz w:val="30"/>
          <w:szCs w:val="30"/>
          <w:cs/>
        </w:rPr>
        <w:t>รวม</w:t>
      </w:r>
      <w:r w:rsidR="001A5A83" w:rsidRPr="0064298F">
        <w:rPr>
          <w:rFonts w:ascii="Angsana New" w:hAnsi="Angsana New" w:cs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E9184E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CA7B44C" w14:textId="77777777" w:rsidR="001A5A83" w:rsidRPr="007616B3" w:rsidRDefault="001A5A83" w:rsidP="001A5A83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ความเชื่อมั่นอย่างสมเหตุสมผลคือ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>
        <w:rPr>
          <w:rFonts w:ascii="Angsana New" w:hAnsi="Angsana New" w:cs="Angsana New" w:hint="cs"/>
          <w:sz w:val="30"/>
          <w:szCs w:val="30"/>
          <w:cs/>
        </w:rPr>
        <w:t>รวม</w:t>
      </w:r>
      <w:r w:rsidR="00A710CE">
        <w:rPr>
          <w:rFonts w:ascii="Angsana New" w:hAnsi="Angsana New" w:cs="Angsana New" w:hint="cs"/>
          <w:sz w:val="30"/>
          <w:szCs w:val="30"/>
          <w:cs/>
        </w:rPr>
        <w:t>และงบการเงิน</w:t>
      </w:r>
      <w:r w:rsidR="002D6525">
        <w:rPr>
          <w:rFonts w:ascii="Angsana New" w:hAnsi="Angsana New" w:cs="Angsana New"/>
          <w:sz w:val="30"/>
          <w:szCs w:val="30"/>
          <w:cs/>
        </w:rPr>
        <w:br/>
      </w:r>
      <w:r w:rsidR="00A710CE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58BCAC76" w14:textId="77777777" w:rsidR="001A5A83" w:rsidRPr="00E9184E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  <w:r w:rsidRPr="00E9184E">
        <w:rPr>
          <w:rFonts w:ascii="Angsana New" w:hAnsi="Angsana New" w:cs="Angsana New"/>
          <w:sz w:val="24"/>
          <w:szCs w:val="24"/>
          <w:rtl/>
          <w:cs/>
        </w:rPr>
        <w:t xml:space="preserve"> </w:t>
      </w:r>
    </w:p>
    <w:p w14:paraId="59311770" w14:textId="77777777" w:rsidR="001A5A83" w:rsidRDefault="001A5A83" w:rsidP="001A5A8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E9184E" w:rsidRDefault="00EB5FC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A9948A7" w14:textId="77777777" w:rsidR="001A5A83" w:rsidRDefault="001A5A83" w:rsidP="001A5A8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923DA">
        <w:rPr>
          <w:rFonts w:ascii="Angsana New" w:eastAsia="Calibri" w:hAnsi="Angsana New" w:cs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C923DA">
        <w:rPr>
          <w:rFonts w:ascii="Angsana New" w:hAnsi="Angsana New" w:cs="Angsana New" w:hint="cs"/>
          <w:spacing w:val="6"/>
          <w:sz w:val="30"/>
          <w:szCs w:val="30"/>
          <w:cs/>
        </w:rPr>
        <w:t>รวม</w:t>
      </w:r>
      <w:r w:rsidR="00A710CE" w:rsidRPr="00C923DA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710CE" w:rsidRPr="00225AE3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งบการเงินเฉพาะกิจการ</w:t>
      </w:r>
      <w:r w:rsidRPr="00225AE3">
        <w:rPr>
          <w:rFonts w:ascii="Angsana New" w:eastAsia="Calibri" w:hAnsi="Angsana New" w:cs="Angsana New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14:paraId="75850DD3" w14:textId="77777777" w:rsidR="00EF7BB4" w:rsidRDefault="001A5A83" w:rsidP="00EF7BB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C704BB8" w14:textId="77777777" w:rsidR="00E9184E" w:rsidRPr="00EF7BB4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4B159341" w14:textId="77777777" w:rsidR="001A5A83" w:rsidRDefault="001A5A83" w:rsidP="001A5A8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E7EB3EB" w14:textId="77777777" w:rsidR="004F234C" w:rsidRPr="004F234C" w:rsidRDefault="00312FA0" w:rsidP="009278B9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34233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42337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>
        <w:rPr>
          <w:rFonts w:ascii="Angsana New" w:hAnsi="Angsana New" w:cs="Angsana New"/>
          <w:sz w:val="30"/>
          <w:szCs w:val="30"/>
          <w:cs/>
        </w:rPr>
        <w:br/>
      </w:r>
      <w:r w:rsidRPr="00342337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423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233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278B9" w:rsidRPr="009278B9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12FA0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9278B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12FA0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>
        <w:rPr>
          <w:rFonts w:ascii="Angsana New" w:hAnsi="Angsana New" w:cs="Angsana New"/>
          <w:sz w:val="30"/>
          <w:szCs w:val="30"/>
          <w:cs/>
        </w:rPr>
        <w:br/>
      </w:r>
      <w:r w:rsidRPr="00312FA0">
        <w:rPr>
          <w:rFonts w:ascii="Angsana New" w:hAnsi="Angsana New" w:cs="Angsana New"/>
          <w:sz w:val="30"/>
          <w:szCs w:val="30"/>
          <w:cs/>
        </w:rPr>
        <w:t>สอบบัญชีที่ได้รับ</w:t>
      </w:r>
      <w:r w:rsidRPr="00342337">
        <w:rPr>
          <w:rFonts w:ascii="Angsana New" w:hAnsi="Angsana New" w:cs="Angsana New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42337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9A69F46" w14:textId="77777777" w:rsidR="004F234C" w:rsidRPr="00225AE3" w:rsidRDefault="00312FA0" w:rsidP="004F234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225AE3">
        <w:rPr>
          <w:rFonts w:ascii="Angsana New" w:hAnsi="Angsana New" w:cs="Angsana New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225AE3">
        <w:rPr>
          <w:rFonts w:ascii="Angsana New" w:hAnsi="Angsana New" w:cs="Angsana New" w:hint="cs"/>
          <w:spacing w:val="6"/>
          <w:sz w:val="30"/>
          <w:szCs w:val="30"/>
          <w:cs/>
        </w:rPr>
        <w:t>รวม</w:t>
      </w:r>
      <w:r w:rsidRPr="00225AE3">
        <w:rPr>
          <w:rFonts w:ascii="Angsana New" w:hAnsi="Angsana New" w:cs="Angsana New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การเปิดเผย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ข้อมูล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ว่างบการเงิน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รวม</w:t>
      </w:r>
      <w:r w:rsidRPr="00225AE3">
        <w:rPr>
          <w:rFonts w:ascii="Angsana New" w:hAnsi="Angsana New" w:cs="Angsana New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225AE3">
        <w:rPr>
          <w:rFonts w:ascii="Angsana New" w:hAnsi="Angsana New" w:cs="Angsana New" w:hint="cs"/>
          <w:spacing w:val="4"/>
          <w:sz w:val="30"/>
          <w:szCs w:val="30"/>
          <w:cs/>
        </w:rPr>
        <w:t>หรือไม่</w:t>
      </w:r>
    </w:p>
    <w:p w14:paraId="38393684" w14:textId="77777777" w:rsidR="004F234C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5ED49FC" w14:textId="77777777" w:rsidR="001A5A83" w:rsidRDefault="00312FA0" w:rsidP="009278B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312FA0">
        <w:rPr>
          <w:rFonts w:ascii="Angsana New" w:hAnsi="Angsana New"/>
          <w:sz w:val="30"/>
          <w:szCs w:val="30"/>
          <w:cs/>
        </w:rPr>
        <w:t>ได้</w:t>
      </w:r>
      <w:r w:rsidRPr="00312FA0">
        <w:rPr>
          <w:rFonts w:ascii="Angsana New" w:hAnsi="Angsana New" w:hint="cs"/>
          <w:sz w:val="30"/>
          <w:szCs w:val="30"/>
          <w:cs/>
        </w:rPr>
        <w:t>รับ</w:t>
      </w:r>
      <w:r w:rsidRPr="00312FA0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="009278B9" w:rsidRPr="009278B9">
        <w:rPr>
          <w:rFonts w:ascii="Angsana New" w:hAnsi="Angsana New" w:hint="cs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312FA0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</w:t>
      </w:r>
      <w:r w:rsidR="009278B9">
        <w:rPr>
          <w:rFonts w:ascii="Angsana New" w:hAnsi="Angsana New" w:hint="cs"/>
          <w:sz w:val="30"/>
          <w:szCs w:val="30"/>
          <w:cs/>
        </w:rPr>
        <w:t>รวม</w:t>
      </w:r>
      <w:r w:rsidRPr="00312FA0">
        <w:rPr>
          <w:rFonts w:ascii="Angsana New" w:hAnsi="Angsana New"/>
          <w:sz w:val="30"/>
          <w:szCs w:val="30"/>
        </w:rPr>
        <w:t xml:space="preserve"> </w:t>
      </w:r>
      <w:r w:rsidRPr="00312FA0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312FA0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312FA0">
        <w:rPr>
          <w:rFonts w:ascii="Angsana New" w:hAnsi="Angsana New"/>
          <w:sz w:val="30"/>
          <w:szCs w:val="30"/>
          <w:cs/>
        </w:rPr>
        <w:t>และ</w:t>
      </w:r>
      <w:r w:rsidRPr="00342337">
        <w:rPr>
          <w:rFonts w:ascii="Angsana New" w:hAnsi="Angsana New"/>
          <w:color w:val="000000"/>
          <w:sz w:val="30"/>
          <w:szCs w:val="30"/>
          <w:cs/>
        </w:rPr>
        <w:t>การปฏิบัติงานตรวจสอบ</w:t>
      </w:r>
      <w:r w:rsidR="009278B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312FA0">
        <w:rPr>
          <w:rFonts w:ascii="Angsana New" w:hAnsi="Angsana New"/>
          <w:sz w:val="30"/>
          <w:szCs w:val="30"/>
        </w:rPr>
        <w:t xml:space="preserve"> </w:t>
      </w:r>
      <w:r w:rsidRPr="00312FA0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312FA0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A11C364" w14:textId="77777777"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278B9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 w:rsidR="009278B9" w:rsidRPr="009278B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278B9" w:rsidRPr="009278B9"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681AE38" w14:textId="77777777" w:rsidR="001A5A83" w:rsidRPr="00C101D5" w:rsidRDefault="001A5A83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055A7B" w14:textId="77777777"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06D0D1A" w14:textId="77777777" w:rsidR="001A5A83" w:rsidRPr="00C101D5" w:rsidRDefault="001A5A83" w:rsidP="001A5A83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1DD6148" w14:textId="77777777" w:rsidR="00C9734C" w:rsidRDefault="00EF7BB4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83F530" w14:textId="77777777" w:rsidR="00C9734C" w:rsidRDefault="00C9734C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29C9847" w14:textId="24E9C6FF" w:rsidR="00525F53" w:rsidRPr="005938FA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ข้าพเจ้าได้พิจารณาเรื่องต่างๆ ที่มี</w:t>
      </w:r>
      <w:r w:rsidRPr="00312FA0">
        <w:rPr>
          <w:rFonts w:ascii="Angsana New" w:hAnsi="Angsana New" w:cs="Angsana New"/>
          <w:sz w:val="30"/>
          <w:szCs w:val="30"/>
          <w:cs/>
        </w:rPr>
        <w:t>นัยสำคัญที่สุดในการตรวจสอบ</w:t>
      </w:r>
      <w:r w:rsidR="00EB5FCE">
        <w:rPr>
          <w:rFonts w:ascii="Angsana New" w:hAnsi="Angsana New" w:cs="Angsana New"/>
          <w:sz w:val="30"/>
          <w:szCs w:val="30"/>
          <w:cs/>
        </w:rPr>
        <w:br/>
      </w:r>
      <w:r w:rsidRPr="00312FA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278B9">
        <w:rPr>
          <w:rFonts w:ascii="Angsana New" w:hAnsi="Angsana New" w:cs="Angsana New" w:hint="cs"/>
          <w:sz w:val="30"/>
          <w:szCs w:val="30"/>
          <w:cs/>
        </w:rPr>
        <w:t>รวม</w:t>
      </w:r>
      <w:r w:rsidR="006E00BB" w:rsidRPr="00312FA0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312FA0">
        <w:rPr>
          <w:rFonts w:ascii="Angsana New" w:hAnsi="Angsana New" w:cs="Angsana New"/>
          <w:sz w:val="30"/>
          <w:szCs w:val="30"/>
          <w:cs/>
        </w:rPr>
        <w:t>ในงวดปัจจุบันและกำ</w:t>
      </w:r>
      <w:r w:rsidRPr="007616B3">
        <w:rPr>
          <w:rFonts w:ascii="Angsana New" w:hAnsi="Angsana New" w:cs="Angsana New"/>
          <w:sz w:val="30"/>
          <w:szCs w:val="30"/>
          <w:cs/>
        </w:rPr>
        <w:t>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2668281" w14:textId="77777777" w:rsidR="006E00BB" w:rsidRPr="005938FA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A9639B" w14:textId="77777777" w:rsidR="00321C93" w:rsidRDefault="00321C9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5F1BDC" w14:textId="77777777" w:rsidR="00EF7BB4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BC85A3" w14:textId="77777777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(</w:t>
      </w:r>
      <w:r w:rsidR="00C301D2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="00C301D2"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301D2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5938FA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45F9954" w14:textId="77777777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28A008E" w14:textId="03EA6D70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="00347B73" w:rsidRPr="005938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9219</w:t>
      </w:r>
    </w:p>
    <w:p w14:paraId="33444E02" w14:textId="77777777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717778" w14:textId="77777777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5938FA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38F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F149798" w14:textId="77777777" w:rsidR="00305033" w:rsidRDefault="008852A1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8852A1">
        <w:rPr>
          <w:rFonts w:ascii="Angsana New" w:hAnsi="Angsana New" w:cs="Angsana New"/>
          <w:sz w:val="30"/>
          <w:szCs w:val="30"/>
        </w:rPr>
        <w:t>25</w:t>
      </w:r>
      <w:r w:rsidR="000361F0">
        <w:rPr>
          <w:rFonts w:ascii="Angsana New" w:hAnsi="Angsana New" w:cs="Angsana New"/>
          <w:sz w:val="30"/>
          <w:szCs w:val="30"/>
        </w:rPr>
        <w:t xml:space="preserve"> </w:t>
      </w:r>
      <w:r w:rsidR="000361F0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8852A1">
        <w:rPr>
          <w:rFonts w:ascii="Angsana New" w:hAnsi="Angsana New" w:cs="Angsana New"/>
          <w:sz w:val="30"/>
          <w:szCs w:val="30"/>
        </w:rPr>
        <w:t>2564</w:t>
      </w:r>
    </w:p>
    <w:p w14:paraId="573EDBF7" w14:textId="77777777" w:rsidR="006E33EB" w:rsidRPr="00A30310" w:rsidRDefault="006E33EB" w:rsidP="00C9734C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sectPr w:rsidR="006E33EB" w:rsidRPr="00A30310" w:rsidSect="00C9734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1978" w14:textId="77777777" w:rsidR="004E34A9" w:rsidRDefault="004E34A9" w:rsidP="004956B4">
      <w:r>
        <w:separator/>
      </w:r>
    </w:p>
  </w:endnote>
  <w:endnote w:type="continuationSeparator" w:id="0">
    <w:p w14:paraId="6DF614AF" w14:textId="77777777" w:rsidR="004E34A9" w:rsidRDefault="004E34A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BD20" w14:textId="2FDF2D66" w:rsidR="0043081E" w:rsidRPr="00CF0CD3" w:rsidRDefault="0043081E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08DEA" w14:textId="77777777" w:rsidR="0043081E" w:rsidRPr="00CF0CD3" w:rsidRDefault="0043081E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588F5" w14:textId="77777777" w:rsidR="0043081E" w:rsidRPr="00D71680" w:rsidRDefault="0043081E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83B8B" w14:textId="77777777" w:rsidR="00C9734C" w:rsidRPr="00CF0CD3" w:rsidRDefault="00C9734C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BB41" w14:textId="77777777" w:rsidR="004E34A9" w:rsidRDefault="004E34A9" w:rsidP="004956B4">
      <w:r>
        <w:separator/>
      </w:r>
    </w:p>
  </w:footnote>
  <w:footnote w:type="continuationSeparator" w:id="0">
    <w:p w14:paraId="64AD48AB" w14:textId="77777777" w:rsidR="004E34A9" w:rsidRDefault="004E34A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CF5EA" w14:textId="77777777" w:rsidR="0043081E" w:rsidRDefault="00430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E08E3" w14:textId="77777777" w:rsidR="0043081E" w:rsidRPr="00C8434E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9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2"/>
  </w:num>
  <w:num w:numId="13">
    <w:abstractNumId w:val="36"/>
  </w:num>
  <w:num w:numId="14">
    <w:abstractNumId w:val="26"/>
  </w:num>
  <w:num w:numId="15">
    <w:abstractNumId w:val="29"/>
  </w:num>
  <w:num w:numId="16">
    <w:abstractNumId w:val="42"/>
  </w:num>
  <w:num w:numId="17">
    <w:abstractNumId w:val="44"/>
  </w:num>
  <w:num w:numId="18">
    <w:abstractNumId w:val="34"/>
  </w:num>
  <w:num w:numId="19">
    <w:abstractNumId w:val="40"/>
  </w:num>
  <w:num w:numId="20">
    <w:abstractNumId w:val="17"/>
  </w:num>
  <w:num w:numId="21">
    <w:abstractNumId w:val="25"/>
  </w:num>
  <w:num w:numId="22">
    <w:abstractNumId w:val="28"/>
  </w:num>
  <w:num w:numId="23">
    <w:abstractNumId w:val="30"/>
  </w:num>
  <w:num w:numId="24">
    <w:abstractNumId w:val="20"/>
  </w:num>
  <w:num w:numId="25">
    <w:abstractNumId w:val="21"/>
  </w:num>
  <w:num w:numId="26">
    <w:abstractNumId w:val="43"/>
  </w:num>
  <w:num w:numId="27">
    <w:abstractNumId w:val="32"/>
  </w:num>
  <w:num w:numId="28">
    <w:abstractNumId w:val="15"/>
  </w:num>
  <w:num w:numId="29">
    <w:abstractNumId w:val="14"/>
  </w:num>
  <w:num w:numId="30">
    <w:abstractNumId w:val="38"/>
  </w:num>
  <w:num w:numId="31">
    <w:abstractNumId w:val="11"/>
  </w:num>
  <w:num w:numId="32">
    <w:abstractNumId w:val="14"/>
  </w:num>
  <w:num w:numId="33">
    <w:abstractNumId w:val="24"/>
  </w:num>
  <w:num w:numId="34">
    <w:abstractNumId w:val="10"/>
  </w:num>
  <w:num w:numId="35">
    <w:abstractNumId w:val="41"/>
  </w:num>
  <w:num w:numId="36">
    <w:abstractNumId w:val="13"/>
  </w:num>
  <w:num w:numId="37">
    <w:abstractNumId w:val="19"/>
  </w:num>
  <w:num w:numId="38">
    <w:abstractNumId w:val="35"/>
  </w:num>
  <w:num w:numId="39">
    <w:abstractNumId w:val="18"/>
  </w:num>
  <w:num w:numId="40">
    <w:abstractNumId w:val="31"/>
  </w:num>
  <w:num w:numId="41">
    <w:abstractNumId w:val="16"/>
  </w:num>
  <w:num w:numId="42">
    <w:abstractNumId w:val="39"/>
  </w:num>
  <w:num w:numId="43">
    <w:abstractNumId w:val="23"/>
  </w:num>
  <w:num w:numId="44">
    <w:abstractNumId w:val="48"/>
  </w:num>
  <w:num w:numId="45">
    <w:abstractNumId w:val="47"/>
  </w:num>
  <w:num w:numId="46">
    <w:abstractNumId w:val="33"/>
  </w:num>
  <w:num w:numId="47">
    <w:abstractNumId w:val="46"/>
  </w:num>
  <w:num w:numId="48">
    <w:abstractNumId w:val="37"/>
  </w:num>
  <w:num w:numId="49">
    <w:abstractNumId w:val="45"/>
  </w:num>
  <w:num w:numId="50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541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9EA"/>
    <w:rsid w:val="00024F13"/>
    <w:rsid w:val="000251B2"/>
    <w:rsid w:val="00025555"/>
    <w:rsid w:val="00025C34"/>
    <w:rsid w:val="00025DB7"/>
    <w:rsid w:val="00026A93"/>
    <w:rsid w:val="00027ADC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57B"/>
    <w:rsid w:val="000365D5"/>
    <w:rsid w:val="000366BF"/>
    <w:rsid w:val="00037006"/>
    <w:rsid w:val="000374B2"/>
    <w:rsid w:val="0003766E"/>
    <w:rsid w:val="000376C3"/>
    <w:rsid w:val="00037B04"/>
    <w:rsid w:val="00040536"/>
    <w:rsid w:val="00040A6E"/>
    <w:rsid w:val="000411D1"/>
    <w:rsid w:val="000411D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74DA"/>
    <w:rsid w:val="00057A9F"/>
    <w:rsid w:val="00057E6D"/>
    <w:rsid w:val="000600BC"/>
    <w:rsid w:val="00060486"/>
    <w:rsid w:val="000604AB"/>
    <w:rsid w:val="000604D3"/>
    <w:rsid w:val="0006088D"/>
    <w:rsid w:val="00060AFE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CF8"/>
    <w:rsid w:val="000871C6"/>
    <w:rsid w:val="000872F5"/>
    <w:rsid w:val="0008737D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7C2"/>
    <w:rsid w:val="000A094C"/>
    <w:rsid w:val="000A0CB9"/>
    <w:rsid w:val="000A1096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09E"/>
    <w:rsid w:val="000A72D9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6592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5232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C7F3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0F7F32"/>
    <w:rsid w:val="001012FE"/>
    <w:rsid w:val="00101375"/>
    <w:rsid w:val="00101E4E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898"/>
    <w:rsid w:val="00120992"/>
    <w:rsid w:val="00120B1A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46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B69"/>
    <w:rsid w:val="00152BD7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4FF6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A4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34E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647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231E"/>
    <w:rsid w:val="001D3781"/>
    <w:rsid w:val="001D3A79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C75"/>
    <w:rsid w:val="001E2937"/>
    <w:rsid w:val="001E32C2"/>
    <w:rsid w:val="001E333F"/>
    <w:rsid w:val="001E33B1"/>
    <w:rsid w:val="001E346A"/>
    <w:rsid w:val="001E3E06"/>
    <w:rsid w:val="001E3E26"/>
    <w:rsid w:val="001E3E60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31A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6A9"/>
    <w:rsid w:val="00200793"/>
    <w:rsid w:val="002008A8"/>
    <w:rsid w:val="002009B0"/>
    <w:rsid w:val="00200B9B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4A1"/>
    <w:rsid w:val="002457A9"/>
    <w:rsid w:val="00245AC7"/>
    <w:rsid w:val="002461AA"/>
    <w:rsid w:val="0024656D"/>
    <w:rsid w:val="00246DB3"/>
    <w:rsid w:val="002471E5"/>
    <w:rsid w:val="002476F9"/>
    <w:rsid w:val="00247A3D"/>
    <w:rsid w:val="00247D37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5D8"/>
    <w:rsid w:val="00260955"/>
    <w:rsid w:val="00260A19"/>
    <w:rsid w:val="00260F5E"/>
    <w:rsid w:val="00261320"/>
    <w:rsid w:val="00261BED"/>
    <w:rsid w:val="00261F1B"/>
    <w:rsid w:val="00263CB5"/>
    <w:rsid w:val="00265129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2B2"/>
    <w:rsid w:val="00295BB3"/>
    <w:rsid w:val="00295EB8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57"/>
    <w:rsid w:val="002D480F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BBD"/>
    <w:rsid w:val="002E5E8D"/>
    <w:rsid w:val="002E5EDE"/>
    <w:rsid w:val="002E61EA"/>
    <w:rsid w:val="002E66CA"/>
    <w:rsid w:val="002E6B04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A6"/>
    <w:rsid w:val="002F18A7"/>
    <w:rsid w:val="002F1BC6"/>
    <w:rsid w:val="002F1CD1"/>
    <w:rsid w:val="002F3217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458D"/>
    <w:rsid w:val="00324CBA"/>
    <w:rsid w:val="00325330"/>
    <w:rsid w:val="00325604"/>
    <w:rsid w:val="00325776"/>
    <w:rsid w:val="00326060"/>
    <w:rsid w:val="003265FD"/>
    <w:rsid w:val="003266FA"/>
    <w:rsid w:val="0032679C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7D6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B"/>
    <w:rsid w:val="00356A46"/>
    <w:rsid w:val="00356C53"/>
    <w:rsid w:val="00356C86"/>
    <w:rsid w:val="0035727D"/>
    <w:rsid w:val="0035727F"/>
    <w:rsid w:val="00357C07"/>
    <w:rsid w:val="00357FD4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34E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855"/>
    <w:rsid w:val="00391932"/>
    <w:rsid w:val="00391CA4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E8A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64F"/>
    <w:rsid w:val="003B485D"/>
    <w:rsid w:val="003B48C0"/>
    <w:rsid w:val="003B490F"/>
    <w:rsid w:val="003B4D85"/>
    <w:rsid w:val="003B4E8C"/>
    <w:rsid w:val="003B51B7"/>
    <w:rsid w:val="003B596B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4A9"/>
    <w:rsid w:val="003C59FE"/>
    <w:rsid w:val="003C5F6B"/>
    <w:rsid w:val="003C615B"/>
    <w:rsid w:val="003C6421"/>
    <w:rsid w:val="003C6D5A"/>
    <w:rsid w:val="003C7482"/>
    <w:rsid w:val="003C7853"/>
    <w:rsid w:val="003C7ED5"/>
    <w:rsid w:val="003D02D3"/>
    <w:rsid w:val="003D0443"/>
    <w:rsid w:val="003D08A2"/>
    <w:rsid w:val="003D0CD8"/>
    <w:rsid w:val="003D1326"/>
    <w:rsid w:val="003D1CFA"/>
    <w:rsid w:val="003D1EDC"/>
    <w:rsid w:val="003D1F0B"/>
    <w:rsid w:val="003D2309"/>
    <w:rsid w:val="003D250C"/>
    <w:rsid w:val="003D29A9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0F18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8F1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A5"/>
    <w:rsid w:val="00413670"/>
    <w:rsid w:val="004137EA"/>
    <w:rsid w:val="004141A4"/>
    <w:rsid w:val="004144B8"/>
    <w:rsid w:val="00414628"/>
    <w:rsid w:val="00414946"/>
    <w:rsid w:val="00414EE8"/>
    <w:rsid w:val="00415B47"/>
    <w:rsid w:val="00415D24"/>
    <w:rsid w:val="00415FBF"/>
    <w:rsid w:val="0041648B"/>
    <w:rsid w:val="00416FB6"/>
    <w:rsid w:val="0041721B"/>
    <w:rsid w:val="00420FBD"/>
    <w:rsid w:val="004210F7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F03"/>
    <w:rsid w:val="00424657"/>
    <w:rsid w:val="004246BD"/>
    <w:rsid w:val="00424AEB"/>
    <w:rsid w:val="00424DFD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51B"/>
    <w:rsid w:val="004A45ED"/>
    <w:rsid w:val="004A46E0"/>
    <w:rsid w:val="004A4701"/>
    <w:rsid w:val="004A472E"/>
    <w:rsid w:val="004A4BD0"/>
    <w:rsid w:val="004A5007"/>
    <w:rsid w:val="004A5099"/>
    <w:rsid w:val="004A52FF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7A5"/>
    <w:rsid w:val="004F4967"/>
    <w:rsid w:val="004F497A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577"/>
    <w:rsid w:val="00512AE4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B42"/>
    <w:rsid w:val="0053530A"/>
    <w:rsid w:val="0053571D"/>
    <w:rsid w:val="0053578A"/>
    <w:rsid w:val="0053596D"/>
    <w:rsid w:val="0053640B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0F7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EAC"/>
    <w:rsid w:val="005C5317"/>
    <w:rsid w:val="005C548E"/>
    <w:rsid w:val="005C562E"/>
    <w:rsid w:val="005C56DF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BA"/>
    <w:rsid w:val="005E63EF"/>
    <w:rsid w:val="005E646A"/>
    <w:rsid w:val="005E6D1F"/>
    <w:rsid w:val="005E721F"/>
    <w:rsid w:val="005E734A"/>
    <w:rsid w:val="005E7BC9"/>
    <w:rsid w:val="005E7C1D"/>
    <w:rsid w:val="005F0256"/>
    <w:rsid w:val="005F025E"/>
    <w:rsid w:val="005F0A74"/>
    <w:rsid w:val="005F0A9E"/>
    <w:rsid w:val="005F0EBD"/>
    <w:rsid w:val="005F1064"/>
    <w:rsid w:val="005F10D0"/>
    <w:rsid w:val="005F1236"/>
    <w:rsid w:val="005F14AA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FA6"/>
    <w:rsid w:val="00622FF7"/>
    <w:rsid w:val="00623082"/>
    <w:rsid w:val="0062327F"/>
    <w:rsid w:val="00623389"/>
    <w:rsid w:val="00623A3B"/>
    <w:rsid w:val="00623B2F"/>
    <w:rsid w:val="00623E85"/>
    <w:rsid w:val="006247B6"/>
    <w:rsid w:val="00624C58"/>
    <w:rsid w:val="00624EA0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747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91F"/>
    <w:rsid w:val="00656D7B"/>
    <w:rsid w:val="00656E01"/>
    <w:rsid w:val="00656F1E"/>
    <w:rsid w:val="00657773"/>
    <w:rsid w:val="00657928"/>
    <w:rsid w:val="00657982"/>
    <w:rsid w:val="006602C1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B63"/>
    <w:rsid w:val="00677F22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821"/>
    <w:rsid w:val="00683A96"/>
    <w:rsid w:val="00683CB6"/>
    <w:rsid w:val="00684C56"/>
    <w:rsid w:val="00684F96"/>
    <w:rsid w:val="00685444"/>
    <w:rsid w:val="006854FF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E73"/>
    <w:rsid w:val="006B3F38"/>
    <w:rsid w:val="006B67AC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5D08"/>
    <w:rsid w:val="006D6B7B"/>
    <w:rsid w:val="006D6C75"/>
    <w:rsid w:val="006D7262"/>
    <w:rsid w:val="006D7796"/>
    <w:rsid w:val="006D782B"/>
    <w:rsid w:val="006D7E9B"/>
    <w:rsid w:val="006E00A8"/>
    <w:rsid w:val="006E00BB"/>
    <w:rsid w:val="006E0529"/>
    <w:rsid w:val="006E0846"/>
    <w:rsid w:val="006E1043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3FA5"/>
    <w:rsid w:val="006F40B2"/>
    <w:rsid w:val="006F44AF"/>
    <w:rsid w:val="006F4623"/>
    <w:rsid w:val="006F5007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89C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FC2"/>
    <w:rsid w:val="0072292C"/>
    <w:rsid w:val="00722BFF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01C"/>
    <w:rsid w:val="007265D2"/>
    <w:rsid w:val="0072663E"/>
    <w:rsid w:val="00726F5F"/>
    <w:rsid w:val="00727073"/>
    <w:rsid w:val="007278E2"/>
    <w:rsid w:val="00727F5E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2C5B"/>
    <w:rsid w:val="0073320D"/>
    <w:rsid w:val="007332D3"/>
    <w:rsid w:val="0073330E"/>
    <w:rsid w:val="0073374D"/>
    <w:rsid w:val="0073458C"/>
    <w:rsid w:val="00734AB6"/>
    <w:rsid w:val="007355BE"/>
    <w:rsid w:val="0073587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17DB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E23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BE3"/>
    <w:rsid w:val="00781CB6"/>
    <w:rsid w:val="00781F1F"/>
    <w:rsid w:val="0078236C"/>
    <w:rsid w:val="007824D4"/>
    <w:rsid w:val="00782F2D"/>
    <w:rsid w:val="0078336D"/>
    <w:rsid w:val="00783427"/>
    <w:rsid w:val="0078372D"/>
    <w:rsid w:val="00783C89"/>
    <w:rsid w:val="0078405C"/>
    <w:rsid w:val="0078414B"/>
    <w:rsid w:val="007849C5"/>
    <w:rsid w:val="00784C6B"/>
    <w:rsid w:val="007850DF"/>
    <w:rsid w:val="00785A46"/>
    <w:rsid w:val="007868C3"/>
    <w:rsid w:val="00787050"/>
    <w:rsid w:val="007875A8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31D"/>
    <w:rsid w:val="007F058F"/>
    <w:rsid w:val="007F121C"/>
    <w:rsid w:val="007F1583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B"/>
    <w:rsid w:val="007F41B0"/>
    <w:rsid w:val="007F4701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6DD1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BF7"/>
    <w:rsid w:val="00815F1B"/>
    <w:rsid w:val="00816578"/>
    <w:rsid w:val="008168B8"/>
    <w:rsid w:val="00816ABC"/>
    <w:rsid w:val="00816E5A"/>
    <w:rsid w:val="00817073"/>
    <w:rsid w:val="00817151"/>
    <w:rsid w:val="00817368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6F60"/>
    <w:rsid w:val="00867AE3"/>
    <w:rsid w:val="00867CC8"/>
    <w:rsid w:val="00867CCA"/>
    <w:rsid w:val="00867CFC"/>
    <w:rsid w:val="0087036C"/>
    <w:rsid w:val="0087050D"/>
    <w:rsid w:val="008706D8"/>
    <w:rsid w:val="008707D0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FD"/>
    <w:rsid w:val="00887DD0"/>
    <w:rsid w:val="0089006A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B02D2"/>
    <w:rsid w:val="008B0DF7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E0072"/>
    <w:rsid w:val="008E023C"/>
    <w:rsid w:val="008E2775"/>
    <w:rsid w:val="008E2973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C4"/>
    <w:rsid w:val="00915770"/>
    <w:rsid w:val="00915C7E"/>
    <w:rsid w:val="009160CF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118"/>
    <w:rsid w:val="00937232"/>
    <w:rsid w:val="0093745A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3F"/>
    <w:rsid w:val="009446A4"/>
    <w:rsid w:val="00944AA5"/>
    <w:rsid w:val="00944D40"/>
    <w:rsid w:val="009451BD"/>
    <w:rsid w:val="00945237"/>
    <w:rsid w:val="00945427"/>
    <w:rsid w:val="009458CF"/>
    <w:rsid w:val="00945A97"/>
    <w:rsid w:val="00945FBB"/>
    <w:rsid w:val="00946302"/>
    <w:rsid w:val="00946664"/>
    <w:rsid w:val="00947819"/>
    <w:rsid w:val="00947C06"/>
    <w:rsid w:val="009503F6"/>
    <w:rsid w:val="00950AF3"/>
    <w:rsid w:val="00950BC9"/>
    <w:rsid w:val="00950C14"/>
    <w:rsid w:val="00950E8E"/>
    <w:rsid w:val="0095156B"/>
    <w:rsid w:val="00951E66"/>
    <w:rsid w:val="009521C6"/>
    <w:rsid w:val="0095240D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F4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9B2"/>
    <w:rsid w:val="00997003"/>
    <w:rsid w:val="0099704D"/>
    <w:rsid w:val="00997393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549E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6E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115"/>
    <w:rsid w:val="009C34AB"/>
    <w:rsid w:val="009C3C11"/>
    <w:rsid w:val="009C3CEA"/>
    <w:rsid w:val="009C4171"/>
    <w:rsid w:val="009C4B02"/>
    <w:rsid w:val="009C4EAD"/>
    <w:rsid w:val="009C516D"/>
    <w:rsid w:val="009C52DC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38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294"/>
    <w:rsid w:val="009E5371"/>
    <w:rsid w:val="009E5A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6E4"/>
    <w:rsid w:val="00A1399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1689"/>
    <w:rsid w:val="00A219A1"/>
    <w:rsid w:val="00A22156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A14"/>
    <w:rsid w:val="00A25E2C"/>
    <w:rsid w:val="00A261D9"/>
    <w:rsid w:val="00A26458"/>
    <w:rsid w:val="00A2688C"/>
    <w:rsid w:val="00A26AD9"/>
    <w:rsid w:val="00A27844"/>
    <w:rsid w:val="00A27F3F"/>
    <w:rsid w:val="00A3004D"/>
    <w:rsid w:val="00A30310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3838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542"/>
    <w:rsid w:val="00A63707"/>
    <w:rsid w:val="00A63B60"/>
    <w:rsid w:val="00A64262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71F6"/>
    <w:rsid w:val="00A7726B"/>
    <w:rsid w:val="00A7728A"/>
    <w:rsid w:val="00A7742B"/>
    <w:rsid w:val="00A77515"/>
    <w:rsid w:val="00A803F3"/>
    <w:rsid w:val="00A803F9"/>
    <w:rsid w:val="00A81C49"/>
    <w:rsid w:val="00A81E15"/>
    <w:rsid w:val="00A82394"/>
    <w:rsid w:val="00A82506"/>
    <w:rsid w:val="00A828D7"/>
    <w:rsid w:val="00A83054"/>
    <w:rsid w:val="00A836DC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514A"/>
    <w:rsid w:val="00A85386"/>
    <w:rsid w:val="00A858A6"/>
    <w:rsid w:val="00A86526"/>
    <w:rsid w:val="00A866C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CC2"/>
    <w:rsid w:val="00AB22C4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1111"/>
    <w:rsid w:val="00AD1A89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812"/>
    <w:rsid w:val="00B02BE0"/>
    <w:rsid w:val="00B03387"/>
    <w:rsid w:val="00B03C82"/>
    <w:rsid w:val="00B0410D"/>
    <w:rsid w:val="00B0411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1BB3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4BB"/>
    <w:rsid w:val="00B24D7D"/>
    <w:rsid w:val="00B25661"/>
    <w:rsid w:val="00B261C2"/>
    <w:rsid w:val="00B267C3"/>
    <w:rsid w:val="00B269A8"/>
    <w:rsid w:val="00B26A91"/>
    <w:rsid w:val="00B26E51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1CA9"/>
    <w:rsid w:val="00B3219E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3B"/>
    <w:rsid w:val="00B37243"/>
    <w:rsid w:val="00B373F7"/>
    <w:rsid w:val="00B37F06"/>
    <w:rsid w:val="00B409DF"/>
    <w:rsid w:val="00B40A10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1BA"/>
    <w:rsid w:val="00B50457"/>
    <w:rsid w:val="00B5089F"/>
    <w:rsid w:val="00B50CFF"/>
    <w:rsid w:val="00B50E4D"/>
    <w:rsid w:val="00B50EBB"/>
    <w:rsid w:val="00B51F10"/>
    <w:rsid w:val="00B5388F"/>
    <w:rsid w:val="00B53C5F"/>
    <w:rsid w:val="00B53C86"/>
    <w:rsid w:val="00B53FF9"/>
    <w:rsid w:val="00B546A4"/>
    <w:rsid w:val="00B5477A"/>
    <w:rsid w:val="00B547C5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386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4A6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C4B"/>
    <w:rsid w:val="00BA569B"/>
    <w:rsid w:val="00BA5859"/>
    <w:rsid w:val="00BA59F2"/>
    <w:rsid w:val="00BA5D99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9BB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122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D55"/>
    <w:rsid w:val="00BF2E9F"/>
    <w:rsid w:val="00BF3561"/>
    <w:rsid w:val="00BF3798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EE4"/>
    <w:rsid w:val="00C21F64"/>
    <w:rsid w:val="00C2200A"/>
    <w:rsid w:val="00C221E1"/>
    <w:rsid w:val="00C222C7"/>
    <w:rsid w:val="00C22664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516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56B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34C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6920"/>
    <w:rsid w:val="00CA7068"/>
    <w:rsid w:val="00CA7208"/>
    <w:rsid w:val="00CA74C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7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6F9D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3F9A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8E8"/>
    <w:rsid w:val="00D05F4A"/>
    <w:rsid w:val="00D069BE"/>
    <w:rsid w:val="00D06A54"/>
    <w:rsid w:val="00D06BE4"/>
    <w:rsid w:val="00D07010"/>
    <w:rsid w:val="00D07A55"/>
    <w:rsid w:val="00D07AFD"/>
    <w:rsid w:val="00D07BB0"/>
    <w:rsid w:val="00D10D7D"/>
    <w:rsid w:val="00D11050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1B3"/>
    <w:rsid w:val="00D358F8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4C9C"/>
    <w:rsid w:val="00D4524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7C7"/>
    <w:rsid w:val="00D51B1A"/>
    <w:rsid w:val="00D51C4E"/>
    <w:rsid w:val="00D5247C"/>
    <w:rsid w:val="00D52606"/>
    <w:rsid w:val="00D5268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CE1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166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0549"/>
    <w:rsid w:val="00DA05FD"/>
    <w:rsid w:val="00DA1385"/>
    <w:rsid w:val="00DA1692"/>
    <w:rsid w:val="00DA16DF"/>
    <w:rsid w:val="00DA1B2C"/>
    <w:rsid w:val="00DA1C58"/>
    <w:rsid w:val="00DA1EC6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89F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4DB7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23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B1B"/>
    <w:rsid w:val="00E41BF5"/>
    <w:rsid w:val="00E41D61"/>
    <w:rsid w:val="00E42053"/>
    <w:rsid w:val="00E42D94"/>
    <w:rsid w:val="00E43000"/>
    <w:rsid w:val="00E433A8"/>
    <w:rsid w:val="00E43607"/>
    <w:rsid w:val="00E437C2"/>
    <w:rsid w:val="00E43A20"/>
    <w:rsid w:val="00E44248"/>
    <w:rsid w:val="00E44713"/>
    <w:rsid w:val="00E44779"/>
    <w:rsid w:val="00E4479D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6ED6"/>
    <w:rsid w:val="00E57053"/>
    <w:rsid w:val="00E5728A"/>
    <w:rsid w:val="00E57A2B"/>
    <w:rsid w:val="00E57AD6"/>
    <w:rsid w:val="00E57BE3"/>
    <w:rsid w:val="00E6019C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E0"/>
    <w:rsid w:val="00E65E99"/>
    <w:rsid w:val="00E65ED4"/>
    <w:rsid w:val="00E6617C"/>
    <w:rsid w:val="00E6640F"/>
    <w:rsid w:val="00E66505"/>
    <w:rsid w:val="00E66724"/>
    <w:rsid w:val="00E66892"/>
    <w:rsid w:val="00E66A75"/>
    <w:rsid w:val="00E66D34"/>
    <w:rsid w:val="00E6741A"/>
    <w:rsid w:val="00E674D2"/>
    <w:rsid w:val="00E67814"/>
    <w:rsid w:val="00E70351"/>
    <w:rsid w:val="00E7068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9B"/>
    <w:rsid w:val="00E73EF4"/>
    <w:rsid w:val="00E74297"/>
    <w:rsid w:val="00E74A41"/>
    <w:rsid w:val="00E74C7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D71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D53"/>
    <w:rsid w:val="00E86E8D"/>
    <w:rsid w:val="00E86EC3"/>
    <w:rsid w:val="00E8746A"/>
    <w:rsid w:val="00E87AF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76E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D9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CEC"/>
    <w:rsid w:val="00F15132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32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66D4"/>
    <w:rsid w:val="00F47472"/>
    <w:rsid w:val="00F47A37"/>
    <w:rsid w:val="00F47E20"/>
    <w:rsid w:val="00F47EC1"/>
    <w:rsid w:val="00F47F70"/>
    <w:rsid w:val="00F506C3"/>
    <w:rsid w:val="00F50A8A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663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D40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936"/>
    <w:rsid w:val="00FA1EB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362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59"/>
    <w:rsid w:val="00FB2ECD"/>
    <w:rsid w:val="00FB3114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9C7"/>
    <w:rsid w:val="00FF0A32"/>
    <w:rsid w:val="00FF0F86"/>
    <w:rsid w:val="00FF0F90"/>
    <w:rsid w:val="00FF1A9B"/>
    <w:rsid w:val="00FF1CF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64555-E3DA-45DF-895F-FB0829D3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2168</Words>
  <Characters>8351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2021-02-24T18:38:00Z</cp:lastPrinted>
  <dcterms:created xsi:type="dcterms:W3CDTF">2021-02-25T07:17:00Z</dcterms:created>
  <dcterms:modified xsi:type="dcterms:W3CDTF">2021-02-25T07:23:00Z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