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AFDAE" w14:textId="77777777" w:rsidR="00AF3B93" w:rsidRPr="00B10F95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B10F9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หมายเหตุ</w:t>
      </w:r>
      <w:r w:rsidRPr="00B10F9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ab/>
        <w:t>สารบัญ</w:t>
      </w:r>
    </w:p>
    <w:p w14:paraId="2BF2D7C6" w14:textId="77777777" w:rsidR="00AF3B93" w:rsidRPr="00B0623E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Cs w:val="22"/>
        </w:rPr>
      </w:pPr>
    </w:p>
    <w:p w14:paraId="1E4C9F6C" w14:textId="77777777" w:rsidR="00AF3B93" w:rsidRPr="00B10F95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ข้อมูลทั่วไป</w:t>
      </w:r>
    </w:p>
    <w:p w14:paraId="7C8CB990" w14:textId="77777777" w:rsidR="004D4FDD" w:rsidRPr="00B10F95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เกณฑ์การจัดทำงบการเงิน</w:t>
      </w:r>
    </w:p>
    <w:p w14:paraId="3DB7C685" w14:textId="77777777" w:rsidR="004C7C3A" w:rsidRPr="00B10F95" w:rsidRDefault="004C7C3A" w:rsidP="004C7C3A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4E47A3DF" w14:textId="77777777" w:rsidR="00D54AB4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นโยบายการบัญชีที่สำคัญ</w:t>
      </w:r>
    </w:p>
    <w:p w14:paraId="2D668DC3" w14:textId="77777777" w:rsidR="009C002F" w:rsidRPr="00B10F95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2592CF5" w14:textId="77777777" w:rsidR="00AF3B93" w:rsidRPr="00B10F95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21E98E8" w14:textId="77777777" w:rsidR="00E42053" w:rsidRPr="00F10AC2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10AC2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</w:t>
      </w:r>
      <w:r w:rsidR="001E0F80" w:rsidRPr="00F10AC2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Pr="00F10AC2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14:paraId="2ADCD752" w14:textId="77777777" w:rsidR="00C44260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753D32DD" w14:textId="77777777" w:rsidR="00117FF0" w:rsidRDefault="00117FF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</w:t>
      </w:r>
      <w:r w:rsidR="005D0474">
        <w:rPr>
          <w:rFonts w:ascii="Angsana New" w:hAnsi="Angsana New" w:cs="Angsana New" w:hint="cs"/>
          <w:sz w:val="30"/>
          <w:szCs w:val="30"/>
          <w:cs/>
          <w:lang w:bidi="th-TH"/>
        </w:rPr>
        <w:t>ใน</w:t>
      </w:r>
      <w:r w:rsidR="001F7AAA">
        <w:rPr>
          <w:rFonts w:ascii="Angsana New" w:hAnsi="Angsana New" w:cs="Angsana New" w:hint="cs"/>
          <w:sz w:val="30"/>
          <w:szCs w:val="30"/>
          <w:cs/>
          <w:lang w:bidi="th-TH"/>
        </w:rPr>
        <w:t>การร่วมค้า</w:t>
      </w:r>
    </w:p>
    <w:p w14:paraId="47D52C77" w14:textId="77777777" w:rsidR="00152E97" w:rsidRDefault="00152E97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5817A586" w14:textId="77777777" w:rsidR="00C44260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1E35ECC9" w14:textId="77777777" w:rsidR="00946664" w:rsidRPr="0048553C" w:rsidRDefault="00946664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8553C"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15C98C1A" w14:textId="77777777" w:rsidR="00C44260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สินทรัพย์ไม่มีตัวตน</w:t>
      </w:r>
    </w:p>
    <w:p w14:paraId="701073F2" w14:textId="77777777" w:rsidR="00C44260" w:rsidRDefault="003F20A7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423CF516" w14:textId="77777777" w:rsidR="003F20A7" w:rsidRDefault="009278B9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ประมาณการหนี้สินสำหรับ</w:t>
      </w:r>
      <w:r w:rsidR="003F20A7">
        <w:rPr>
          <w:rFonts w:ascii="Angsana New" w:hAnsi="Angsana New" w:cs="Angsana New" w:hint="cs"/>
          <w:sz w:val="30"/>
          <w:szCs w:val="30"/>
          <w:cs/>
          <w:lang w:bidi="th-TH"/>
        </w:rPr>
        <w:t>ผลประโยชน์พนักงาน</w:t>
      </w:r>
    </w:p>
    <w:p w14:paraId="379335AB" w14:textId="77777777" w:rsidR="0017620C" w:rsidRDefault="006A6CF3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ส่วนเกิน</w:t>
      </w:r>
      <w:r w:rsidR="00B170F2">
        <w:rPr>
          <w:rFonts w:ascii="Angsana New" w:hAnsi="Angsana New" w:cs="Angsana New" w:hint="cs"/>
          <w:sz w:val="30"/>
          <w:szCs w:val="30"/>
          <w:cs/>
          <w:lang w:bidi="th-TH"/>
        </w:rPr>
        <w:t>ทุน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17620C">
        <w:rPr>
          <w:rFonts w:ascii="Angsana New" w:hAnsi="Angsana New" w:cs="Angsana New" w:hint="cs"/>
          <w:sz w:val="30"/>
          <w:szCs w:val="30"/>
          <w:cs/>
          <w:lang w:bidi="th-TH"/>
        </w:rPr>
        <w:t>สำรอง</w:t>
      </w:r>
    </w:p>
    <w:p w14:paraId="257EB172" w14:textId="77777777" w:rsidR="00B7788D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</w:t>
      </w:r>
      <w:r w:rsidR="00F17DB5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925D91" w:rsidRPr="00925D91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086A3178" w14:textId="77777777" w:rsidR="00B7788D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ค่าใช้จ่ายผลประโยชน์</w:t>
      </w:r>
      <w:r w:rsidR="00C369C2">
        <w:rPr>
          <w:rFonts w:ascii="Angsana New" w:hAnsi="Angsana New" w:cs="Angsana New" w:hint="cs"/>
          <w:sz w:val="30"/>
          <w:szCs w:val="30"/>
          <w:cs/>
          <w:lang w:bidi="th-TH"/>
        </w:rPr>
        <w:t>ของ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พนักงาน</w:t>
      </w:r>
    </w:p>
    <w:p w14:paraId="6CF86DE8" w14:textId="77777777" w:rsidR="00B7788D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ค่าใช้จ่ายตามลักษณะ</w:t>
      </w:r>
    </w:p>
    <w:p w14:paraId="119D48A8" w14:textId="77777777" w:rsidR="00B7788D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59F913BF" w14:textId="77777777" w:rsidR="00261320" w:rsidRDefault="0026132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  <w:r w:rsidR="007D4B2C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14:paraId="43776180" w14:textId="77777777" w:rsidR="00117FF0" w:rsidRPr="00117FF0" w:rsidRDefault="00117FF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55E4408B" w14:textId="77777777" w:rsidR="00AF182C" w:rsidRDefault="00AF182C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308CF48E" w14:textId="77777777" w:rsidR="00946664" w:rsidRPr="0048553C" w:rsidRDefault="00946664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8553C">
        <w:rPr>
          <w:rFonts w:ascii="Angsana New" w:hAnsi="Angsana New" w:cs="Angsana New" w:hint="cs"/>
          <w:sz w:val="30"/>
          <w:szCs w:val="30"/>
          <w:cs/>
          <w:lang w:bidi="th-TH"/>
        </w:rPr>
        <w:t>การบริหารจัดการทุน</w:t>
      </w:r>
    </w:p>
    <w:p w14:paraId="2A8EC02E" w14:textId="77777777" w:rsidR="00261320" w:rsidRDefault="0026132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16F8153" w14:textId="77777777" w:rsidR="009141D2" w:rsidRDefault="00F24E5D" w:rsidP="009141D2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DC1141B" w14:textId="77777777" w:rsidR="003057D6" w:rsidRPr="009F3C1F" w:rsidRDefault="00117FF0" w:rsidP="00BD34FA">
      <w:pPr>
        <w:pStyle w:val="index"/>
        <w:tabs>
          <w:tab w:val="clear" w:pos="1134"/>
          <w:tab w:val="left" w:pos="1440"/>
        </w:tabs>
        <w:spacing w:after="0" w:line="240" w:lineRule="auto"/>
        <w:ind w:left="1620" w:hanging="1080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834F97">
        <w:br w:type="page"/>
      </w:r>
      <w:r w:rsidR="003057D6" w:rsidRPr="009F3C1F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232D508A" w14:textId="77777777" w:rsidR="0083298D" w:rsidRPr="009F3C1F" w:rsidRDefault="0083298D" w:rsidP="007E471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C777402" w14:textId="150F683D" w:rsidR="0083298D" w:rsidRPr="004C663D" w:rsidRDefault="00117FF0" w:rsidP="007E471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F3C1F">
        <w:rPr>
          <w:rFonts w:ascii="Angsana New" w:hAnsi="Angsana New" w:cs="Angsana New" w:hint="cs"/>
          <w:sz w:val="30"/>
          <w:szCs w:val="30"/>
          <w:cs/>
        </w:rPr>
        <w:t>คณะ</w:t>
      </w:r>
      <w:r w:rsidR="00323BAD" w:rsidRPr="009F3C1F">
        <w:rPr>
          <w:rFonts w:ascii="Angsana New" w:hAnsi="Angsana New" w:cs="Angsana New"/>
          <w:sz w:val="30"/>
          <w:szCs w:val="30"/>
          <w:cs/>
        </w:rPr>
        <w:t>กรรมการได้อนุมัติให้ออก</w:t>
      </w:r>
      <w:r w:rsidR="0083298D" w:rsidRPr="009F3C1F">
        <w:rPr>
          <w:rFonts w:ascii="Angsana New" w:hAnsi="Angsana New" w:cs="Angsana New"/>
          <w:sz w:val="30"/>
          <w:szCs w:val="30"/>
          <w:cs/>
        </w:rPr>
        <w:t>งบการเงินนี้เมื่อวันที่</w:t>
      </w:r>
      <w:r w:rsidR="009141D2">
        <w:rPr>
          <w:rFonts w:ascii="Angsana New" w:hAnsi="Angsana New" w:cs="Angsana New"/>
          <w:sz w:val="30"/>
          <w:szCs w:val="30"/>
        </w:rPr>
        <w:t xml:space="preserve"> </w:t>
      </w:r>
      <w:r w:rsidR="008852A1" w:rsidRPr="008852A1">
        <w:rPr>
          <w:rFonts w:ascii="Angsana New" w:hAnsi="Angsana New" w:cs="Angsana New"/>
          <w:sz w:val="30"/>
          <w:szCs w:val="30"/>
        </w:rPr>
        <w:t>25</w:t>
      </w:r>
      <w:r w:rsidR="000361F0">
        <w:rPr>
          <w:rFonts w:ascii="Angsana New" w:hAnsi="Angsana New" w:cs="Angsana New"/>
          <w:sz w:val="30"/>
          <w:szCs w:val="30"/>
        </w:rPr>
        <w:t xml:space="preserve"> </w:t>
      </w:r>
      <w:r w:rsidR="000361F0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8852A1" w:rsidRPr="008852A1">
        <w:rPr>
          <w:rFonts w:ascii="Angsana New" w:hAnsi="Angsana New" w:cs="Angsana New"/>
          <w:sz w:val="30"/>
          <w:szCs w:val="30"/>
        </w:rPr>
        <w:t>2564</w:t>
      </w:r>
    </w:p>
    <w:p w14:paraId="2DAA3B35" w14:textId="77777777" w:rsidR="0083298D" w:rsidRPr="009F3C1F" w:rsidRDefault="0083298D" w:rsidP="00323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6AE28DB" w14:textId="77777777" w:rsidR="003057D6" w:rsidRPr="009F3C1F" w:rsidRDefault="003057D6" w:rsidP="00662FB8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F3C1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12625A23" w14:textId="77777777" w:rsidR="0083298D" w:rsidRPr="009F3C1F" w:rsidRDefault="0083298D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228BEDD" w14:textId="4B45E541" w:rsidR="00362F94" w:rsidRPr="009F3C1F" w:rsidRDefault="005D220D" w:rsidP="005F6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rPr>
          <w:rFonts w:ascii="Angsana New" w:hAnsi="Angsana New" w:cs="Angsana New"/>
          <w:sz w:val="30"/>
          <w:szCs w:val="30"/>
        </w:rPr>
      </w:pPr>
      <w:r w:rsidRPr="009F3C1F">
        <w:rPr>
          <w:rFonts w:ascii="Angsana New" w:hAnsi="Angsana New" w:cs="Angsana New" w:hint="cs"/>
          <w:sz w:val="30"/>
          <w:szCs w:val="30"/>
          <w:cs/>
        </w:rPr>
        <w:t>บริษัท อิชิตัน กรุ๊ป จำกัด</w:t>
      </w:r>
      <w:r w:rsidR="00D33DB3" w:rsidRPr="009F3C1F">
        <w:rPr>
          <w:rFonts w:ascii="Angsana New" w:hAnsi="Angsana New" w:cs="Angsana New"/>
          <w:sz w:val="30"/>
          <w:szCs w:val="30"/>
        </w:rPr>
        <w:t xml:space="preserve"> </w:t>
      </w:r>
      <w:r w:rsidR="00D33DB3" w:rsidRPr="009F3C1F">
        <w:rPr>
          <w:rFonts w:ascii="Angsana New" w:hAnsi="Angsana New" w:cs="Angsana New" w:hint="cs"/>
          <w:sz w:val="30"/>
          <w:szCs w:val="30"/>
          <w:cs/>
        </w:rPr>
        <w:t>(มหาชน)</w:t>
      </w:r>
      <w:r w:rsidRPr="009F3C1F">
        <w:rPr>
          <w:rFonts w:ascii="Angsana New" w:hAnsi="Angsana New" w:cs="Angsana New" w:hint="cs"/>
          <w:sz w:val="30"/>
          <w:szCs w:val="30"/>
          <w:cs/>
        </w:rPr>
        <w:t xml:space="preserve"> “บริษัท” เป็นนิติบุคคลที่จัดตั้งขึ้นในประเทศไทย</w:t>
      </w:r>
      <w:r w:rsidR="00392086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8852A1" w:rsidRPr="008852A1">
        <w:rPr>
          <w:rFonts w:ascii="Angsana New" w:hAnsi="Angsana New" w:cs="Angsana New"/>
          <w:sz w:val="30"/>
          <w:szCs w:val="30"/>
        </w:rPr>
        <w:t>3</w:t>
      </w:r>
      <w:r w:rsidR="00392086">
        <w:rPr>
          <w:rFonts w:ascii="Angsana New" w:hAnsi="Angsana New" w:cs="Angsana New"/>
          <w:sz w:val="30"/>
          <w:szCs w:val="30"/>
        </w:rPr>
        <w:t xml:space="preserve"> </w:t>
      </w:r>
      <w:r w:rsidR="00392086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8852A1" w:rsidRPr="008852A1">
        <w:rPr>
          <w:rFonts w:ascii="Angsana New" w:hAnsi="Angsana New" w:cs="Angsana New"/>
          <w:sz w:val="30"/>
          <w:szCs w:val="30"/>
        </w:rPr>
        <w:t>2553</w:t>
      </w:r>
      <w:r w:rsidR="00925D91">
        <w:rPr>
          <w:rFonts w:ascii="Angsana New" w:hAnsi="Angsana New" w:cs="Angsana New"/>
          <w:sz w:val="30"/>
          <w:szCs w:val="30"/>
        </w:rPr>
        <w:t xml:space="preserve"> </w:t>
      </w:r>
      <w:r w:rsidR="00925D91">
        <w:rPr>
          <w:rFonts w:ascii="Angsana New" w:hAnsi="Angsana New" w:cs="Angsana New" w:hint="cs"/>
          <w:sz w:val="30"/>
          <w:szCs w:val="30"/>
          <w:cs/>
        </w:rPr>
        <w:t>และ</w:t>
      </w:r>
      <w:r w:rsidR="00925D91" w:rsidRPr="00925D91">
        <w:rPr>
          <w:rFonts w:ascii="Angsana New" w:hAnsi="Angsana New" w:cs="Angsana New" w:hint="cs"/>
          <w:sz w:val="30"/>
          <w:szCs w:val="30"/>
          <w:cs/>
        </w:rPr>
        <w:t>จดทะเบียนกับตลาดหลักทรัพย์แห่งประเทศไทยเมื่อเดือนเมษายน</w:t>
      </w:r>
      <w:r w:rsidR="00925D91" w:rsidRPr="00925D91">
        <w:rPr>
          <w:rFonts w:ascii="Angsana New" w:hAnsi="Angsana New" w:cs="Angsana New"/>
          <w:sz w:val="30"/>
          <w:szCs w:val="30"/>
          <w:cs/>
        </w:rPr>
        <w:t xml:space="preserve"> </w:t>
      </w:r>
      <w:r w:rsidR="008852A1" w:rsidRPr="008852A1">
        <w:rPr>
          <w:rFonts w:ascii="Angsana New" w:hAnsi="Angsana New" w:cs="Angsana New"/>
          <w:sz w:val="30"/>
          <w:szCs w:val="30"/>
        </w:rPr>
        <w:t>2557</w:t>
      </w:r>
      <w:r w:rsidR="00925D91">
        <w:rPr>
          <w:rFonts w:ascii="Angsana New" w:hAnsi="Angsana New" w:cs="Angsana New" w:hint="cs"/>
          <w:sz w:val="30"/>
          <w:szCs w:val="30"/>
          <w:cs/>
        </w:rPr>
        <w:t xml:space="preserve"> โดย</w:t>
      </w:r>
      <w:r w:rsidR="00404852" w:rsidRPr="009F3C1F">
        <w:rPr>
          <w:rFonts w:ascii="Angsana New" w:hAnsi="Angsana New" w:cs="Angsana New" w:hint="cs"/>
          <w:sz w:val="30"/>
          <w:szCs w:val="30"/>
          <w:cs/>
        </w:rPr>
        <w:t>มี</w:t>
      </w:r>
      <w:r w:rsidR="00362F94" w:rsidRPr="009F3C1F">
        <w:rPr>
          <w:rFonts w:ascii="Angsana New" w:hAnsi="Angsana New" w:cs="Angsana New" w:hint="cs"/>
          <w:sz w:val="30"/>
          <w:szCs w:val="30"/>
          <w:cs/>
        </w:rPr>
        <w:t>ที่อยู่จดทะเบียน</w:t>
      </w:r>
      <w:r w:rsidR="00925D91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="00362F94" w:rsidRPr="009F3C1F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502F0F6F" w14:textId="77777777" w:rsidR="00362F94" w:rsidRPr="009F3C1F" w:rsidRDefault="00362F94" w:rsidP="00362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86FE56C" w14:textId="6DE7A33D" w:rsidR="00293CA3" w:rsidRPr="009F3C1F" w:rsidRDefault="00404852" w:rsidP="00362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F3C1F">
        <w:rPr>
          <w:rFonts w:ascii="Angsana New" w:hAnsi="Angsana New" w:cs="Angsana New" w:hint="cs"/>
          <w:sz w:val="30"/>
          <w:szCs w:val="30"/>
          <w:cs/>
        </w:rPr>
        <w:t>สำนักงานใหญ่</w:t>
      </w:r>
      <w:r w:rsidR="00293CA3" w:rsidRPr="009F3C1F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="008852A1" w:rsidRPr="008852A1">
        <w:rPr>
          <w:rFonts w:ascii="Angsana New" w:hAnsi="Angsana New" w:cs="Angsana New"/>
          <w:sz w:val="30"/>
          <w:szCs w:val="30"/>
        </w:rPr>
        <w:t>8</w:t>
      </w:r>
      <w:r w:rsidR="00AE5558" w:rsidRPr="00AE5558">
        <w:rPr>
          <w:rFonts w:ascii="Angsana New" w:hAnsi="Angsana New" w:cs="Angsana New"/>
          <w:sz w:val="30"/>
          <w:szCs w:val="30"/>
          <w:cs/>
        </w:rPr>
        <w:t xml:space="preserve"> </w:t>
      </w:r>
      <w:r w:rsidR="00AE5558" w:rsidRPr="00AE5558">
        <w:rPr>
          <w:rFonts w:ascii="Angsana New" w:hAnsi="Angsana New" w:cs="Angsana New" w:hint="cs"/>
          <w:sz w:val="30"/>
          <w:szCs w:val="30"/>
          <w:cs/>
        </w:rPr>
        <w:t>อาคารทีวัน</w:t>
      </w:r>
      <w:r w:rsidR="00AE5558" w:rsidRPr="00AE5558">
        <w:rPr>
          <w:rFonts w:ascii="Angsana New" w:hAnsi="Angsana New" w:cs="Angsana New"/>
          <w:sz w:val="30"/>
          <w:szCs w:val="30"/>
          <w:cs/>
        </w:rPr>
        <w:t xml:space="preserve"> </w:t>
      </w:r>
      <w:r w:rsidR="00AE5558" w:rsidRPr="00AE5558">
        <w:rPr>
          <w:rFonts w:ascii="Angsana New" w:hAnsi="Angsana New" w:cs="Angsana New" w:hint="cs"/>
          <w:sz w:val="30"/>
          <w:szCs w:val="30"/>
          <w:cs/>
        </w:rPr>
        <w:t>ชั้น</w:t>
      </w:r>
      <w:r w:rsidR="00AE5558" w:rsidRPr="00AE5558">
        <w:rPr>
          <w:rFonts w:ascii="Angsana New" w:hAnsi="Angsana New" w:cs="Angsana New"/>
          <w:sz w:val="30"/>
          <w:szCs w:val="30"/>
          <w:cs/>
        </w:rPr>
        <w:t xml:space="preserve"> </w:t>
      </w:r>
      <w:r w:rsidR="008852A1" w:rsidRPr="008852A1">
        <w:rPr>
          <w:rFonts w:ascii="Angsana New" w:hAnsi="Angsana New" w:cs="Angsana New"/>
          <w:sz w:val="30"/>
          <w:szCs w:val="30"/>
        </w:rPr>
        <w:t>42</w:t>
      </w:r>
      <w:r w:rsidR="00AE5558" w:rsidRPr="00AE5558">
        <w:rPr>
          <w:rFonts w:ascii="Angsana New" w:hAnsi="Angsana New" w:cs="Angsana New"/>
          <w:sz w:val="30"/>
          <w:szCs w:val="30"/>
          <w:cs/>
        </w:rPr>
        <w:t>-</w:t>
      </w:r>
      <w:r w:rsidR="008852A1" w:rsidRPr="008852A1">
        <w:rPr>
          <w:rFonts w:ascii="Angsana New" w:hAnsi="Angsana New" w:cs="Angsana New"/>
          <w:sz w:val="30"/>
          <w:szCs w:val="30"/>
        </w:rPr>
        <w:t>44</w:t>
      </w:r>
      <w:r w:rsidR="00AE5558" w:rsidRPr="00AE5558">
        <w:rPr>
          <w:rFonts w:ascii="Angsana New" w:hAnsi="Angsana New" w:cs="Angsana New"/>
          <w:sz w:val="30"/>
          <w:szCs w:val="30"/>
          <w:cs/>
        </w:rPr>
        <w:t xml:space="preserve"> </w:t>
      </w:r>
      <w:r w:rsidR="00AE5558" w:rsidRPr="00AE5558">
        <w:rPr>
          <w:rFonts w:ascii="Angsana New" w:hAnsi="Angsana New" w:cs="Angsana New" w:hint="cs"/>
          <w:sz w:val="30"/>
          <w:szCs w:val="30"/>
          <w:cs/>
        </w:rPr>
        <w:t>ซอยสุขุมวิท</w:t>
      </w:r>
      <w:r w:rsidR="00AE5558" w:rsidRPr="00AE5558">
        <w:rPr>
          <w:rFonts w:ascii="Angsana New" w:hAnsi="Angsana New" w:cs="Angsana New"/>
          <w:sz w:val="30"/>
          <w:szCs w:val="30"/>
          <w:cs/>
        </w:rPr>
        <w:t xml:space="preserve"> </w:t>
      </w:r>
      <w:r w:rsidR="008852A1" w:rsidRPr="008852A1">
        <w:rPr>
          <w:rFonts w:ascii="Angsana New" w:hAnsi="Angsana New" w:cs="Angsana New"/>
          <w:sz w:val="30"/>
          <w:szCs w:val="30"/>
        </w:rPr>
        <w:t>40</w:t>
      </w:r>
      <w:r w:rsidR="00AE5558" w:rsidRPr="00AE5558">
        <w:rPr>
          <w:rFonts w:ascii="Angsana New" w:hAnsi="Angsana New" w:cs="Angsana New"/>
          <w:sz w:val="30"/>
          <w:szCs w:val="30"/>
          <w:cs/>
        </w:rPr>
        <w:t xml:space="preserve"> </w:t>
      </w:r>
      <w:r w:rsidR="00AE5558" w:rsidRPr="00AE5558">
        <w:rPr>
          <w:rFonts w:ascii="Angsana New" w:hAnsi="Angsana New" w:cs="Angsana New" w:hint="cs"/>
          <w:sz w:val="30"/>
          <w:szCs w:val="30"/>
          <w:cs/>
        </w:rPr>
        <w:t>แขวงพระโขนง</w:t>
      </w:r>
      <w:r w:rsidR="00AE5558" w:rsidRPr="00AE5558">
        <w:rPr>
          <w:rFonts w:ascii="Angsana New" w:hAnsi="Angsana New" w:cs="Angsana New"/>
          <w:sz w:val="30"/>
          <w:szCs w:val="30"/>
          <w:cs/>
        </w:rPr>
        <w:t xml:space="preserve"> </w:t>
      </w:r>
      <w:r w:rsidR="00AE5558" w:rsidRPr="00AE5558">
        <w:rPr>
          <w:rFonts w:ascii="Angsana New" w:hAnsi="Angsana New" w:cs="Angsana New" w:hint="cs"/>
          <w:sz w:val="30"/>
          <w:szCs w:val="30"/>
          <w:cs/>
        </w:rPr>
        <w:t>เขตคลองเตย</w:t>
      </w:r>
      <w:r w:rsidR="00AE5558" w:rsidRPr="00AE5558">
        <w:rPr>
          <w:rFonts w:ascii="Angsana New" w:hAnsi="Angsana New" w:cs="Angsana New"/>
          <w:sz w:val="30"/>
          <w:szCs w:val="30"/>
          <w:cs/>
        </w:rPr>
        <w:t xml:space="preserve"> </w:t>
      </w:r>
      <w:r w:rsidR="00AE5558" w:rsidRPr="00AE5558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  <w:r w:rsidR="00AE5558" w:rsidRPr="00AE5558">
        <w:rPr>
          <w:rFonts w:ascii="Angsana New" w:hAnsi="Angsana New" w:cs="Angsana New"/>
          <w:sz w:val="30"/>
          <w:szCs w:val="30"/>
          <w:cs/>
        </w:rPr>
        <w:t xml:space="preserve"> </w:t>
      </w:r>
      <w:r w:rsidR="008852A1" w:rsidRPr="008852A1">
        <w:rPr>
          <w:rFonts w:ascii="Angsana New" w:hAnsi="Angsana New" w:cs="Angsana New"/>
          <w:sz w:val="30"/>
          <w:szCs w:val="30"/>
        </w:rPr>
        <w:t>10110</w:t>
      </w:r>
      <w:r w:rsidR="00AE5558" w:rsidRPr="00AE5558">
        <w:rPr>
          <w:rFonts w:ascii="Angsana New" w:hAnsi="Angsana New" w:cs="Angsana New"/>
          <w:sz w:val="30"/>
          <w:szCs w:val="30"/>
          <w:cs/>
        </w:rPr>
        <w:t xml:space="preserve"> </w:t>
      </w:r>
      <w:r w:rsidR="00AE5558" w:rsidRPr="00AE5558">
        <w:rPr>
          <w:rFonts w:ascii="Angsana New" w:hAnsi="Angsana New" w:cs="Angsana New" w:hint="cs"/>
          <w:sz w:val="30"/>
          <w:szCs w:val="30"/>
          <w:cs/>
        </w:rPr>
        <w:t>ประเทศไทย</w:t>
      </w:r>
      <w:r w:rsidR="00BC5F4C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37C140BE" w14:textId="77777777" w:rsidR="00097C35" w:rsidRPr="009F3C1F" w:rsidRDefault="00097C35" w:rsidP="00293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BDD9111" w14:textId="2C1ED9E2" w:rsidR="00097C35" w:rsidRPr="009F3C1F" w:rsidRDefault="00362F94" w:rsidP="00293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F3C1F">
        <w:rPr>
          <w:rFonts w:ascii="Angsana New" w:hAnsi="Angsana New" w:cs="Angsana New" w:hint="cs"/>
          <w:sz w:val="30"/>
          <w:szCs w:val="30"/>
          <w:cs/>
        </w:rPr>
        <w:t xml:space="preserve">สำนักงานสาขาตั้งอยู่เลขที่ </w:t>
      </w:r>
      <w:r w:rsidR="008852A1" w:rsidRPr="008852A1">
        <w:rPr>
          <w:rFonts w:ascii="Angsana New" w:hAnsi="Angsana New" w:cs="Angsana New"/>
          <w:sz w:val="30"/>
          <w:szCs w:val="30"/>
        </w:rPr>
        <w:t>111</w:t>
      </w:r>
      <w:r w:rsidRPr="009F3C1F">
        <w:rPr>
          <w:rFonts w:ascii="Angsana New" w:hAnsi="Angsana New" w:cs="Angsana New"/>
          <w:sz w:val="30"/>
          <w:szCs w:val="30"/>
        </w:rPr>
        <w:t>/</w:t>
      </w:r>
      <w:r w:rsidR="008852A1" w:rsidRPr="008852A1">
        <w:rPr>
          <w:rFonts w:ascii="Angsana New" w:hAnsi="Angsana New" w:cs="Angsana New"/>
          <w:sz w:val="30"/>
          <w:szCs w:val="30"/>
        </w:rPr>
        <w:t>1</w:t>
      </w:r>
      <w:r w:rsidRPr="009F3C1F">
        <w:rPr>
          <w:rFonts w:ascii="Angsana New" w:hAnsi="Angsana New" w:cs="Angsana New" w:hint="cs"/>
          <w:sz w:val="30"/>
          <w:szCs w:val="30"/>
          <w:cs/>
        </w:rPr>
        <w:t xml:space="preserve"> หมู่ที่ </w:t>
      </w:r>
      <w:r w:rsidR="008852A1" w:rsidRPr="008852A1">
        <w:rPr>
          <w:rFonts w:ascii="Angsana New" w:hAnsi="Angsana New" w:cs="Angsana New"/>
          <w:sz w:val="30"/>
          <w:szCs w:val="30"/>
        </w:rPr>
        <w:t>4</w:t>
      </w:r>
      <w:r w:rsidRPr="009F3C1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66901" w:rsidRPr="009F3C1F">
        <w:rPr>
          <w:rFonts w:ascii="Angsana New" w:hAnsi="Angsana New" w:cs="Angsana New" w:hint="cs"/>
          <w:sz w:val="30"/>
          <w:szCs w:val="30"/>
          <w:cs/>
        </w:rPr>
        <w:t xml:space="preserve">สวนอุตสาหกรรมโรจนะ </w:t>
      </w:r>
      <w:r w:rsidRPr="009F3C1F">
        <w:rPr>
          <w:rFonts w:ascii="Angsana New" w:hAnsi="Angsana New" w:cs="Angsana New" w:hint="cs"/>
          <w:sz w:val="30"/>
          <w:szCs w:val="30"/>
          <w:cs/>
        </w:rPr>
        <w:t>ตำบลอุทัย อำเภออุทัย จังหวัดพระนครศรีอยุธยา</w:t>
      </w:r>
      <w:r w:rsidR="00866901" w:rsidRPr="009F3C1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852A1" w:rsidRPr="008852A1">
        <w:rPr>
          <w:rFonts w:ascii="Angsana New" w:hAnsi="Angsana New" w:cs="Angsana New"/>
          <w:sz w:val="30"/>
          <w:szCs w:val="30"/>
        </w:rPr>
        <w:t>13120</w:t>
      </w:r>
      <w:r w:rsidR="00866901" w:rsidRPr="009F3C1F">
        <w:rPr>
          <w:rFonts w:ascii="Angsana New" w:hAnsi="Angsana New" w:cs="Angsana New" w:hint="cs"/>
          <w:sz w:val="30"/>
          <w:szCs w:val="30"/>
          <w:cs/>
        </w:rPr>
        <w:t xml:space="preserve"> ประเทศไทย</w:t>
      </w:r>
    </w:p>
    <w:p w14:paraId="4E12FD0F" w14:textId="77777777" w:rsidR="00A32433" w:rsidRPr="009F3C1F" w:rsidRDefault="00A32433" w:rsidP="00293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49831804" w14:textId="3F92408F" w:rsidR="00F87FFB" w:rsidRPr="009F3C1F" w:rsidRDefault="00F87FFB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F3C1F">
        <w:rPr>
          <w:rFonts w:ascii="Angsana New" w:hAnsi="Angsana New" w:cs="Angsana New" w:hint="cs"/>
          <w:sz w:val="30"/>
          <w:szCs w:val="30"/>
          <w:cs/>
        </w:rPr>
        <w:t>ผู้</w:t>
      </w:r>
      <w:r w:rsidR="008D6760">
        <w:rPr>
          <w:rFonts w:ascii="Angsana New" w:hAnsi="Angsana New" w:cs="Angsana New" w:hint="cs"/>
          <w:sz w:val="30"/>
          <w:szCs w:val="30"/>
          <w:cs/>
        </w:rPr>
        <w:t>ถือหุ้นรายใหญ่ในระหว่างปีได้แก่</w:t>
      </w:r>
      <w:r w:rsidR="00696D40">
        <w:rPr>
          <w:rFonts w:ascii="Angsana New" w:hAnsi="Angsana New" w:cs="Angsana New" w:hint="cs"/>
          <w:sz w:val="30"/>
          <w:szCs w:val="30"/>
          <w:cs/>
        </w:rPr>
        <w:t>ครอบครัว</w:t>
      </w:r>
      <w:r w:rsidRPr="009F3C1F">
        <w:rPr>
          <w:rFonts w:ascii="Angsana New" w:hAnsi="Angsana New" w:cs="Angsana New" w:hint="cs"/>
          <w:sz w:val="30"/>
          <w:szCs w:val="30"/>
          <w:cs/>
        </w:rPr>
        <w:t>ภาสกรนที</w:t>
      </w:r>
      <w:r w:rsidRPr="009F3C1F">
        <w:rPr>
          <w:rFonts w:ascii="Angsana New" w:hAnsi="Angsana New" w:cs="Angsana New"/>
          <w:sz w:val="30"/>
          <w:szCs w:val="30"/>
        </w:rPr>
        <w:t xml:space="preserve"> </w:t>
      </w:r>
      <w:r w:rsidR="00866901" w:rsidRPr="009F3C1F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9F3C1F">
        <w:rPr>
          <w:rFonts w:ascii="Angsana New" w:hAnsi="Angsana New" w:cs="Angsana New" w:hint="cs"/>
          <w:sz w:val="30"/>
          <w:szCs w:val="30"/>
          <w:cs/>
        </w:rPr>
        <w:t>ถือหุ้น</w:t>
      </w:r>
      <w:r w:rsidR="00866901" w:rsidRPr="009F3C1F">
        <w:rPr>
          <w:rFonts w:ascii="Angsana New" w:hAnsi="Angsana New" w:cs="Angsana New" w:hint="cs"/>
          <w:sz w:val="30"/>
          <w:szCs w:val="30"/>
          <w:cs/>
        </w:rPr>
        <w:t>ของบริษัท ณ วันที่</w:t>
      </w:r>
      <w:r w:rsidR="00481274">
        <w:rPr>
          <w:rFonts w:ascii="Angsana New" w:hAnsi="Angsana New" w:cs="Angsana New"/>
          <w:sz w:val="30"/>
          <w:szCs w:val="30"/>
        </w:rPr>
        <w:t xml:space="preserve"> </w:t>
      </w:r>
      <w:r w:rsidR="008852A1" w:rsidRPr="008852A1">
        <w:rPr>
          <w:rFonts w:ascii="Angsana New" w:hAnsi="Angsana New" w:cs="Angsana New"/>
          <w:sz w:val="30"/>
          <w:szCs w:val="30"/>
        </w:rPr>
        <w:t>31</w:t>
      </w:r>
      <w:r w:rsidR="00866901" w:rsidRPr="009F3C1F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8852A1" w:rsidRPr="008852A1">
        <w:rPr>
          <w:rFonts w:ascii="Angsana New" w:hAnsi="Angsana New" w:cs="Angsana New"/>
          <w:sz w:val="30"/>
          <w:szCs w:val="30"/>
        </w:rPr>
        <w:t>2563</w:t>
      </w:r>
      <w:r w:rsidR="00866901" w:rsidRPr="009F3C1F">
        <w:rPr>
          <w:rFonts w:ascii="Angsana New" w:hAnsi="Angsana New" w:cs="Angsana New" w:hint="cs"/>
          <w:sz w:val="30"/>
          <w:szCs w:val="30"/>
          <w:cs/>
        </w:rPr>
        <w:t xml:space="preserve"> ในอัตรา</w:t>
      </w:r>
      <w:r w:rsidRPr="00BC5F4C">
        <w:rPr>
          <w:rFonts w:ascii="Angsana New" w:hAnsi="Angsana New" w:cs="Angsana New" w:hint="cs"/>
          <w:sz w:val="30"/>
          <w:szCs w:val="30"/>
          <w:cs/>
        </w:rPr>
        <w:t>ร้อยละ</w:t>
      </w:r>
      <w:r w:rsidR="00370487" w:rsidRPr="00BC5F4C">
        <w:rPr>
          <w:rFonts w:ascii="Angsana New" w:hAnsi="Angsana New" w:cs="Angsana New"/>
          <w:sz w:val="30"/>
          <w:szCs w:val="30"/>
        </w:rPr>
        <w:t xml:space="preserve"> </w:t>
      </w:r>
      <w:r w:rsidR="008852A1" w:rsidRPr="008852A1">
        <w:rPr>
          <w:rFonts w:ascii="Angsana New" w:hAnsi="Angsana New" w:cs="Angsana New"/>
          <w:sz w:val="30"/>
          <w:szCs w:val="30"/>
        </w:rPr>
        <w:t>45</w:t>
      </w:r>
    </w:p>
    <w:p w14:paraId="453D3D0D" w14:textId="77777777" w:rsidR="00F87FFB" w:rsidRPr="009F3C1F" w:rsidRDefault="00F87FFB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595BEF44" w14:textId="77777777" w:rsidR="00F87FFB" w:rsidRPr="009F3C1F" w:rsidRDefault="00F87FFB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F3C1F">
        <w:rPr>
          <w:rFonts w:ascii="Angsana New" w:hAnsi="Angsana New" w:cs="Angsana New"/>
          <w:sz w:val="30"/>
          <w:szCs w:val="30"/>
          <w:cs/>
        </w:rPr>
        <w:t>บริษัทดำเนินธุรกิจหลักเกี่ยวกับการผลิตและจำหน</w:t>
      </w:r>
      <w:r w:rsidR="006D6C75" w:rsidRPr="009F3C1F">
        <w:rPr>
          <w:rFonts w:ascii="Angsana New" w:hAnsi="Angsana New" w:cs="Angsana New"/>
          <w:sz w:val="30"/>
          <w:szCs w:val="30"/>
          <w:cs/>
        </w:rPr>
        <w:t>่ายเครื่องดื่ม</w:t>
      </w:r>
    </w:p>
    <w:p w14:paraId="36F6F1D9" w14:textId="77777777" w:rsidR="00ED1533" w:rsidRPr="009F3C1F" w:rsidRDefault="00ED1533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AA8EC1F" w14:textId="25803E4C" w:rsidR="00ED1533" w:rsidRPr="00225AE3" w:rsidRDefault="00ED1533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F3C1F">
        <w:rPr>
          <w:rFonts w:ascii="Angsana New" w:hAnsi="Angsana New" w:cs="Angsana New" w:hint="cs"/>
          <w:sz w:val="30"/>
          <w:szCs w:val="30"/>
          <w:cs/>
        </w:rPr>
        <w:t>รายละเอียดของการร่วม</w:t>
      </w:r>
      <w:r w:rsidR="00834F97" w:rsidRPr="009F3C1F">
        <w:rPr>
          <w:rFonts w:ascii="Angsana New" w:hAnsi="Angsana New" w:cs="Angsana New" w:hint="cs"/>
          <w:sz w:val="30"/>
          <w:szCs w:val="30"/>
          <w:cs/>
        </w:rPr>
        <w:t>ค้า</w:t>
      </w:r>
      <w:r w:rsidR="00225AE3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9F3C1F">
        <w:rPr>
          <w:rFonts w:ascii="Angsana New" w:hAnsi="Angsana New" w:cs="Angsana New" w:hint="cs"/>
          <w:sz w:val="30"/>
          <w:szCs w:val="30"/>
          <w:cs/>
        </w:rPr>
        <w:t xml:space="preserve"> ณ วันที่</w:t>
      </w:r>
      <w:r w:rsidRPr="009F3C1F">
        <w:rPr>
          <w:rFonts w:ascii="Angsana New" w:hAnsi="Angsana New" w:cs="Angsana New"/>
          <w:sz w:val="30"/>
          <w:szCs w:val="30"/>
        </w:rPr>
        <w:t xml:space="preserve"> </w:t>
      </w:r>
      <w:r w:rsidR="008852A1" w:rsidRPr="008852A1">
        <w:rPr>
          <w:rFonts w:ascii="Angsana New" w:hAnsi="Angsana New" w:cs="Angsana New"/>
          <w:sz w:val="30"/>
          <w:szCs w:val="30"/>
        </w:rPr>
        <w:t>31</w:t>
      </w:r>
      <w:r w:rsidRPr="009F3C1F">
        <w:rPr>
          <w:rFonts w:ascii="Angsana New" w:hAnsi="Angsana New" w:cs="Angsana New"/>
          <w:sz w:val="30"/>
          <w:szCs w:val="30"/>
        </w:rPr>
        <w:t xml:space="preserve"> </w:t>
      </w:r>
      <w:r w:rsidRPr="009F3C1F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5D532C">
        <w:rPr>
          <w:rFonts w:ascii="Angsana New" w:hAnsi="Angsana New" w:cs="Angsana New"/>
          <w:sz w:val="30"/>
          <w:szCs w:val="30"/>
        </w:rPr>
        <w:t xml:space="preserve"> </w:t>
      </w:r>
      <w:r w:rsidR="008852A1" w:rsidRPr="008852A1">
        <w:rPr>
          <w:rFonts w:ascii="Angsana New" w:hAnsi="Angsana New" w:cs="Angsana New"/>
          <w:sz w:val="30"/>
          <w:szCs w:val="30"/>
        </w:rPr>
        <w:t>2563</w:t>
      </w:r>
      <w:r w:rsidR="00834F97" w:rsidRPr="009F3C1F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8852A1" w:rsidRPr="008852A1">
        <w:rPr>
          <w:rFonts w:ascii="Angsana New" w:hAnsi="Angsana New" w:cs="Angsana New"/>
          <w:sz w:val="30"/>
          <w:szCs w:val="30"/>
        </w:rPr>
        <w:t>2562</w:t>
      </w:r>
      <w:r w:rsidRPr="009F3C1F">
        <w:rPr>
          <w:rFonts w:ascii="Angsana New" w:hAnsi="Angsana New" w:cs="Angsana New" w:hint="cs"/>
          <w:sz w:val="30"/>
          <w:szCs w:val="30"/>
          <w:cs/>
        </w:rPr>
        <w:t xml:space="preserve"> ได้เปิดเผยไว้ในหมายเหตุประกอบงบการเงินข้อ</w:t>
      </w:r>
      <w:r w:rsidRPr="009F3C1F">
        <w:rPr>
          <w:rFonts w:ascii="Angsana New" w:hAnsi="Angsana New" w:cs="Angsana New"/>
          <w:sz w:val="30"/>
          <w:szCs w:val="30"/>
        </w:rPr>
        <w:t xml:space="preserve"> </w:t>
      </w:r>
      <w:r w:rsidR="008852A1" w:rsidRPr="008852A1">
        <w:rPr>
          <w:rFonts w:ascii="Angsana New" w:hAnsi="Angsana New" w:cs="Angsana New"/>
          <w:sz w:val="30"/>
          <w:szCs w:val="30"/>
        </w:rPr>
        <w:t>9</w:t>
      </w:r>
      <w:r w:rsidR="00225AE3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8852A1" w:rsidRPr="008852A1">
        <w:rPr>
          <w:rFonts w:ascii="Angsana New" w:hAnsi="Angsana New" w:cs="Angsana New"/>
          <w:sz w:val="30"/>
          <w:szCs w:val="30"/>
        </w:rPr>
        <w:t>10</w:t>
      </w:r>
      <w:r w:rsidR="00225AE3">
        <w:rPr>
          <w:rFonts w:ascii="Angsana New" w:hAnsi="Angsana New" w:cs="Angsana New"/>
          <w:sz w:val="30"/>
          <w:szCs w:val="30"/>
        </w:rPr>
        <w:t xml:space="preserve"> </w:t>
      </w:r>
      <w:r w:rsidR="00225AE3">
        <w:rPr>
          <w:rFonts w:ascii="Angsana New" w:hAnsi="Angsana New" w:cs="Angsana New" w:hint="cs"/>
          <w:sz w:val="30"/>
          <w:szCs w:val="30"/>
          <w:cs/>
        </w:rPr>
        <w:t>ตามลำดับ</w:t>
      </w:r>
    </w:p>
    <w:p w14:paraId="7D773660" w14:textId="77777777" w:rsidR="00F87FFB" w:rsidRPr="009F3C1F" w:rsidRDefault="00F87FFB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16E0E43" w14:textId="77777777" w:rsidR="004D4FDD" w:rsidRPr="009F3C1F" w:rsidRDefault="006034AB" w:rsidP="00662FB8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F3C1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56261740" w14:textId="77777777" w:rsidR="00D54AB4" w:rsidRPr="009F3C1F" w:rsidRDefault="00D54AB4" w:rsidP="00D54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0E56D635" w14:textId="77777777" w:rsidR="00794629" w:rsidRPr="00F46695" w:rsidRDefault="00794629" w:rsidP="0044451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F46695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14:paraId="34646E92" w14:textId="77777777" w:rsidR="00794629" w:rsidRPr="009F3C1F" w:rsidRDefault="00794629" w:rsidP="00D54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0BF29D2D" w14:textId="77777777" w:rsidR="00E00926" w:rsidRPr="009F3C1F" w:rsidRDefault="004D4FDD" w:rsidP="005F6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F3C1F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="009E6D6C" w:rsidRPr="009F3C1F">
        <w:rPr>
          <w:rFonts w:ascii="Angsana New" w:hAnsi="Angsana New" w:cs="Angsana New"/>
          <w:sz w:val="30"/>
          <w:szCs w:val="30"/>
        </w:rPr>
        <w:t xml:space="preserve"> </w:t>
      </w:r>
      <w:r w:rsidR="00DC19B2" w:rsidRPr="009F3C1F">
        <w:rPr>
          <w:rFonts w:ascii="Angsana New" w:hAnsi="Angsana New" w:cs="Angsana New" w:hint="cs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542A5D" w:rsidRPr="009F3C1F">
        <w:rPr>
          <w:rFonts w:ascii="Angsana New" w:hAnsi="Angsana New" w:cs="Angsana New"/>
          <w:sz w:val="30"/>
          <w:szCs w:val="30"/>
        </w:rPr>
        <w:br/>
      </w:r>
      <w:r w:rsidRPr="009F3C1F">
        <w:rPr>
          <w:rFonts w:ascii="Angsana New" w:hAnsi="Angsana New" w:cs="Angsana New"/>
          <w:sz w:val="30"/>
          <w:szCs w:val="30"/>
          <w:cs/>
        </w:rPr>
        <w:t>สภาวิชาชีพบัญชีฯ</w:t>
      </w:r>
      <w:r w:rsidR="00BE5C19">
        <w:rPr>
          <w:rFonts w:ascii="Angsana New" w:hAnsi="Angsana New" w:cs="Angsana New"/>
          <w:sz w:val="30"/>
          <w:szCs w:val="30"/>
        </w:rPr>
        <w:t xml:space="preserve"> </w:t>
      </w:r>
      <w:r w:rsidR="00673249" w:rsidRPr="009F3C1F">
        <w:rPr>
          <w:rFonts w:ascii="Angsana New" w:hAnsi="Angsana New" w:cs="Angsana New" w:hint="cs"/>
          <w:sz w:val="30"/>
          <w:szCs w:val="30"/>
          <w:cs/>
        </w:rPr>
        <w:t>กฎระเบียบ</w:t>
      </w:r>
      <w:r w:rsidR="00B43A60" w:rsidRPr="009F3C1F">
        <w:rPr>
          <w:rFonts w:ascii="Angsana New" w:hAnsi="Angsana New" w:cs="Angsana New" w:hint="cs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</w:t>
      </w:r>
    </w:p>
    <w:p w14:paraId="75847B6B" w14:textId="06F7EF95" w:rsidR="00946664" w:rsidRPr="0048553C" w:rsidRDefault="00214992" w:rsidP="00896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  <w:r w:rsidR="002A2204" w:rsidRPr="00946664">
        <w:rPr>
          <w:rFonts w:ascii="Angsana New" w:hAnsi="Angsana New" w:cs="Angsana New"/>
          <w:sz w:val="30"/>
          <w:szCs w:val="30"/>
          <w:cs/>
        </w:rPr>
        <w:lastRenderedPageBreak/>
        <w:t>มาตรฐานการรายงานทางการเงินหลายฉบับ</w:t>
      </w:r>
      <w:r w:rsidR="00BE5C19" w:rsidRPr="00946664">
        <w:rPr>
          <w:rFonts w:ascii="Angsana New" w:hAnsi="Angsana New" w:cs="Angsana New" w:hint="cs"/>
          <w:sz w:val="30"/>
          <w:szCs w:val="30"/>
          <w:cs/>
        </w:rPr>
        <w:t>ได้มี</w:t>
      </w:r>
      <w:r w:rsidR="00BE5C19" w:rsidRPr="00BC5F4C">
        <w:rPr>
          <w:rFonts w:ascii="Angsana New" w:hAnsi="Angsana New" w:cs="Angsana New" w:hint="cs"/>
          <w:sz w:val="30"/>
          <w:szCs w:val="30"/>
          <w:cs/>
        </w:rPr>
        <w:t>การ</w:t>
      </w:r>
      <w:r w:rsidR="00294835">
        <w:rPr>
          <w:rFonts w:ascii="Angsana New" w:hAnsi="Angsana New" w:cs="Angsana New" w:hint="cs"/>
          <w:sz w:val="30"/>
          <w:szCs w:val="30"/>
          <w:cs/>
        </w:rPr>
        <w:t>ออกและ</w:t>
      </w:r>
      <w:r w:rsidR="00BE5C19" w:rsidRPr="00BC5F4C">
        <w:rPr>
          <w:rFonts w:ascii="Angsana New" w:hAnsi="Angsana New" w:cs="Angsana New" w:hint="cs"/>
          <w:sz w:val="30"/>
          <w:szCs w:val="30"/>
          <w:cs/>
        </w:rPr>
        <w:t>ปรับปรุงใหม่</w:t>
      </w:r>
      <w:r w:rsidR="002A2204" w:rsidRPr="00946664">
        <w:rPr>
          <w:rFonts w:ascii="Angsana New" w:hAnsi="Angsana New" w:cs="Angsana New"/>
          <w:sz w:val="30"/>
          <w:szCs w:val="30"/>
        </w:rPr>
        <w:t xml:space="preserve"> </w:t>
      </w:r>
      <w:r w:rsidR="002A2204" w:rsidRPr="00946664">
        <w:rPr>
          <w:rFonts w:ascii="Angsana New" w:hAnsi="Angsana New" w:cs="Angsana New"/>
          <w:sz w:val="30"/>
          <w:szCs w:val="30"/>
          <w:cs/>
        </w:rPr>
        <w:t>ซึ่งมีผลบังคับใช้ตั้งแต่รอบระยะเวลาบัญชีที่เริ่มในหรือหลัง</w:t>
      </w:r>
      <w:r w:rsidR="002A2204" w:rsidRPr="0048553C">
        <w:rPr>
          <w:rFonts w:ascii="Angsana New" w:hAnsi="Angsana New" w:cs="Angsana New"/>
          <w:sz w:val="30"/>
          <w:szCs w:val="30"/>
          <w:cs/>
        </w:rPr>
        <w:t>วันที่</w:t>
      </w:r>
      <w:r w:rsidR="007C0962">
        <w:rPr>
          <w:rFonts w:ascii="Angsana New" w:hAnsi="Angsana New" w:cs="Angsana New"/>
          <w:sz w:val="30"/>
          <w:szCs w:val="30"/>
        </w:rPr>
        <w:t xml:space="preserve"> </w:t>
      </w:r>
      <w:r w:rsidR="008852A1" w:rsidRPr="008852A1">
        <w:rPr>
          <w:rFonts w:ascii="Angsana New" w:hAnsi="Angsana New" w:cs="Angsana New"/>
          <w:sz w:val="30"/>
          <w:szCs w:val="30"/>
        </w:rPr>
        <w:t>1</w:t>
      </w:r>
      <w:r w:rsidR="002A2204" w:rsidRPr="0048553C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2A2204" w:rsidRPr="0048553C">
        <w:rPr>
          <w:rFonts w:ascii="Angsana New" w:hAnsi="Angsana New" w:cs="Angsana New"/>
          <w:sz w:val="30"/>
          <w:szCs w:val="30"/>
          <w:cs/>
        </w:rPr>
        <w:t>มกราคม</w:t>
      </w:r>
      <w:r w:rsidR="00BC5967" w:rsidRPr="0048553C">
        <w:rPr>
          <w:rFonts w:ascii="Angsana New" w:hAnsi="Angsana New" w:cs="Angsana New"/>
          <w:sz w:val="30"/>
          <w:szCs w:val="30"/>
        </w:rPr>
        <w:t xml:space="preserve"> </w:t>
      </w:r>
      <w:r w:rsidR="008852A1" w:rsidRPr="008852A1">
        <w:rPr>
          <w:rFonts w:ascii="Angsana New" w:hAnsi="Angsana New" w:cs="Angsana New"/>
          <w:sz w:val="30"/>
          <w:szCs w:val="30"/>
        </w:rPr>
        <w:t>25</w:t>
      </w:r>
      <w:r w:rsidR="008852A1" w:rsidRPr="008852A1">
        <w:rPr>
          <w:rFonts w:ascii="Angsana New" w:hAnsi="Angsana New" w:cs="Angsana New" w:hint="cs"/>
          <w:sz w:val="30"/>
          <w:szCs w:val="30"/>
        </w:rPr>
        <w:t>6</w:t>
      </w:r>
      <w:r w:rsidR="008852A1" w:rsidRPr="008852A1">
        <w:rPr>
          <w:rFonts w:ascii="Angsana New" w:hAnsi="Angsana New" w:cs="Angsana New"/>
          <w:sz w:val="30"/>
          <w:szCs w:val="30"/>
        </w:rPr>
        <w:t>3</w:t>
      </w:r>
      <w:r w:rsidR="002A2204" w:rsidRPr="0048553C">
        <w:rPr>
          <w:rFonts w:ascii="Angsana New" w:hAnsi="Angsana New" w:cs="Angsana New"/>
          <w:sz w:val="30"/>
          <w:szCs w:val="30"/>
        </w:rPr>
        <w:t xml:space="preserve"> </w:t>
      </w:r>
      <w:r w:rsidR="00F46695" w:rsidRPr="0048553C">
        <w:rPr>
          <w:rFonts w:ascii="Angsana New" w:hAnsi="Angsana New" w:cs="Angsana New" w:hint="cs"/>
          <w:sz w:val="30"/>
          <w:szCs w:val="30"/>
          <w:cs/>
        </w:rPr>
        <w:t>การถือ</w:t>
      </w:r>
      <w:r w:rsidR="00944D40" w:rsidRPr="0048553C">
        <w:rPr>
          <w:rFonts w:ascii="Angsana New" w:hAnsi="Angsana New" w:cs="Angsana New"/>
          <w:sz w:val="30"/>
          <w:szCs w:val="30"/>
          <w:cs/>
        </w:rPr>
        <w:t>ปฏิบัติตามมาตรฐานการรายงานทางการเงินที่ออก</w:t>
      </w:r>
      <w:r w:rsidR="001B5DC8" w:rsidRPr="0048553C">
        <w:rPr>
          <w:rFonts w:ascii="Angsana New" w:hAnsi="Angsana New" w:cs="Angsana New" w:hint="cs"/>
          <w:sz w:val="30"/>
          <w:szCs w:val="30"/>
          <w:cs/>
        </w:rPr>
        <w:t>และ</w:t>
      </w:r>
      <w:r w:rsidR="00294835">
        <w:rPr>
          <w:rFonts w:ascii="Angsana New" w:hAnsi="Angsana New" w:cs="Angsana New"/>
          <w:sz w:val="30"/>
          <w:szCs w:val="30"/>
          <w:cs/>
        </w:rPr>
        <w:br/>
      </w:r>
      <w:r w:rsidR="001B5DC8" w:rsidRPr="0048553C">
        <w:rPr>
          <w:rFonts w:ascii="Angsana New" w:hAnsi="Angsana New" w:cs="Angsana New" w:hint="cs"/>
          <w:spacing w:val="-4"/>
          <w:sz w:val="30"/>
          <w:szCs w:val="30"/>
          <w:cs/>
        </w:rPr>
        <w:t>ปรับปรุง</w:t>
      </w:r>
      <w:r w:rsidR="00834F97" w:rsidRPr="0048553C">
        <w:rPr>
          <w:rFonts w:ascii="Angsana New" w:hAnsi="Angsana New" w:cs="Angsana New"/>
          <w:spacing w:val="-4"/>
          <w:sz w:val="30"/>
          <w:szCs w:val="30"/>
          <w:cs/>
        </w:rPr>
        <w:t>ใหม่</w:t>
      </w:r>
      <w:r w:rsidR="00EC7F3F" w:rsidRPr="0048553C">
        <w:rPr>
          <w:rFonts w:ascii="Angsana New" w:hAnsi="Angsana New" w:cs="Angsana New"/>
          <w:spacing w:val="-4"/>
          <w:sz w:val="30"/>
          <w:szCs w:val="30"/>
          <w:cs/>
        </w:rPr>
        <w:t>นั้น</w:t>
      </w:r>
      <w:r w:rsidR="00BE5C19" w:rsidRPr="0048553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DC6F7F" w:rsidRPr="0048553C">
        <w:rPr>
          <w:rFonts w:ascii="Angsana New" w:hAnsi="Angsana New" w:cs="Angsana New" w:hint="cs"/>
          <w:spacing w:val="-4"/>
          <w:sz w:val="30"/>
          <w:szCs w:val="30"/>
          <w:cs/>
        </w:rPr>
        <w:t>มีผลให้เกิดการเปลี่ยนแปลงนโยบายการบัญชีของกลุ่มบริษัท</w:t>
      </w:r>
    </w:p>
    <w:p w14:paraId="767FC149" w14:textId="77777777" w:rsidR="00946664" w:rsidRPr="0048553C" w:rsidRDefault="00946664" w:rsidP="00896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14:paraId="1E2712D2" w14:textId="6C95EAE2" w:rsidR="00946664" w:rsidRPr="0048553C" w:rsidRDefault="00946664" w:rsidP="00946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48553C">
        <w:rPr>
          <w:rFonts w:ascii="Angsana New" w:hAnsi="Angsana New" w:cs="Angsana New"/>
          <w:spacing w:val="-4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</w:t>
      </w:r>
      <w:r w:rsidRPr="0048553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ซึ่งประกอบด้วยมาตรฐาน</w:t>
      </w:r>
      <w:r w:rsidR="007C0962">
        <w:rPr>
          <w:rFonts w:ascii="Angsana New" w:hAnsi="Angsana New" w:cs="Angsana New"/>
          <w:spacing w:val="-4"/>
          <w:sz w:val="30"/>
          <w:szCs w:val="30"/>
        </w:rPr>
        <w:br/>
      </w:r>
      <w:r w:rsidRPr="0048553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การรายงานทางการเงินฉบับที่ </w:t>
      </w:r>
      <w:r w:rsidR="008852A1" w:rsidRPr="008852A1">
        <w:rPr>
          <w:rFonts w:ascii="Angsana New" w:hAnsi="Angsana New" w:cs="Angsana New"/>
          <w:spacing w:val="-4"/>
          <w:sz w:val="30"/>
          <w:szCs w:val="30"/>
        </w:rPr>
        <w:t>9</w:t>
      </w:r>
      <w:r w:rsidRPr="0048553C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8553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เรื่อง </w:t>
      </w:r>
      <w:r w:rsidRPr="007C0962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เครื่องมือทางการเงิน</w:t>
      </w:r>
      <w:r w:rsidRPr="0048553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(</w:t>
      </w:r>
      <w:r w:rsidRPr="0048553C">
        <w:rPr>
          <w:rFonts w:ascii="Angsana New" w:hAnsi="Angsana New" w:cs="Angsana New"/>
          <w:spacing w:val="-4"/>
          <w:sz w:val="30"/>
          <w:szCs w:val="30"/>
        </w:rPr>
        <w:t xml:space="preserve">TFRS </w:t>
      </w:r>
      <w:r w:rsidR="008852A1" w:rsidRPr="008852A1">
        <w:rPr>
          <w:rFonts w:ascii="Angsana New" w:hAnsi="Angsana New" w:cs="Angsana New"/>
          <w:spacing w:val="-4"/>
          <w:sz w:val="30"/>
          <w:szCs w:val="30"/>
        </w:rPr>
        <w:t>9</w:t>
      </w:r>
      <w:r w:rsidRPr="0048553C">
        <w:rPr>
          <w:rFonts w:ascii="Angsana New" w:hAnsi="Angsana New" w:cs="Angsana New"/>
          <w:spacing w:val="-4"/>
          <w:sz w:val="30"/>
          <w:szCs w:val="30"/>
        </w:rPr>
        <w:t xml:space="preserve">) </w:t>
      </w:r>
      <w:r w:rsidRPr="0048553C">
        <w:rPr>
          <w:rFonts w:ascii="Angsana New" w:hAnsi="Angsana New" w:cs="Angsana New" w:hint="cs"/>
          <w:spacing w:val="-4"/>
          <w:sz w:val="30"/>
          <w:szCs w:val="30"/>
          <w:cs/>
        </w:rPr>
        <w:t>รวมถึงมาตรฐานและการตีความมาตรฐาน</w:t>
      </w:r>
      <w:r w:rsidR="00321E63">
        <w:rPr>
          <w:rFonts w:ascii="Angsana New" w:hAnsi="Angsana New" w:cs="Angsana New"/>
          <w:spacing w:val="-4"/>
          <w:sz w:val="30"/>
          <w:szCs w:val="30"/>
        </w:rPr>
        <w:br/>
      </w:r>
      <w:r w:rsidRPr="0048553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ที่เกี่ยวข้อง </w:t>
      </w:r>
      <w:r w:rsidRPr="0048553C">
        <w:rPr>
          <w:rFonts w:ascii="Angsana New" w:hAnsi="Angsana New" w:cs="Angsana New"/>
          <w:spacing w:val="-4"/>
          <w:sz w:val="30"/>
          <w:szCs w:val="30"/>
          <w:cs/>
        </w:rPr>
        <w:t xml:space="preserve">และมาตรฐานการรายงานทางการเงินฉบับที่ </w:t>
      </w:r>
      <w:r w:rsidR="008852A1" w:rsidRPr="008852A1">
        <w:rPr>
          <w:rFonts w:ascii="Angsana New" w:hAnsi="Angsana New" w:cs="Angsana New"/>
          <w:spacing w:val="-4"/>
          <w:sz w:val="30"/>
          <w:szCs w:val="30"/>
        </w:rPr>
        <w:t>16</w:t>
      </w:r>
      <w:r w:rsidRPr="0048553C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8553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เรื่อง </w:t>
      </w:r>
      <w:r w:rsidRPr="007C0962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สัญญาเช่า</w:t>
      </w:r>
      <w:r w:rsidRPr="0048553C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8553C">
        <w:rPr>
          <w:rFonts w:ascii="Angsana New" w:hAnsi="Angsana New" w:cs="Angsana New"/>
          <w:spacing w:val="-4"/>
          <w:sz w:val="30"/>
          <w:szCs w:val="30"/>
          <w:cs/>
        </w:rPr>
        <w:t>(</w:t>
      </w:r>
      <w:r w:rsidRPr="0048553C">
        <w:rPr>
          <w:rFonts w:ascii="Angsana New" w:hAnsi="Angsana New" w:cs="Angsana New"/>
          <w:spacing w:val="-4"/>
          <w:sz w:val="30"/>
          <w:szCs w:val="30"/>
        </w:rPr>
        <w:t xml:space="preserve">TFRS </w:t>
      </w:r>
      <w:r w:rsidR="008852A1" w:rsidRPr="008852A1">
        <w:rPr>
          <w:rFonts w:ascii="Angsana New" w:hAnsi="Angsana New" w:cs="Angsana New"/>
          <w:spacing w:val="-4"/>
          <w:sz w:val="30"/>
          <w:szCs w:val="30"/>
        </w:rPr>
        <w:t>16</w:t>
      </w:r>
      <w:r w:rsidRPr="0048553C">
        <w:rPr>
          <w:rFonts w:ascii="Angsana New" w:hAnsi="Angsana New" w:cs="Angsana New"/>
          <w:spacing w:val="-4"/>
          <w:sz w:val="30"/>
          <w:szCs w:val="30"/>
          <w:cs/>
        </w:rPr>
        <w:t>) เป็นครั้งแรกซึ่งได้เปิดเผยผลกระทบจากการเปลี่ยนแปลงนโยบายการบัญชี</w:t>
      </w:r>
      <w:r w:rsidRPr="0048553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สำหรับ </w:t>
      </w:r>
      <w:r w:rsidRPr="0048553C">
        <w:rPr>
          <w:rFonts w:ascii="Angsana New" w:hAnsi="Angsana New" w:cs="Angsana New"/>
          <w:spacing w:val="-4"/>
          <w:sz w:val="30"/>
          <w:szCs w:val="30"/>
        </w:rPr>
        <w:t xml:space="preserve">TFRS </w:t>
      </w:r>
      <w:r w:rsidR="008852A1" w:rsidRPr="008852A1">
        <w:rPr>
          <w:rFonts w:ascii="Angsana New" w:hAnsi="Angsana New" w:cs="Angsana New"/>
          <w:spacing w:val="-4"/>
          <w:sz w:val="30"/>
          <w:szCs w:val="30"/>
        </w:rPr>
        <w:t>16</w:t>
      </w:r>
      <w:r w:rsidRPr="0048553C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8553C">
        <w:rPr>
          <w:rFonts w:ascii="Angsana New" w:hAnsi="Angsana New" w:cs="Angsana New"/>
          <w:spacing w:val="-4"/>
          <w:sz w:val="30"/>
          <w:szCs w:val="30"/>
          <w:cs/>
        </w:rPr>
        <w:t>ไว้ในหมายเหตุ</w:t>
      </w:r>
      <w:r w:rsidRPr="0048553C">
        <w:rPr>
          <w:rFonts w:ascii="Angsana New" w:hAnsi="Angsana New" w:cs="Angsana New" w:hint="cs"/>
          <w:spacing w:val="-4"/>
          <w:sz w:val="30"/>
          <w:szCs w:val="30"/>
          <w:cs/>
        </w:rPr>
        <w:t>ประกอบงบการเงิน</w:t>
      </w:r>
      <w:r w:rsidRPr="0048553C">
        <w:rPr>
          <w:rFonts w:ascii="Angsana New" w:hAnsi="Angsana New" w:cs="Angsana New"/>
          <w:spacing w:val="-4"/>
          <w:sz w:val="30"/>
          <w:szCs w:val="30"/>
          <w:cs/>
        </w:rPr>
        <w:t xml:space="preserve">ข้อ </w:t>
      </w:r>
      <w:r w:rsidR="008852A1" w:rsidRPr="008852A1">
        <w:rPr>
          <w:rFonts w:ascii="Angsana New" w:hAnsi="Angsana New" w:cs="Angsana New"/>
          <w:spacing w:val="-4"/>
          <w:sz w:val="30"/>
          <w:szCs w:val="30"/>
        </w:rPr>
        <w:t>3</w:t>
      </w:r>
      <w:r w:rsidRPr="0048553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สำหรับ</w:t>
      </w:r>
      <w:r w:rsidR="00321E63">
        <w:rPr>
          <w:rFonts w:ascii="Angsana New" w:hAnsi="Angsana New" w:cs="Angsana New"/>
          <w:spacing w:val="-4"/>
          <w:sz w:val="30"/>
          <w:szCs w:val="30"/>
        </w:rPr>
        <w:br/>
      </w:r>
      <w:r w:rsidRPr="0048553C">
        <w:rPr>
          <w:rFonts w:ascii="Angsana New" w:hAnsi="Angsana New" w:cs="Angsana New" w:hint="cs"/>
          <w:spacing w:val="-4"/>
          <w:sz w:val="30"/>
          <w:szCs w:val="30"/>
          <w:cs/>
        </w:rPr>
        <w:t>การปฏิบัติตามมาตรฐานการรายงานทางการเงินกลุ่มเครื่องมือทางการเงินกลุ่มบริษัทได้พิจารณาแล้วว่า</w:t>
      </w:r>
      <w:r w:rsidRPr="0048553C">
        <w:rPr>
          <w:rFonts w:ascii="Angsana New" w:hAnsi="Angsana New" w:cs="Angsana New"/>
          <w:spacing w:val="-4"/>
          <w:sz w:val="30"/>
          <w:szCs w:val="30"/>
          <w:cs/>
        </w:rPr>
        <w:t>ไม่มีผลกระทบต่องบการเงินอย่างมีสาระสำคัญ</w:t>
      </w:r>
    </w:p>
    <w:p w14:paraId="5C09BB29" w14:textId="77777777" w:rsidR="009F3C1F" w:rsidRPr="0048553C" w:rsidRDefault="009F3C1F" w:rsidP="00896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p w14:paraId="7C5DE88F" w14:textId="740A3BE3" w:rsidR="00B547C5" w:rsidRPr="0048553C" w:rsidRDefault="00B547C5" w:rsidP="00B547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48553C">
        <w:rPr>
          <w:rFonts w:ascii="Angsana New" w:hAnsi="Angsana New" w:cs="Angsana New"/>
          <w:spacing w:val="-4"/>
          <w:sz w:val="30"/>
          <w:szCs w:val="30"/>
          <w:cs/>
        </w:rPr>
        <w:t>นอกจากนี้ กลุ่มบริษัทไม่ได้นำมาตรฐานการรายงานทางการเงินที่ปรับปรุงใหม่ซึ่งยังไม่มีผลบังคับใช้ในงวดปัจจุบัน</w:t>
      </w:r>
      <w:r w:rsidR="00294835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48553C">
        <w:rPr>
          <w:rFonts w:ascii="Angsana New" w:hAnsi="Angsana New" w:cs="Angsana New"/>
          <w:spacing w:val="-4"/>
          <w:sz w:val="30"/>
          <w:szCs w:val="30"/>
          <w:cs/>
        </w:rPr>
        <w:t>มาถือปฏิบัติในการจัดทำงบการเงินนี้ก่อนวันที่มีผลบังคับใช้</w:t>
      </w:r>
      <w:r w:rsidRPr="0048553C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8553C">
        <w:rPr>
          <w:rFonts w:ascii="Angsana New" w:hAnsi="Angsana New" w:cs="Angsana New"/>
          <w:spacing w:val="-4"/>
          <w:sz w:val="30"/>
          <w:szCs w:val="30"/>
          <w:cs/>
        </w:rPr>
        <w:t>กลุ่มบริษัทได้ประเมินผลกระทบที่อาจเกิดขึ้นต่อ</w:t>
      </w:r>
      <w:r w:rsidR="00294835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48553C">
        <w:rPr>
          <w:rFonts w:ascii="Angsana New" w:hAnsi="Angsana New" w:cs="Angsana New"/>
          <w:spacing w:val="-4"/>
          <w:sz w:val="30"/>
          <w:szCs w:val="30"/>
          <w:cs/>
        </w:rPr>
        <w:t>งบการเงินจากการถือปฏิบัติตามมาตรฐานการรายงานทางการเงินที่</w:t>
      </w:r>
      <w:r w:rsidRPr="00BC5F4C">
        <w:rPr>
          <w:rFonts w:ascii="Angsana New" w:hAnsi="Angsana New" w:cs="Angsana New"/>
          <w:spacing w:val="-4"/>
          <w:sz w:val="30"/>
          <w:szCs w:val="30"/>
          <w:cs/>
        </w:rPr>
        <w:t>ปรับปรุงใหม่</w:t>
      </w:r>
      <w:r w:rsidRPr="0048553C">
        <w:rPr>
          <w:rFonts w:ascii="Angsana New" w:hAnsi="Angsana New" w:cs="Angsana New"/>
          <w:spacing w:val="-4"/>
          <w:sz w:val="30"/>
          <w:szCs w:val="30"/>
          <w:cs/>
        </w:rPr>
        <w:t>เหล่านี้ ซึ่งคาดว่าไม่มีผลกระทบที่มีสาระสำคัญต่องบการเงินในงวดที่ถือปฏิบัติ</w:t>
      </w:r>
    </w:p>
    <w:p w14:paraId="39AFBFE5" w14:textId="77777777" w:rsidR="00834F97" w:rsidRPr="0048553C" w:rsidRDefault="00834F97" w:rsidP="00B72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2661771B" w14:textId="77777777" w:rsidR="0003337D" w:rsidRPr="0048553C" w:rsidRDefault="00844F74" w:rsidP="0044451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48553C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สกุลเงินที่</w:t>
      </w:r>
      <w:r w:rsidR="004C07C8" w:rsidRPr="0048553C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ใช้ในการดำเนินงานและ</w:t>
      </w:r>
      <w:r w:rsidRPr="0048553C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นำเสนองบการเงิน</w:t>
      </w:r>
    </w:p>
    <w:p w14:paraId="04230228" w14:textId="77777777" w:rsidR="0003337D" w:rsidRPr="0048553C" w:rsidRDefault="0003337D" w:rsidP="00B72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4E16669D" w14:textId="19B2DB4D" w:rsidR="006D44F7" w:rsidRPr="00B10F95" w:rsidRDefault="006D44F7" w:rsidP="006D44F7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8553C">
        <w:rPr>
          <w:rFonts w:ascii="Angsana New" w:hAnsi="Angsana New" w:cs="Angsana New"/>
          <w:spacing w:val="-2"/>
          <w:sz w:val="30"/>
          <w:szCs w:val="30"/>
          <w:cs/>
        </w:rPr>
        <w:t>งบการเงินนี้</w:t>
      </w:r>
      <w:r w:rsidR="008D6CA2" w:rsidRPr="0048553C">
        <w:rPr>
          <w:rFonts w:ascii="Angsana New" w:hAnsi="Angsana New" w:cs="Angsana New" w:hint="cs"/>
          <w:spacing w:val="-2"/>
          <w:sz w:val="30"/>
          <w:szCs w:val="30"/>
          <w:cs/>
        </w:rPr>
        <w:t>นำเสนอ</w:t>
      </w:r>
      <w:r w:rsidRPr="0048553C">
        <w:rPr>
          <w:rFonts w:ascii="Angsana New" w:hAnsi="Angsana New" w:cs="Angsana New"/>
          <w:spacing w:val="-2"/>
          <w:sz w:val="30"/>
          <w:szCs w:val="30"/>
          <w:cs/>
        </w:rPr>
        <w:t>เป็นเงินบาท</w:t>
      </w:r>
      <w:r w:rsidR="00ED092D" w:rsidRPr="0048553C">
        <w:rPr>
          <w:rFonts w:ascii="Angsana New" w:hAnsi="Angsana New" w:cs="Angsana New"/>
          <w:spacing w:val="-2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48553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844F74" w:rsidRPr="0048553C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ข้อมูลทางการเงินทั้งหมด</w:t>
      </w:r>
      <w:r w:rsidRPr="0048553C">
        <w:rPr>
          <w:rFonts w:ascii="Angsana New" w:hAnsi="Angsana New" w:cs="Angsana New"/>
          <w:spacing w:val="-2"/>
          <w:sz w:val="30"/>
          <w:szCs w:val="30"/>
          <w:cs/>
        </w:rPr>
        <w:t>มีการ</w:t>
      </w:r>
      <w:r w:rsidR="00295EB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295EB8">
        <w:rPr>
          <w:rFonts w:ascii="Angsana New" w:hAnsi="Angsana New" w:cs="Angsana New"/>
          <w:spacing w:val="-2"/>
          <w:sz w:val="30"/>
          <w:szCs w:val="30"/>
        </w:rPr>
        <w:br/>
      </w:r>
      <w:r w:rsidRPr="00BC5F4C">
        <w:rPr>
          <w:rFonts w:ascii="Angsana New" w:hAnsi="Angsana New" w:cs="Angsana New"/>
          <w:spacing w:val="-2"/>
          <w:sz w:val="30"/>
          <w:szCs w:val="30"/>
          <w:cs/>
        </w:rPr>
        <w:t>ปัด</w:t>
      </w:r>
      <w:r w:rsidRPr="00BC5F4C">
        <w:rPr>
          <w:rFonts w:ascii="Angsana New" w:hAnsi="Angsana New" w:cs="Angsana New"/>
          <w:sz w:val="30"/>
          <w:szCs w:val="30"/>
          <w:cs/>
        </w:rPr>
        <w:t>เศษ</w:t>
      </w:r>
      <w:r w:rsidRPr="0048553C">
        <w:rPr>
          <w:rFonts w:ascii="Angsana New" w:hAnsi="Angsana New" w:cs="Angsana New"/>
          <w:sz w:val="30"/>
          <w:szCs w:val="30"/>
          <w:cs/>
        </w:rPr>
        <w:t>ในหมายเหตุประกอบงบการเงินเพื่อให้แสดงเป็นหลักพัน</w:t>
      </w:r>
      <w:r w:rsidRPr="00B10F95">
        <w:rPr>
          <w:rFonts w:ascii="Angsana New" w:hAnsi="Angsana New" w:cs="Angsana New"/>
          <w:sz w:val="30"/>
          <w:szCs w:val="30"/>
          <w:cs/>
        </w:rPr>
        <w:t>บา</w:t>
      </w:r>
      <w:r w:rsidR="00844F74">
        <w:rPr>
          <w:rFonts w:ascii="Angsana New" w:hAnsi="Angsana New" w:cs="Angsana New"/>
          <w:sz w:val="30"/>
          <w:szCs w:val="30"/>
          <w:cs/>
        </w:rPr>
        <w:t>ท ยกเว้นที่ระบุไว้เป็นอย่างอื่น</w:t>
      </w:r>
    </w:p>
    <w:p w14:paraId="4C6B63B6" w14:textId="77777777" w:rsidR="00293CA3" w:rsidRPr="00B72DD2" w:rsidRDefault="00293CA3" w:rsidP="00B72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4EDD0C51" w14:textId="77777777" w:rsidR="003B4D85" w:rsidRPr="00794629" w:rsidRDefault="002566F1" w:rsidP="0044451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การใช้วิจารณญาณ</w:t>
      </w:r>
      <w:r w:rsidR="00834F97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และการประมาณการ</w:t>
      </w:r>
    </w:p>
    <w:p w14:paraId="112E590B" w14:textId="77777777" w:rsidR="003B4D85" w:rsidRPr="00B72DD2" w:rsidRDefault="003B4D85" w:rsidP="00B72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3A1AB7C3" w14:textId="77777777" w:rsidR="004D4FDD" w:rsidRDefault="004D4FDD" w:rsidP="007C4F7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10F95">
        <w:rPr>
          <w:rFonts w:ascii="Angsana New" w:hAnsi="Angsana New" w:cs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="002566F1">
        <w:rPr>
          <w:rFonts w:ascii="Angsana New" w:hAnsi="Angsana New" w:cs="Angsana New"/>
          <w:sz w:val="30"/>
          <w:szCs w:val="30"/>
          <w:cs/>
        </w:rPr>
        <w:t xml:space="preserve"> ผู้บริหารใช้</w:t>
      </w:r>
      <w:r w:rsidR="002566F1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 w:rsidR="00E36A9D">
        <w:rPr>
          <w:rFonts w:ascii="Angsana New" w:hAnsi="Angsana New" w:cs="Angsana New"/>
          <w:sz w:val="30"/>
          <w:szCs w:val="30"/>
          <w:cs/>
        </w:rPr>
        <w:t xml:space="preserve"> การประมาณ</w:t>
      </w:r>
      <w:r w:rsidR="00BE5C19">
        <w:rPr>
          <w:rFonts w:ascii="Angsana New" w:hAnsi="Angsana New" w:cs="Angsana New" w:hint="cs"/>
          <w:sz w:val="30"/>
          <w:szCs w:val="30"/>
          <w:cs/>
        </w:rPr>
        <w:t>การ</w:t>
      </w:r>
      <w:r w:rsidR="00E36A9D" w:rsidRPr="008C1492">
        <w:rPr>
          <w:rFonts w:ascii="Angsana New" w:hAnsi="Angsana New" w:cs="Angsana New"/>
          <w:spacing w:val="-2"/>
          <w:sz w:val="30"/>
          <w:szCs w:val="30"/>
          <w:cs/>
        </w:rPr>
        <w:t>และข้อสมมติ</w:t>
      </w:r>
      <w:r w:rsidRPr="008C1492">
        <w:rPr>
          <w:rFonts w:ascii="Angsana New" w:hAnsi="Angsana New" w:cs="Angsana New"/>
          <w:spacing w:val="-2"/>
          <w:sz w:val="30"/>
          <w:szCs w:val="30"/>
          <w:cs/>
        </w:rPr>
        <w:t>หลายประการ ซึ่ง</w:t>
      </w:r>
      <w:r w:rsidR="00A6546B" w:rsidRPr="008C1492">
        <w:rPr>
          <w:rFonts w:ascii="Angsana New" w:hAnsi="Angsana New" w:cs="Angsana New"/>
          <w:spacing w:val="-2"/>
          <w:sz w:val="30"/>
          <w:szCs w:val="30"/>
          <w:cs/>
        </w:rPr>
        <w:t>มีผลกระทบต่อการ</w:t>
      </w:r>
      <w:r w:rsidR="00766FA9" w:rsidRPr="008C1492">
        <w:rPr>
          <w:rFonts w:ascii="Angsana New" w:hAnsi="Angsana New" w:cs="Angsana New" w:hint="cs"/>
          <w:spacing w:val="-2"/>
          <w:sz w:val="30"/>
          <w:szCs w:val="30"/>
          <w:cs/>
        </w:rPr>
        <w:t>ปฏิบัติตาม</w:t>
      </w:r>
      <w:r w:rsidR="00A6546B" w:rsidRPr="008C1492">
        <w:rPr>
          <w:rFonts w:ascii="Angsana New" w:hAnsi="Angsana New" w:cs="Angsana New"/>
          <w:spacing w:val="-2"/>
          <w:sz w:val="30"/>
          <w:szCs w:val="30"/>
          <w:cs/>
        </w:rPr>
        <w:t>นโยบายการบัญ</w:t>
      </w:r>
      <w:r w:rsidRPr="008C1492">
        <w:rPr>
          <w:rFonts w:ascii="Angsana New" w:hAnsi="Angsana New" w:cs="Angsana New"/>
          <w:spacing w:val="-2"/>
          <w:sz w:val="30"/>
          <w:szCs w:val="30"/>
          <w:cs/>
        </w:rPr>
        <w:t>ชี</w:t>
      </w:r>
      <w:r w:rsidR="00766FA9" w:rsidRPr="008C1492">
        <w:rPr>
          <w:rFonts w:ascii="Angsana New" w:hAnsi="Angsana New" w:cs="Angsana New" w:hint="cs"/>
          <w:spacing w:val="-2"/>
          <w:sz w:val="30"/>
          <w:szCs w:val="30"/>
          <w:cs/>
        </w:rPr>
        <w:t>ของกลุ่มบริษัท</w:t>
      </w:r>
      <w:r w:rsidR="00BE5C19" w:rsidRPr="008C149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766FA9" w:rsidRPr="008C1492">
        <w:rPr>
          <w:rFonts w:ascii="Angsana New" w:hAnsi="Angsana New" w:cs="Angsana New" w:hint="cs"/>
          <w:spacing w:val="-2"/>
          <w:sz w:val="30"/>
          <w:szCs w:val="30"/>
          <w:cs/>
        </w:rPr>
        <w:t>ทั้งนี้</w:t>
      </w:r>
      <w:r w:rsidR="00766FA9" w:rsidRPr="008C1492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766FA9" w:rsidRPr="008C1492">
        <w:rPr>
          <w:rFonts w:ascii="Angsana New" w:hAnsi="Angsana New" w:cs="Angsana New" w:hint="cs"/>
          <w:spacing w:val="-2"/>
          <w:sz w:val="30"/>
          <w:szCs w:val="30"/>
          <w:cs/>
        </w:rPr>
        <w:t>ผลที่เกิดขึ้น</w:t>
      </w:r>
      <w:r w:rsidR="00766FA9" w:rsidRPr="00766FA9">
        <w:rPr>
          <w:rFonts w:ascii="Angsana New" w:hAnsi="Angsana New" w:cs="Angsana New" w:hint="cs"/>
          <w:sz w:val="30"/>
          <w:szCs w:val="30"/>
          <w:cs/>
        </w:rPr>
        <w:t>จริงอาจแตกต่างจากที่ประมาณการไว้</w:t>
      </w:r>
      <w:r w:rsidR="00766FA9" w:rsidRPr="00766FA9">
        <w:rPr>
          <w:rFonts w:ascii="Angsana New" w:hAnsi="Angsana New" w:cs="Angsana New"/>
          <w:sz w:val="30"/>
          <w:szCs w:val="30"/>
          <w:cs/>
        </w:rPr>
        <w:t xml:space="preserve"> </w:t>
      </w:r>
      <w:r w:rsidR="00E36A9D">
        <w:rPr>
          <w:rFonts w:ascii="Angsana New" w:hAnsi="Angsana New" w:cs="Angsana New"/>
          <w:sz w:val="30"/>
          <w:szCs w:val="30"/>
          <w:cs/>
        </w:rPr>
        <w:t>ประมาณการและข้อสมมติ</w:t>
      </w:r>
      <w:r w:rsidRPr="00B10F95">
        <w:rPr>
          <w:rFonts w:ascii="Angsana New" w:hAnsi="Angsana New" w:cs="Angsana New"/>
          <w:sz w:val="30"/>
          <w:szCs w:val="30"/>
          <w:cs/>
        </w:rPr>
        <w:t>ที่ใช้ในการจัดทำงบการเงินจะได้รับการทบทว</w:t>
      </w:r>
      <w:r w:rsidR="00FF1A9B">
        <w:rPr>
          <w:rFonts w:ascii="Angsana New" w:hAnsi="Angsana New" w:cs="Angsana New"/>
          <w:sz w:val="30"/>
          <w:szCs w:val="30"/>
          <w:cs/>
        </w:rPr>
        <w:t>น</w:t>
      </w:r>
      <w:r w:rsidR="008C1492">
        <w:rPr>
          <w:rFonts w:ascii="Angsana New" w:hAnsi="Angsana New" w:cs="Angsana New"/>
          <w:sz w:val="30"/>
          <w:szCs w:val="30"/>
        </w:rPr>
        <w:br/>
      </w:r>
      <w:r w:rsidR="00FF1A9B">
        <w:rPr>
          <w:rFonts w:ascii="Angsana New" w:hAnsi="Angsana New" w:cs="Angsana New"/>
          <w:sz w:val="30"/>
          <w:szCs w:val="30"/>
          <w:cs/>
        </w:rPr>
        <w:t xml:space="preserve">อย่างต่อเนื่อง </w:t>
      </w:r>
      <w:r w:rsidRPr="00B10F95">
        <w:rPr>
          <w:rFonts w:ascii="Angsana New" w:hAnsi="Angsana New" w:cs="Angsana New"/>
          <w:sz w:val="30"/>
          <w:szCs w:val="30"/>
          <w:cs/>
        </w:rPr>
        <w:t>การป</w:t>
      </w:r>
      <w:r w:rsidR="000A670C">
        <w:rPr>
          <w:rFonts w:ascii="Angsana New" w:hAnsi="Angsana New" w:cs="Angsana New"/>
          <w:sz w:val="30"/>
          <w:szCs w:val="30"/>
          <w:cs/>
        </w:rPr>
        <w:t>รับประมาณการทางบัญชีจะบันทึก</w:t>
      </w:r>
      <w:r w:rsidR="00834F97">
        <w:rPr>
          <w:rFonts w:ascii="Angsana New" w:hAnsi="Angsana New" w:cs="Angsana New" w:hint="cs"/>
          <w:sz w:val="30"/>
          <w:szCs w:val="30"/>
          <w:cs/>
        </w:rPr>
        <w:t>โดยวิธีเปลี่ยนทันทีเป็นต้นไป</w:t>
      </w:r>
    </w:p>
    <w:p w14:paraId="2E089998" w14:textId="77777777" w:rsidR="004714A4" w:rsidRPr="00BD69BB" w:rsidRDefault="004714A4" w:rsidP="00B72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26B01476" w14:textId="77777777" w:rsidR="00165265" w:rsidRDefault="00165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1AF92953" w14:textId="76FB6DCC" w:rsidR="008D6CA2" w:rsidRPr="008D6CA2" w:rsidRDefault="008D6CA2" w:rsidP="009835B0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D6CA2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การใช้วิจารณญาณ</w:t>
      </w:r>
    </w:p>
    <w:p w14:paraId="63B3051B" w14:textId="77777777" w:rsidR="008D6CA2" w:rsidRPr="008D6CA2" w:rsidRDefault="008D6CA2" w:rsidP="00BD69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7A89FA6F" w14:textId="21A1BE23" w:rsidR="00165265" w:rsidRDefault="008D6CA2" w:rsidP="009835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8553C">
        <w:rPr>
          <w:rFonts w:ascii="Angsana New" w:hAnsi="Angsana New" w:cs="Angsana New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48553C">
        <w:rPr>
          <w:rFonts w:ascii="Angsana New" w:hAnsi="Angsana New" w:cs="Angsana New"/>
          <w:sz w:val="30"/>
          <w:szCs w:val="30"/>
        </w:rPr>
        <w:t xml:space="preserve"> </w:t>
      </w:r>
      <w:r w:rsidRPr="0048553C">
        <w:rPr>
          <w:rFonts w:ascii="Angsana New" w:hAnsi="Angsana New" w:cs="Angsana New"/>
          <w:sz w:val="30"/>
          <w:szCs w:val="30"/>
          <w:cs/>
        </w:rPr>
        <w:t>ประกอบด้วยหมายเหตุ</w:t>
      </w:r>
      <w:r w:rsidRPr="0048553C">
        <w:rPr>
          <w:rFonts w:ascii="Angsana New" w:hAnsi="Angsana New" w:cs="Angsana New" w:hint="cs"/>
          <w:sz w:val="30"/>
          <w:szCs w:val="30"/>
          <w:cs/>
        </w:rPr>
        <w:t>ประกอบงบ</w:t>
      </w:r>
      <w:r w:rsidRPr="00BC5F4C">
        <w:rPr>
          <w:rFonts w:ascii="Angsana New" w:hAnsi="Angsana New" w:cs="Angsana New" w:hint="cs"/>
          <w:sz w:val="30"/>
          <w:szCs w:val="30"/>
          <w:cs/>
        </w:rPr>
        <w:t xml:space="preserve">การเงินข้อ </w:t>
      </w:r>
      <w:r w:rsidR="008852A1" w:rsidRPr="008852A1">
        <w:rPr>
          <w:rFonts w:ascii="Angsana New" w:hAnsi="Angsana New" w:cs="Angsana New"/>
          <w:sz w:val="30"/>
          <w:szCs w:val="30"/>
        </w:rPr>
        <w:t>4</w:t>
      </w:r>
      <w:r w:rsidR="00295EB8" w:rsidRPr="00BC5F4C">
        <w:rPr>
          <w:rFonts w:ascii="Angsana New" w:hAnsi="Angsana New" w:cs="Angsana New"/>
          <w:sz w:val="30"/>
          <w:szCs w:val="30"/>
        </w:rPr>
        <w:t xml:space="preserve"> (</w:t>
      </w:r>
      <w:r w:rsidR="00295EB8" w:rsidRPr="00BC5F4C">
        <w:rPr>
          <w:rFonts w:ascii="Angsana New" w:hAnsi="Angsana New" w:cs="Angsana New" w:hint="cs"/>
          <w:sz w:val="30"/>
          <w:szCs w:val="30"/>
          <w:cs/>
        </w:rPr>
        <w:t>ญ</w:t>
      </w:r>
      <w:r w:rsidR="00295EB8" w:rsidRPr="00BC5F4C">
        <w:rPr>
          <w:rFonts w:ascii="Angsana New" w:hAnsi="Angsana New" w:cs="Angsana New"/>
          <w:sz w:val="30"/>
          <w:szCs w:val="30"/>
        </w:rPr>
        <w:t xml:space="preserve">) </w:t>
      </w:r>
      <w:r w:rsidR="00295EB8" w:rsidRPr="00BC5F4C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852A1" w:rsidRPr="008852A1">
        <w:rPr>
          <w:rFonts w:ascii="Angsana New" w:hAnsi="Angsana New" w:cs="Angsana New"/>
          <w:sz w:val="30"/>
          <w:szCs w:val="30"/>
        </w:rPr>
        <w:t>12</w:t>
      </w:r>
      <w:r w:rsidR="00D17F32">
        <w:rPr>
          <w:rFonts w:ascii="Angsana New" w:hAnsi="Angsana New" w:cs="Angsana New"/>
          <w:sz w:val="30"/>
          <w:szCs w:val="30"/>
        </w:rPr>
        <w:t xml:space="preserve"> </w:t>
      </w:r>
      <w:r w:rsidRPr="007D6DCF">
        <w:rPr>
          <w:rFonts w:ascii="Angsana New" w:hAnsi="Angsana New" w:cs="Angsana New" w:hint="cs"/>
          <w:i/>
          <w:iCs/>
          <w:sz w:val="30"/>
          <w:szCs w:val="30"/>
          <w:cs/>
        </w:rPr>
        <w:t>สัญญา</w:t>
      </w:r>
      <w:r w:rsidR="00295EB8" w:rsidRPr="007D6DCF">
        <w:rPr>
          <w:rFonts w:ascii="Angsana New" w:hAnsi="Angsana New" w:cs="Angsana New" w:hint="cs"/>
          <w:i/>
          <w:iCs/>
          <w:sz w:val="30"/>
          <w:szCs w:val="30"/>
          <w:cs/>
        </w:rPr>
        <w:t>เช่า</w:t>
      </w:r>
      <w:r w:rsidR="00295EB8" w:rsidRPr="00BC5F4C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2DC2F560" w14:textId="49CBF5EC" w:rsidR="00165265" w:rsidRPr="00165265" w:rsidRDefault="00165265" w:rsidP="008E2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-   </w:t>
      </w:r>
      <w:r w:rsidR="00F605CE">
        <w:rPr>
          <w:rFonts w:ascii="Angsana New" w:hAnsi="Angsana New" w:cs="Angsana New"/>
          <w:sz w:val="30"/>
          <w:szCs w:val="30"/>
        </w:rPr>
        <w:t xml:space="preserve">  </w:t>
      </w:r>
      <w:r w:rsidRPr="00165265">
        <w:rPr>
          <w:rFonts w:ascii="Angsana New" w:hAnsi="Angsana New" w:cs="Angsana New" w:hint="cs"/>
          <w:sz w:val="30"/>
          <w:szCs w:val="30"/>
          <w:cs/>
        </w:rPr>
        <w:t>การประเมินว่าข้อตกลงประกอบด้วยสัญญาเช่าหรือไม่</w:t>
      </w:r>
    </w:p>
    <w:p w14:paraId="2B4C2CDB" w14:textId="30A636A0" w:rsidR="00165265" w:rsidRPr="00165265" w:rsidRDefault="00165265" w:rsidP="008E2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-   </w:t>
      </w:r>
      <w:r w:rsidR="00F605CE">
        <w:rPr>
          <w:rFonts w:ascii="Angsana New" w:hAnsi="Angsana New" w:cs="Angsana New"/>
          <w:sz w:val="30"/>
          <w:szCs w:val="30"/>
        </w:rPr>
        <w:t xml:space="preserve">  </w:t>
      </w:r>
      <w:r w:rsidRPr="0016526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65265">
        <w:rPr>
          <w:rFonts w:ascii="Angsana New" w:hAnsi="Angsana New" w:cs="Angsana New" w:hint="cs"/>
          <w:sz w:val="30"/>
          <w:szCs w:val="30"/>
          <w:cs/>
        </w:rPr>
        <w:t>พิจารณาถึง</w:t>
      </w:r>
      <w:r w:rsidRPr="00165265">
        <w:rPr>
          <w:rFonts w:ascii="Angsana New" w:hAnsi="Angsana New" w:cs="Angsana New"/>
          <w:sz w:val="30"/>
          <w:szCs w:val="30"/>
          <w:cs/>
        </w:rPr>
        <w:t>ความแน่นอนอย่างสมเหตุสมผลที่จะใช้สิทธิ</w:t>
      </w:r>
      <w:r w:rsidRPr="00165265">
        <w:rPr>
          <w:rFonts w:ascii="Angsana New" w:hAnsi="Angsana New" w:cs="Angsana New" w:hint="cs"/>
          <w:sz w:val="30"/>
          <w:szCs w:val="30"/>
          <w:cs/>
        </w:rPr>
        <w:t>ต่อ</w:t>
      </w:r>
      <w:r w:rsidRPr="00165265">
        <w:rPr>
          <w:rFonts w:ascii="Angsana New" w:hAnsi="Angsana New" w:cs="Angsana New"/>
          <w:sz w:val="30"/>
          <w:szCs w:val="30"/>
          <w:cs/>
        </w:rPr>
        <w:t>อายุสัญญาเช่า</w:t>
      </w:r>
      <w:r w:rsidRPr="00165265">
        <w:rPr>
          <w:rFonts w:ascii="Angsana New" w:hAnsi="Angsana New" w:cs="Angsana New" w:hint="cs"/>
          <w:sz w:val="30"/>
          <w:szCs w:val="30"/>
          <w:cs/>
        </w:rPr>
        <w:t>หรือไม่</w:t>
      </w:r>
    </w:p>
    <w:p w14:paraId="2461A441" w14:textId="738A746F" w:rsidR="00165265" w:rsidRPr="00165265" w:rsidRDefault="00165265" w:rsidP="008E2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-   </w:t>
      </w:r>
      <w:r w:rsidR="00F605CE">
        <w:rPr>
          <w:rFonts w:ascii="Angsana New" w:hAnsi="Angsana New" w:cs="Angsana New"/>
          <w:sz w:val="30"/>
          <w:szCs w:val="30"/>
        </w:rPr>
        <w:t xml:space="preserve">  </w:t>
      </w:r>
      <w:r w:rsidRPr="00165265">
        <w:rPr>
          <w:rFonts w:ascii="Angsana New" w:hAnsi="Angsana New" w:cs="Angsana New"/>
          <w:sz w:val="30"/>
          <w:szCs w:val="30"/>
          <w:cs/>
        </w:rPr>
        <w:t>กลุ่มบริษัทจะใช้สิทธิยกเลิกสัญญา</w:t>
      </w:r>
      <w:r w:rsidRPr="00165265">
        <w:rPr>
          <w:rFonts w:ascii="Angsana New" w:hAnsi="Angsana New" w:cs="Angsana New" w:hint="cs"/>
          <w:sz w:val="30"/>
          <w:szCs w:val="30"/>
          <w:cs/>
        </w:rPr>
        <w:t>เช่าหรือไม่</w:t>
      </w:r>
    </w:p>
    <w:p w14:paraId="44F235C7" w14:textId="77777777" w:rsidR="00165265" w:rsidRDefault="00165265" w:rsidP="009835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highlight w:val="cyan"/>
        </w:rPr>
      </w:pPr>
    </w:p>
    <w:p w14:paraId="20F6BF6D" w14:textId="77777777" w:rsidR="009835B0" w:rsidRPr="0048553C" w:rsidRDefault="005778A6" w:rsidP="009835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8553C">
        <w:rPr>
          <w:rFonts w:ascii="Angsana New" w:hAnsi="Angsana New" w:cs="Angsana New"/>
          <w:i/>
          <w:iCs/>
          <w:sz w:val="30"/>
          <w:szCs w:val="30"/>
          <w:cs/>
        </w:rPr>
        <w:t>ข้อสมมติ</w:t>
      </w:r>
      <w:r w:rsidR="007D1D97" w:rsidRPr="0048553C">
        <w:rPr>
          <w:rFonts w:ascii="Angsana New" w:hAnsi="Angsana New" w:cs="Angsana New"/>
          <w:i/>
          <w:iCs/>
          <w:sz w:val="30"/>
          <w:szCs w:val="30"/>
          <w:cs/>
        </w:rPr>
        <w:t>และความไม่แน่นอนของการประมาณการ</w:t>
      </w:r>
    </w:p>
    <w:p w14:paraId="351A7537" w14:textId="77777777" w:rsidR="009835B0" w:rsidRPr="0048553C" w:rsidRDefault="009835B0" w:rsidP="009835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530F96CC" w14:textId="22790E6F" w:rsidR="005F1064" w:rsidRPr="0048553C" w:rsidRDefault="00787760" w:rsidP="009835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8553C">
        <w:rPr>
          <w:rFonts w:ascii="Angsana New" w:hAnsi="Angsana New" w:cs="Angsana New" w:hint="cs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Pr="004855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553C">
        <w:rPr>
          <w:rFonts w:ascii="Angsana New" w:hAnsi="Angsana New" w:cs="Angsana New" w:hint="cs"/>
          <w:sz w:val="30"/>
          <w:szCs w:val="30"/>
          <w:cs/>
        </w:rPr>
        <w:t>ณ</w:t>
      </w:r>
      <w:r w:rsidRPr="004855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5F4C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295EB8" w:rsidRPr="00BC5F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852A1" w:rsidRPr="008852A1">
        <w:rPr>
          <w:rFonts w:ascii="Angsana New" w:hAnsi="Angsana New" w:cs="Angsana New"/>
          <w:sz w:val="30"/>
          <w:szCs w:val="30"/>
        </w:rPr>
        <w:t>31</w:t>
      </w:r>
      <w:r w:rsidR="00295EB8" w:rsidRPr="00BC5F4C">
        <w:rPr>
          <w:rFonts w:ascii="Angsana New" w:hAnsi="Angsana New" w:cs="Angsana New"/>
          <w:sz w:val="30"/>
          <w:szCs w:val="30"/>
        </w:rPr>
        <w:t xml:space="preserve"> </w:t>
      </w:r>
      <w:r w:rsidRPr="00BC5F4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BC5F4C">
        <w:rPr>
          <w:rFonts w:ascii="Angsana New" w:hAnsi="Angsana New" w:cs="Angsana New"/>
          <w:sz w:val="30"/>
          <w:szCs w:val="30"/>
          <w:cs/>
        </w:rPr>
        <w:t xml:space="preserve"> </w:t>
      </w:r>
      <w:r w:rsidR="008852A1" w:rsidRPr="008852A1">
        <w:rPr>
          <w:rFonts w:ascii="Angsana New" w:hAnsi="Angsana New" w:cs="Angsana New"/>
          <w:sz w:val="30"/>
          <w:szCs w:val="30"/>
        </w:rPr>
        <w:t>2563</w:t>
      </w:r>
      <w:r w:rsidRPr="004855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553C">
        <w:rPr>
          <w:rFonts w:ascii="Angsana New" w:hAnsi="Angsana New" w:cs="Angsana New" w:hint="cs"/>
          <w:sz w:val="30"/>
          <w:szCs w:val="30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4855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553C">
        <w:rPr>
          <w:rFonts w:ascii="Angsana New" w:hAnsi="Angsana New" w:cs="Angsana New" w:hint="cs"/>
          <w:sz w:val="30"/>
          <w:szCs w:val="30"/>
          <w:cs/>
        </w:rPr>
        <w:t>ได้เปิดเผยในหมายเหตุ</w:t>
      </w:r>
      <w:r w:rsidR="008C1492" w:rsidRPr="0048553C">
        <w:rPr>
          <w:rFonts w:ascii="Angsana New" w:hAnsi="Angsana New" w:cs="Angsana New" w:hint="cs"/>
          <w:sz w:val="30"/>
          <w:szCs w:val="30"/>
          <w:cs/>
        </w:rPr>
        <w:t>ประกอบงบการเงิน</w:t>
      </w:r>
      <w:r w:rsidRPr="0048553C">
        <w:rPr>
          <w:rFonts w:ascii="Angsana New" w:hAnsi="Angsana New" w:cs="Angsana New" w:hint="cs"/>
          <w:sz w:val="30"/>
          <w:szCs w:val="30"/>
          <w:cs/>
        </w:rPr>
        <w:t>ต่อไปนี้</w:t>
      </w:r>
    </w:p>
    <w:p w14:paraId="1818E575" w14:textId="77777777" w:rsidR="00787760" w:rsidRPr="0048553C" w:rsidRDefault="00787760" w:rsidP="009E5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0E2768B6" w14:textId="7F2D69F7" w:rsidR="007D69FC" w:rsidRPr="009E5294" w:rsidRDefault="007D69FC" w:rsidP="007D6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8553C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</w:t>
      </w:r>
      <w:r w:rsidRPr="00BC5F4C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8852A1" w:rsidRPr="008852A1">
        <w:rPr>
          <w:rFonts w:ascii="Angsana New" w:hAnsi="Angsana New" w:cs="Angsana New"/>
          <w:sz w:val="30"/>
          <w:szCs w:val="30"/>
        </w:rPr>
        <w:t>4</w:t>
      </w:r>
      <w:r w:rsidR="00295EB8" w:rsidRPr="00BC5F4C">
        <w:rPr>
          <w:rFonts w:ascii="Angsana New" w:hAnsi="Angsana New" w:cs="Angsana New"/>
          <w:sz w:val="30"/>
          <w:szCs w:val="30"/>
        </w:rPr>
        <w:t xml:space="preserve"> </w:t>
      </w:r>
      <w:r w:rsidRPr="00BC5F4C">
        <w:rPr>
          <w:rFonts w:ascii="Angsana New" w:hAnsi="Angsana New" w:cs="Angsana New"/>
          <w:sz w:val="30"/>
          <w:szCs w:val="30"/>
        </w:rPr>
        <w:t>(</w:t>
      </w:r>
      <w:r w:rsidR="00295EB8" w:rsidRPr="00BC5F4C">
        <w:rPr>
          <w:rFonts w:ascii="Angsana New" w:hAnsi="Angsana New" w:cs="Angsana New" w:hint="cs"/>
          <w:sz w:val="30"/>
          <w:szCs w:val="30"/>
          <w:cs/>
        </w:rPr>
        <w:t>ญ</w:t>
      </w:r>
      <w:r w:rsidRPr="00BC5F4C">
        <w:rPr>
          <w:rFonts w:ascii="Angsana New" w:hAnsi="Angsana New" w:cs="Angsana New"/>
          <w:sz w:val="30"/>
          <w:szCs w:val="30"/>
        </w:rPr>
        <w:t>)</w:t>
      </w:r>
      <w:r w:rsidRPr="0048553C">
        <w:rPr>
          <w:rFonts w:ascii="Angsana New" w:hAnsi="Angsana New" w:cs="Angsana New"/>
          <w:sz w:val="30"/>
          <w:szCs w:val="30"/>
        </w:rPr>
        <w:tab/>
      </w:r>
      <w:r w:rsidRPr="0048553C">
        <w:rPr>
          <w:rFonts w:ascii="Angsana New" w:hAnsi="Angsana New" w:cs="Angsana New"/>
          <w:sz w:val="30"/>
          <w:szCs w:val="30"/>
          <w:cs/>
        </w:rPr>
        <w:t>การกำหนดอัตราดอกเบี้ย</w:t>
      </w:r>
      <w:r w:rsidRPr="0048553C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48553C">
        <w:rPr>
          <w:rFonts w:ascii="Angsana New" w:hAnsi="Angsana New" w:cs="Angsana New"/>
          <w:sz w:val="30"/>
          <w:szCs w:val="30"/>
          <w:cs/>
        </w:rPr>
        <w:t>กู้ยืมส่วนเพิ่มที่ใช้ในการวัดมูลค่าหนี้สิน</w:t>
      </w:r>
      <w:r w:rsidRPr="0048553C">
        <w:rPr>
          <w:rFonts w:ascii="Angsana New" w:hAnsi="Angsana New" w:cs="Angsana New"/>
          <w:sz w:val="30"/>
          <w:szCs w:val="30"/>
        </w:rPr>
        <w:tab/>
      </w:r>
      <w:r w:rsidR="00FB2E59" w:rsidRPr="0048553C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48553C">
        <w:rPr>
          <w:rFonts w:ascii="Angsana New" w:hAnsi="Angsana New" w:cs="Angsana New"/>
          <w:sz w:val="30"/>
          <w:szCs w:val="30"/>
          <w:cs/>
        </w:rPr>
        <w:t>ตามสัญญาเช่า</w:t>
      </w:r>
    </w:p>
    <w:p w14:paraId="18E8D23B" w14:textId="093DB001" w:rsidR="002E3943" w:rsidRPr="00BC5F4C" w:rsidRDefault="000F6274" w:rsidP="00AE2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E5294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</w:t>
      </w:r>
      <w:r w:rsidRPr="00BC5F4C">
        <w:rPr>
          <w:rFonts w:ascii="Angsana New" w:hAnsi="Angsana New" w:cs="Angsana New" w:hint="cs"/>
          <w:sz w:val="30"/>
          <w:szCs w:val="30"/>
          <w:cs/>
        </w:rPr>
        <w:t>ข้อ</w:t>
      </w:r>
      <w:r w:rsidR="00F97A3D" w:rsidRPr="00BC5F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852A1" w:rsidRPr="008852A1">
        <w:rPr>
          <w:rFonts w:ascii="Angsana New" w:hAnsi="Angsana New" w:cs="Angsana New"/>
          <w:sz w:val="30"/>
          <w:szCs w:val="30"/>
        </w:rPr>
        <w:t>9</w:t>
      </w:r>
      <w:r w:rsidRPr="00BC5F4C">
        <w:rPr>
          <w:rFonts w:ascii="Angsana New" w:hAnsi="Angsana New" w:cs="Angsana New"/>
          <w:sz w:val="30"/>
          <w:szCs w:val="30"/>
        </w:rPr>
        <w:tab/>
      </w:r>
      <w:r w:rsidR="002E3943" w:rsidRPr="00BC5F4C">
        <w:rPr>
          <w:rFonts w:ascii="Angsana New" w:hAnsi="Angsana New" w:cs="Angsana New"/>
          <w:sz w:val="30"/>
          <w:szCs w:val="30"/>
          <w:cs/>
        </w:rPr>
        <w:t>การทดสอบการด้อยค่</w:t>
      </w:r>
      <w:r w:rsidR="002E3943" w:rsidRPr="00BC5F4C">
        <w:rPr>
          <w:rFonts w:ascii="Angsana New" w:hAnsi="Angsana New" w:cs="Angsana New" w:hint="cs"/>
          <w:sz w:val="30"/>
          <w:szCs w:val="30"/>
          <w:cs/>
        </w:rPr>
        <w:t>า</w:t>
      </w:r>
      <w:r w:rsidR="00AE215D" w:rsidRPr="00BC5F4C">
        <w:rPr>
          <w:rFonts w:ascii="Angsana New" w:hAnsi="Angsana New" w:cs="Angsana New" w:hint="cs"/>
          <w:sz w:val="30"/>
          <w:szCs w:val="30"/>
          <w:cs/>
        </w:rPr>
        <w:t xml:space="preserve">ของเงินลงทุนในการร่วมค้า </w:t>
      </w:r>
      <w:r w:rsidR="002E3943" w:rsidRPr="00BC5F4C">
        <w:rPr>
          <w:rFonts w:ascii="Angsana New" w:hAnsi="Angsana New" w:cs="Angsana New" w:hint="cs"/>
          <w:sz w:val="30"/>
          <w:szCs w:val="30"/>
          <w:cs/>
        </w:rPr>
        <w:t>เกี่ยวกับการใช้</w:t>
      </w:r>
      <w:r w:rsidR="00F10AC2" w:rsidRPr="00BC5F4C">
        <w:rPr>
          <w:rFonts w:ascii="Angsana New" w:hAnsi="Angsana New" w:cs="Angsana New"/>
          <w:sz w:val="30"/>
          <w:szCs w:val="30"/>
          <w:cs/>
        </w:rPr>
        <w:tab/>
      </w:r>
      <w:r w:rsidR="00FB2E59" w:rsidRPr="00BC5F4C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="008E2973">
        <w:rPr>
          <w:rFonts w:ascii="Angsana New" w:hAnsi="Angsana New" w:cs="Angsana New" w:hint="cs"/>
          <w:sz w:val="30"/>
          <w:szCs w:val="30"/>
          <w:cs/>
        </w:rPr>
        <w:t>ข้อ</w:t>
      </w:r>
      <w:r w:rsidR="002E3943" w:rsidRPr="00BC5F4C">
        <w:rPr>
          <w:rFonts w:ascii="Angsana New" w:hAnsi="Angsana New" w:cs="Angsana New"/>
          <w:sz w:val="30"/>
          <w:szCs w:val="30"/>
          <w:cs/>
        </w:rPr>
        <w:t>สมมติที่สำคัญในการประมาณมูลค่าที่คาดว่าจะได้รับคืน</w:t>
      </w:r>
    </w:p>
    <w:p w14:paraId="36D5D92E" w14:textId="76558D47" w:rsidR="002E3943" w:rsidRDefault="00112A20" w:rsidP="00F97A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  <w:r w:rsidRPr="00BC5F4C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หมายเหตุประกอบงบการเงินข้อ </w:t>
      </w:r>
      <w:r w:rsidR="008852A1" w:rsidRPr="008852A1">
        <w:rPr>
          <w:rFonts w:ascii="Angsana New" w:hAnsi="Angsana New" w:cs="Angsana New"/>
          <w:sz w:val="30"/>
          <w:szCs w:val="30"/>
        </w:rPr>
        <w:t>15</w:t>
      </w:r>
      <w:r w:rsidR="00DC7661" w:rsidRPr="00BC5F4C">
        <w:rPr>
          <w:rFonts w:ascii="Angsana New" w:hAnsi="Angsana New" w:cs="Angsana New"/>
          <w:sz w:val="30"/>
          <w:szCs w:val="30"/>
        </w:rPr>
        <w:tab/>
      </w:r>
      <w:r w:rsidR="002E3943" w:rsidRPr="00BC5F4C">
        <w:rPr>
          <w:rFonts w:ascii="Angsana New" w:hAnsi="Angsana New" w:cs="Angsana New" w:hint="cs"/>
          <w:sz w:val="30"/>
          <w:szCs w:val="30"/>
          <w:cs/>
        </w:rPr>
        <w:t>การวัดมูลค่าภาระผูกพันของโครงการผลประโยชน์ที่กำหนดไว้</w:t>
      </w:r>
      <w:r w:rsidR="002E3943" w:rsidRPr="00BC5F4C">
        <w:rPr>
          <w:rFonts w:ascii="Angsana New" w:hAnsi="Angsana New" w:cs="Angsana New"/>
          <w:sz w:val="30"/>
          <w:szCs w:val="30"/>
        </w:rPr>
        <w:br/>
      </w:r>
      <w:r w:rsidR="002E3943" w:rsidRPr="00BC5F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E3943" w:rsidRPr="00BC5F4C">
        <w:rPr>
          <w:rFonts w:ascii="Angsana New" w:hAnsi="Angsana New" w:cs="Angsana New" w:hint="cs"/>
          <w:sz w:val="30"/>
          <w:szCs w:val="30"/>
          <w:cs/>
        </w:rPr>
        <w:tab/>
        <w:t xml:space="preserve">   เกี่ยวกับ</w:t>
      </w:r>
      <w:r w:rsidR="002E3943" w:rsidRPr="00BC5F4C">
        <w:rPr>
          <w:rFonts w:ascii="Angsana New" w:hAnsi="Angsana New" w:cs="Angsana New"/>
          <w:sz w:val="30"/>
          <w:szCs w:val="30"/>
          <w:cs/>
        </w:rPr>
        <w:t>ข้อสมมติหลักในการประมาณการตามหลักคณิตศาสตร์</w:t>
      </w:r>
      <w:r w:rsidR="002E3943" w:rsidRPr="00BC5F4C">
        <w:rPr>
          <w:rFonts w:ascii="Angsana New" w:hAnsi="Angsana New" w:cs="Angsana New"/>
          <w:sz w:val="30"/>
          <w:szCs w:val="30"/>
        </w:rPr>
        <w:br/>
      </w:r>
      <w:r w:rsidR="002E3943" w:rsidRPr="00BC5F4C">
        <w:rPr>
          <w:rFonts w:ascii="Angsana New" w:hAnsi="Angsana New" w:cs="Angsana New" w:hint="cs"/>
          <w:sz w:val="30"/>
          <w:szCs w:val="30"/>
          <w:cs/>
        </w:rPr>
        <w:tab/>
        <w:t xml:space="preserve">   </w:t>
      </w:r>
      <w:r w:rsidR="00A109D5" w:rsidRPr="00BC5F4C">
        <w:rPr>
          <w:rFonts w:ascii="Angsana New" w:hAnsi="Angsana New" w:cs="Angsana New"/>
          <w:sz w:val="30"/>
          <w:szCs w:val="30"/>
          <w:cs/>
        </w:rPr>
        <w:t>ประกันภัย</w:t>
      </w:r>
    </w:p>
    <w:p w14:paraId="3B344951" w14:textId="5B3192DB" w:rsidR="008E2973" w:rsidRPr="009E5294" w:rsidRDefault="008E2973" w:rsidP="008E2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pacing w:line="240" w:lineRule="auto"/>
        <w:ind w:left="540"/>
        <w:rPr>
          <w:rFonts w:ascii="Angsana New" w:hAnsi="Angsana New" w:cs="Angsana New"/>
          <w:sz w:val="30"/>
          <w:szCs w:val="30"/>
          <w:highlight w:val="cyan"/>
          <w:cs/>
        </w:rPr>
      </w:pPr>
      <w:r w:rsidRPr="009E5294">
        <w:rPr>
          <w:rFonts w:ascii="Angsana New" w:hAnsi="Angsana New" w:cs="Angsana New" w:hint="cs"/>
          <w:sz w:val="30"/>
          <w:szCs w:val="30"/>
          <w:cs/>
        </w:rPr>
        <w:t>หมายเหตุประกอบงบ</w:t>
      </w:r>
      <w:r w:rsidRPr="00BC5F4C">
        <w:rPr>
          <w:rFonts w:ascii="Angsana New" w:hAnsi="Angsana New" w:cs="Angsana New" w:hint="cs"/>
          <w:sz w:val="30"/>
          <w:szCs w:val="30"/>
          <w:cs/>
        </w:rPr>
        <w:t xml:space="preserve">การเงินข้อ </w:t>
      </w:r>
      <w:r w:rsidRPr="008852A1">
        <w:rPr>
          <w:rFonts w:ascii="Angsana New" w:hAnsi="Angsana New" w:cs="Angsana New"/>
          <w:sz w:val="30"/>
          <w:szCs w:val="30"/>
        </w:rPr>
        <w:t>20</w:t>
      </w:r>
      <w:r w:rsidRPr="009E5294">
        <w:rPr>
          <w:rFonts w:ascii="Angsana New" w:hAnsi="Angsana New" w:cs="Angsana New"/>
          <w:sz w:val="30"/>
          <w:szCs w:val="30"/>
        </w:rPr>
        <w:tab/>
      </w:r>
      <w:r w:rsidRPr="009E5294">
        <w:rPr>
          <w:rFonts w:ascii="Angsana New" w:hAnsi="Angsana New" w:cs="Angsana New"/>
          <w:sz w:val="30"/>
          <w:szCs w:val="30"/>
          <w:cs/>
        </w:rPr>
        <w:t>การรับรู้สินทรัพย์ภาษีเงินได้ การคาดการณ์กำไรทางภาษีในอนาคต</w:t>
      </w:r>
      <w:r w:rsidRPr="009E5294">
        <w:rPr>
          <w:rFonts w:ascii="Angsana New" w:hAnsi="Angsana New" w:cs="Angsana New"/>
          <w:sz w:val="30"/>
          <w:szCs w:val="30"/>
        </w:rPr>
        <w:br/>
      </w:r>
      <w:r w:rsidRPr="009E5294">
        <w:rPr>
          <w:rFonts w:ascii="Angsana New" w:hAnsi="Angsana New" w:cs="Angsana New"/>
          <w:sz w:val="30"/>
          <w:szCs w:val="30"/>
        </w:rPr>
        <w:tab/>
      </w:r>
      <w:r w:rsidRPr="009E5294">
        <w:rPr>
          <w:rFonts w:ascii="Angsana New" w:hAnsi="Angsana New" w:cs="Angsana New"/>
          <w:sz w:val="30"/>
          <w:szCs w:val="30"/>
        </w:rPr>
        <w:tab/>
        <w:t xml:space="preserve"> </w:t>
      </w:r>
      <w:r w:rsidRPr="009E5294">
        <w:rPr>
          <w:rFonts w:ascii="Angsana New" w:hAnsi="Angsana New" w:cs="Angsana New"/>
          <w:sz w:val="30"/>
          <w:szCs w:val="30"/>
          <w:cs/>
        </w:rPr>
        <w:t>ท</w:t>
      </w:r>
      <w:r w:rsidRPr="009E5294">
        <w:rPr>
          <w:rFonts w:ascii="Angsana New" w:hAnsi="Angsana New" w:cs="Angsana New" w:hint="cs"/>
          <w:sz w:val="30"/>
          <w:szCs w:val="30"/>
          <w:cs/>
        </w:rPr>
        <w:t>ี่</w:t>
      </w:r>
      <w:r w:rsidRPr="009E5294">
        <w:rPr>
          <w:rFonts w:ascii="Angsana New" w:hAnsi="Angsana New" w:cs="Angsana New"/>
          <w:sz w:val="30"/>
          <w:szCs w:val="30"/>
          <w:cs/>
        </w:rPr>
        <w:t>จะนำผลแตกต่างชั่วคราวที่ใช้หักภาษีและขาดทุนทางภาษีไปใช้</w:t>
      </w:r>
      <w:r w:rsidRPr="009E5294">
        <w:rPr>
          <w:rFonts w:ascii="Angsana New" w:hAnsi="Angsana New" w:cs="Angsana New"/>
          <w:sz w:val="30"/>
          <w:szCs w:val="30"/>
        </w:rPr>
        <w:tab/>
        <w:t xml:space="preserve">   </w:t>
      </w:r>
      <w:r w:rsidRPr="009E5294">
        <w:rPr>
          <w:rFonts w:ascii="Angsana New" w:hAnsi="Angsana New" w:cs="Angsana New"/>
          <w:sz w:val="30"/>
          <w:szCs w:val="30"/>
          <w:cs/>
        </w:rPr>
        <w:t>ประโยชน์</w:t>
      </w:r>
      <w:r w:rsidR="002D480F">
        <w:rPr>
          <w:rFonts w:ascii="Angsana New" w:hAnsi="Angsana New" w:cs="Angsana New"/>
          <w:sz w:val="30"/>
          <w:szCs w:val="30"/>
        </w:rPr>
        <w:t xml:space="preserve"> </w:t>
      </w:r>
      <w:r w:rsidR="002D480F">
        <w:rPr>
          <w:rFonts w:ascii="Angsana New" w:hAnsi="Angsana New" w:cs="Angsana New" w:hint="cs"/>
          <w:sz w:val="30"/>
          <w:szCs w:val="30"/>
          <w:cs/>
        </w:rPr>
        <w:t>และ</w:t>
      </w:r>
    </w:p>
    <w:p w14:paraId="218E79E3" w14:textId="3EEB62C1" w:rsidR="00BC5F4C" w:rsidRDefault="00FB2E59" w:rsidP="00BC5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  <w:r w:rsidRPr="00BC5F4C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หมายเหตุประกอบงบการเงินข้อ </w:t>
      </w:r>
      <w:r w:rsidR="008852A1" w:rsidRPr="008852A1">
        <w:rPr>
          <w:rFonts w:ascii="Angsana New" w:hAnsi="Angsana New" w:cs="Angsana New"/>
          <w:sz w:val="30"/>
          <w:szCs w:val="30"/>
        </w:rPr>
        <w:t>23</w:t>
      </w:r>
      <w:r w:rsidRPr="0048553C">
        <w:rPr>
          <w:rFonts w:ascii="Angsana New" w:hAnsi="Angsana New" w:cs="Angsana New"/>
          <w:sz w:val="30"/>
          <w:szCs w:val="30"/>
        </w:rPr>
        <w:tab/>
      </w:r>
      <w:r w:rsidRPr="0048553C">
        <w:rPr>
          <w:rFonts w:ascii="Angsana New" w:hAnsi="Angsana New" w:cs="Angsana New" w:hint="cs"/>
          <w:sz w:val="30"/>
          <w:szCs w:val="30"/>
          <w:cs/>
        </w:rPr>
        <w:t>การวัดมูลค่าค่าเผื่อผลขาดทุนจากการด้อยค่าของลูกหนี้การค้าเกี่ยวกับ</w:t>
      </w:r>
      <w:r w:rsidRPr="0048553C">
        <w:rPr>
          <w:rFonts w:ascii="Angsana New" w:hAnsi="Angsana New" w:cs="Angsana New"/>
          <w:sz w:val="30"/>
          <w:szCs w:val="30"/>
          <w:cs/>
        </w:rPr>
        <w:tab/>
      </w:r>
      <w:r w:rsidR="00BC5F4C" w:rsidRPr="00BC5F4C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BC5F4C">
        <w:rPr>
          <w:rFonts w:ascii="Angsana New" w:hAnsi="Angsana New" w:cs="Angsana New" w:hint="cs"/>
          <w:sz w:val="30"/>
          <w:szCs w:val="30"/>
          <w:cs/>
        </w:rPr>
        <w:t>ข้อสมมติที่สำคัญที่ใช้ในการกำหนดอัตราสูญเสียถัวเฉลี่ยถ่วง</w:t>
      </w:r>
    </w:p>
    <w:p w14:paraId="44F998F2" w14:textId="3EE0E573" w:rsidR="00FB2E59" w:rsidRPr="009E5294" w:rsidRDefault="00BC5F4C" w:rsidP="00BC5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pacing w:line="240" w:lineRule="auto"/>
        <w:ind w:left="540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ab/>
      </w:r>
      <w:r w:rsidRPr="00BC5F4C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="00FB2E59" w:rsidRPr="00BC5F4C">
        <w:rPr>
          <w:rFonts w:ascii="Angsana New" w:hAnsi="Angsana New" w:cs="Angsana New" w:hint="cs"/>
          <w:sz w:val="30"/>
          <w:szCs w:val="30"/>
          <w:cs/>
        </w:rPr>
        <w:t>น้ำหนัก (</w:t>
      </w:r>
      <w:r w:rsidR="00FB2E59" w:rsidRPr="00BC5F4C">
        <w:rPr>
          <w:rFonts w:ascii="Angsana New" w:hAnsi="Angsana New" w:cs="Angsana New"/>
          <w:sz w:val="30"/>
          <w:szCs w:val="30"/>
        </w:rPr>
        <w:t>Weighted-average loss rate</w:t>
      </w:r>
      <w:r w:rsidR="00FB2E59" w:rsidRPr="0048553C">
        <w:rPr>
          <w:rFonts w:ascii="Angsana New" w:hAnsi="Angsana New" w:cs="Angsana New"/>
          <w:sz w:val="30"/>
          <w:szCs w:val="30"/>
        </w:rPr>
        <w:t>)</w:t>
      </w:r>
    </w:p>
    <w:p w14:paraId="1AB947B6" w14:textId="77777777" w:rsidR="00824B80" w:rsidRPr="009E5294" w:rsidRDefault="00824B80" w:rsidP="009E5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6"/>
          <w:szCs w:val="26"/>
          <w:cs/>
        </w:rPr>
      </w:pPr>
    </w:p>
    <w:p w14:paraId="3FF613CC" w14:textId="77777777" w:rsidR="00F605CE" w:rsidRDefault="00F60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5100D3F4" w14:textId="44B07144" w:rsidR="003529CA" w:rsidRPr="0048553C" w:rsidRDefault="003529CA" w:rsidP="00214992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48553C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การเปลี่ยนแปลงนโยบายการบัญชี</w:t>
      </w:r>
    </w:p>
    <w:p w14:paraId="27D01261" w14:textId="77777777" w:rsidR="003529CA" w:rsidRPr="009E5294" w:rsidRDefault="003529CA" w:rsidP="009E5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745DEBCD" w14:textId="483DF453" w:rsidR="00824B80" w:rsidRPr="009E5294" w:rsidRDefault="00824B80" w:rsidP="00824B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9E5294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8852A1" w:rsidRPr="008852A1">
        <w:rPr>
          <w:rFonts w:asciiTheme="majorBidi" w:hAnsiTheme="majorBidi" w:cstheme="majorBidi"/>
          <w:sz w:val="30"/>
          <w:szCs w:val="30"/>
        </w:rPr>
        <w:t>1</w:t>
      </w:r>
      <w:r w:rsidRPr="009E5294">
        <w:rPr>
          <w:rFonts w:asciiTheme="majorBidi" w:hAnsiTheme="majorBidi" w:cstheme="majorBidi"/>
          <w:sz w:val="30"/>
          <w:szCs w:val="30"/>
        </w:rPr>
        <w:t xml:space="preserve"> </w:t>
      </w:r>
      <w:r w:rsidRPr="009E529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8852A1" w:rsidRPr="008852A1">
        <w:rPr>
          <w:rFonts w:asciiTheme="majorBidi" w:hAnsiTheme="majorBidi" w:cstheme="majorBidi"/>
          <w:sz w:val="30"/>
          <w:szCs w:val="30"/>
        </w:rPr>
        <w:t>2563</w:t>
      </w:r>
      <w:r w:rsidRPr="009E5294">
        <w:rPr>
          <w:rFonts w:asciiTheme="majorBidi" w:hAnsiTheme="majorBidi" w:cstheme="majorBidi"/>
          <w:sz w:val="30"/>
          <w:szCs w:val="30"/>
        </w:rPr>
        <w:t xml:space="preserve"> </w:t>
      </w:r>
      <w:r w:rsidRPr="009E5294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9E5294">
        <w:rPr>
          <w:rFonts w:asciiTheme="majorBidi" w:hAnsiTheme="majorBidi" w:cstheme="majorBidi"/>
          <w:sz w:val="30"/>
          <w:szCs w:val="30"/>
        </w:rPr>
        <w:t xml:space="preserve">TFRS </w:t>
      </w:r>
      <w:r w:rsidR="008852A1" w:rsidRPr="008852A1">
        <w:rPr>
          <w:rFonts w:asciiTheme="majorBidi" w:hAnsiTheme="majorBidi" w:cstheme="majorBidi"/>
          <w:sz w:val="30"/>
          <w:szCs w:val="30"/>
        </w:rPr>
        <w:t>16</w:t>
      </w:r>
      <w:r w:rsidRPr="009E5294">
        <w:rPr>
          <w:rFonts w:asciiTheme="majorBidi" w:hAnsiTheme="majorBidi" w:cstheme="majorBidi"/>
          <w:sz w:val="30"/>
          <w:szCs w:val="30"/>
        </w:rPr>
        <w:t xml:space="preserve"> </w:t>
      </w:r>
      <w:r w:rsidRPr="009E5294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9E5294">
        <w:rPr>
          <w:rFonts w:asciiTheme="majorBidi" w:hAnsiTheme="majorBidi" w:cstheme="majorBidi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กับสัญญาที่เคยระบุว่าเป็นสัญญาเช่าตามมาตรฐานการบัญชีฉบับที่ </w:t>
      </w:r>
      <w:r w:rsidR="008852A1" w:rsidRPr="008852A1">
        <w:rPr>
          <w:rFonts w:asciiTheme="majorBidi" w:hAnsiTheme="majorBidi" w:cstheme="majorBidi"/>
          <w:sz w:val="30"/>
          <w:szCs w:val="30"/>
        </w:rPr>
        <w:t>17</w:t>
      </w:r>
      <w:r w:rsidRPr="009E5294">
        <w:rPr>
          <w:rFonts w:asciiTheme="majorBidi" w:hAnsiTheme="majorBidi" w:cstheme="majorBidi"/>
          <w:sz w:val="30"/>
          <w:szCs w:val="30"/>
        </w:rPr>
        <w:t xml:space="preserve"> </w:t>
      </w:r>
      <w:r w:rsidRPr="009E5294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9E5294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9E529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E5294">
        <w:rPr>
          <w:rFonts w:asciiTheme="majorBidi" w:hAnsiTheme="majorBidi" w:cstheme="majorBidi"/>
          <w:sz w:val="30"/>
          <w:szCs w:val="30"/>
        </w:rPr>
        <w:t xml:space="preserve">(TAS </w:t>
      </w:r>
      <w:r w:rsidR="008852A1" w:rsidRPr="008852A1">
        <w:rPr>
          <w:rFonts w:asciiTheme="majorBidi" w:hAnsiTheme="majorBidi" w:cstheme="majorBidi"/>
          <w:sz w:val="30"/>
          <w:szCs w:val="30"/>
        </w:rPr>
        <w:t>17</w:t>
      </w:r>
      <w:r w:rsidRPr="009E5294">
        <w:rPr>
          <w:rFonts w:asciiTheme="majorBidi" w:hAnsiTheme="majorBidi" w:cstheme="majorBidi"/>
          <w:sz w:val="30"/>
          <w:szCs w:val="30"/>
        </w:rPr>
        <w:t xml:space="preserve">) </w:t>
      </w:r>
      <w:r w:rsidRPr="009E5294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  </w:t>
      </w:r>
      <w:r w:rsidRPr="009E5294">
        <w:rPr>
          <w:rFonts w:asciiTheme="majorBidi" w:hAnsiTheme="majorBidi" w:cstheme="majorBidi"/>
          <w:sz w:val="30"/>
          <w:szCs w:val="30"/>
        </w:rPr>
        <w:br/>
      </w:r>
      <w:r w:rsidRPr="009E5294">
        <w:rPr>
          <w:rFonts w:asciiTheme="majorBidi" w:hAnsiTheme="majorBidi" w:cstheme="majorBidi" w:hint="cs"/>
          <w:sz w:val="30"/>
          <w:szCs w:val="30"/>
          <w:cs/>
        </w:rPr>
        <w:t xml:space="preserve">ฉบับที่ </w:t>
      </w:r>
      <w:r w:rsidR="008852A1" w:rsidRPr="008852A1">
        <w:rPr>
          <w:rFonts w:asciiTheme="majorBidi" w:hAnsiTheme="majorBidi" w:cstheme="majorBidi"/>
          <w:sz w:val="30"/>
          <w:szCs w:val="30"/>
        </w:rPr>
        <w:t>4</w:t>
      </w:r>
      <w:r w:rsidRPr="009E5294">
        <w:rPr>
          <w:rFonts w:asciiTheme="majorBidi" w:hAnsiTheme="majorBidi" w:cstheme="majorBidi"/>
          <w:sz w:val="30"/>
          <w:szCs w:val="30"/>
        </w:rPr>
        <w:t xml:space="preserve"> </w:t>
      </w:r>
      <w:r w:rsidRPr="009E5294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9E5294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9E5294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9E529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E5294">
        <w:rPr>
          <w:rFonts w:asciiTheme="majorBidi" w:hAnsiTheme="majorBidi" w:cstheme="majorBidi"/>
          <w:sz w:val="30"/>
          <w:szCs w:val="30"/>
        </w:rPr>
        <w:t xml:space="preserve">(TFRIC </w:t>
      </w:r>
      <w:r w:rsidR="008852A1" w:rsidRPr="008852A1">
        <w:rPr>
          <w:rFonts w:asciiTheme="majorBidi" w:hAnsiTheme="majorBidi" w:cstheme="majorBidi"/>
          <w:sz w:val="30"/>
          <w:szCs w:val="30"/>
        </w:rPr>
        <w:t>4</w:t>
      </w:r>
      <w:r w:rsidRPr="009E5294">
        <w:rPr>
          <w:rFonts w:asciiTheme="majorBidi" w:hAnsiTheme="majorBidi" w:cstheme="majorBidi"/>
          <w:sz w:val="30"/>
          <w:szCs w:val="30"/>
        </w:rPr>
        <w:t xml:space="preserve">) </w:t>
      </w:r>
      <w:r w:rsidRPr="009E5294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9E5294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วิธีปรับปรุงย้อนหลังโดยรับรู้ผลกระทบสะสม</w:t>
      </w:r>
      <w:r w:rsidRPr="009E529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E5294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9E529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22C0C23" w14:textId="77777777" w:rsidR="00824B80" w:rsidRPr="009E5294" w:rsidRDefault="00824B80" w:rsidP="009E5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7EDA6D82" w14:textId="20C35BD5" w:rsidR="00824B80" w:rsidRPr="00537660" w:rsidRDefault="00824B80" w:rsidP="003B3E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E5294">
        <w:rPr>
          <w:rFonts w:asciiTheme="majorBidi" w:eastAsia="Calibri" w:hAnsiTheme="majorBidi" w:cstheme="majorBidi"/>
          <w:spacing w:val="2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</w:t>
      </w:r>
      <w:r w:rsidRPr="009E5294">
        <w:rPr>
          <w:rFonts w:asciiTheme="majorBidi" w:eastAsia="Calibri" w:hAnsiTheme="majorBidi" w:cstheme="majorBidi"/>
          <w:spacing w:val="2"/>
          <w:sz w:val="30"/>
          <w:szCs w:val="30"/>
        </w:rPr>
        <w:t xml:space="preserve"> </w:t>
      </w:r>
      <w:r w:rsidRPr="009E5294">
        <w:rPr>
          <w:rFonts w:asciiTheme="majorBidi" w:eastAsia="Calibri" w:hAnsiTheme="majorBidi" w:cstheme="majorBidi"/>
          <w:spacing w:val="2"/>
          <w:sz w:val="30"/>
          <w:szCs w:val="30"/>
          <w:cs/>
        </w:rPr>
        <w:t>และประโยชน์ที่ได้รับที่เกี่ยวข้องกับสัญญาเช่า</w:t>
      </w:r>
      <w:r w:rsidRPr="009E5294">
        <w:rPr>
          <w:rFonts w:asciiTheme="majorBidi" w:eastAsia="Calibri" w:hAnsiTheme="majorBidi" w:cstheme="majorBidi"/>
          <w:sz w:val="30"/>
          <w:szCs w:val="30"/>
          <w:cs/>
        </w:rPr>
        <w:t>ในกำไรหรือขาดทุนโดยวิธีเส้นตรงตลอดอายุสัญญาเช่า ตาม</w:t>
      </w:r>
      <w:r w:rsidRPr="009E5294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9E529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8852A1" w:rsidRPr="008852A1">
        <w:rPr>
          <w:rFonts w:asciiTheme="majorBidi" w:eastAsia="Calibri" w:hAnsiTheme="majorBidi" w:cstheme="majorBidi"/>
          <w:sz w:val="30"/>
          <w:szCs w:val="30"/>
        </w:rPr>
        <w:t>16</w:t>
      </w:r>
      <w:r w:rsidRPr="009E529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9E5294">
        <w:rPr>
          <w:rFonts w:asciiTheme="majorBidi" w:eastAsia="Calibri" w:hAnsiTheme="majorBidi" w:cstheme="majorBidi"/>
          <w:sz w:val="30"/>
          <w:szCs w:val="30"/>
          <w:cs/>
        </w:rPr>
        <w:t>กลุ่มบริษัทได้ประเมินว่าสัญญา</w:t>
      </w:r>
      <w:r w:rsidRPr="009E5294">
        <w:rPr>
          <w:rFonts w:asciiTheme="majorBidi" w:eastAsia="Calibri" w:hAnsiTheme="majorBidi" w:cstheme="majorBidi" w:hint="cs"/>
          <w:sz w:val="30"/>
          <w:szCs w:val="30"/>
          <w:cs/>
        </w:rPr>
        <w:t xml:space="preserve">           </w:t>
      </w:r>
      <w:r w:rsidRPr="009E5294">
        <w:rPr>
          <w:rFonts w:asciiTheme="majorBidi" w:eastAsia="Calibri" w:hAnsiTheme="majorBidi" w:cstheme="majorBidi"/>
          <w:spacing w:val="-4"/>
          <w:sz w:val="30"/>
          <w:szCs w:val="30"/>
          <w:cs/>
        </w:rPr>
        <w:t>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</w:t>
      </w:r>
      <w:r w:rsidRPr="009E5294">
        <w:rPr>
          <w:rFonts w:asciiTheme="majorBidi" w:eastAsia="Calibri" w:hAnsiTheme="majorBidi" w:cstheme="majorBidi"/>
          <w:sz w:val="30"/>
          <w:szCs w:val="30"/>
          <w:cs/>
        </w:rPr>
        <w:t xml:space="preserve"> กลุ่มบริษัทจะปันส่วนสิ่งตอบแทนที่ต้องจ่าย</w:t>
      </w:r>
      <w:r w:rsidRPr="009E5294">
        <w:rPr>
          <w:rFonts w:asciiTheme="majorBidi" w:eastAsia="Calibri" w:hAnsiTheme="majorBidi" w:cstheme="majorBidi" w:hint="cs"/>
          <w:sz w:val="30"/>
          <w:szCs w:val="30"/>
          <w:cs/>
        </w:rPr>
        <w:t xml:space="preserve">ตามราคาขายที่เป็นเอกเทศ ณ </w:t>
      </w:r>
      <w:r w:rsidRPr="009E5294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9E529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8852A1" w:rsidRPr="008852A1">
        <w:rPr>
          <w:rFonts w:asciiTheme="majorBidi" w:eastAsia="Calibri" w:hAnsiTheme="majorBidi" w:cstheme="majorBidi"/>
          <w:sz w:val="30"/>
          <w:szCs w:val="30"/>
        </w:rPr>
        <w:t>1</w:t>
      </w:r>
      <w:r w:rsidRPr="009E529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9E5294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="008852A1" w:rsidRPr="008852A1">
        <w:rPr>
          <w:rFonts w:asciiTheme="majorBidi" w:eastAsia="Calibri" w:hAnsiTheme="majorBidi" w:cstheme="majorBidi"/>
          <w:sz w:val="30"/>
          <w:szCs w:val="30"/>
        </w:rPr>
        <w:t>2563</w:t>
      </w:r>
      <w:r w:rsidRPr="009E529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9E5294">
        <w:rPr>
          <w:rFonts w:asciiTheme="majorBidi" w:eastAsia="Calibr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9E529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9E5294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</w:t>
      </w:r>
      <w:r w:rsidRPr="00325AC0">
        <w:rPr>
          <w:rFonts w:asciiTheme="majorBidi" w:eastAsia="Calibri" w:hAnsiTheme="majorBidi" w:cstheme="majorBidi"/>
          <w:sz w:val="30"/>
          <w:szCs w:val="30"/>
          <w:cs/>
        </w:rPr>
        <w:t>สัญญาเช่าดังกล่าว</w:t>
      </w:r>
      <w:r w:rsidRPr="003B3E22">
        <w:rPr>
          <w:rFonts w:asciiTheme="majorBidi" w:eastAsia="Calibri" w:hAnsiTheme="majorBidi" w:cstheme="majorBidi"/>
          <w:spacing w:val="-2"/>
          <w:sz w:val="30"/>
          <w:szCs w:val="30"/>
          <w:cs/>
        </w:rPr>
        <w:t>เปลี่ยนแปลงไป</w:t>
      </w:r>
      <w:r w:rsidRPr="003B3E22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3B3E22">
        <w:rPr>
          <w:rFonts w:asciiTheme="majorBidi" w:eastAsia="Calibri" w:hAnsiTheme="majorBidi" w:cstheme="majorBidi"/>
          <w:spacing w:val="-2"/>
          <w:sz w:val="30"/>
          <w:szCs w:val="30"/>
          <w:cs/>
        </w:rPr>
        <w:t>โดยกลุ่มบริษัทรับรู้ค่าเสื่อมราคาของ</w:t>
      </w:r>
      <w:r w:rsidRPr="003B3E22">
        <w:rPr>
          <w:rFonts w:asciiTheme="majorBidi" w:eastAsia="Calibri" w:hAnsiTheme="majorBidi" w:cstheme="majorBidi"/>
          <w:sz w:val="30"/>
          <w:szCs w:val="30"/>
          <w:cs/>
        </w:rPr>
        <w:t>สินทรัพย์สิทธิการใช้และดอกเบี้ยจ่ายของหนี้สินตามสัญญาเช่า</w:t>
      </w:r>
    </w:p>
    <w:p w14:paraId="34D965D1" w14:textId="77777777" w:rsidR="008E2973" w:rsidRDefault="008E2973" w:rsidP="00824B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highlight w:val="yellow"/>
        </w:rPr>
      </w:pPr>
    </w:p>
    <w:p w14:paraId="1CA8096B" w14:textId="5FED7CCB" w:rsidR="00824B80" w:rsidRPr="00325AC0" w:rsidRDefault="00824B80" w:rsidP="00824B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8E2973">
        <w:rPr>
          <w:rFonts w:asciiTheme="majorBidi" w:eastAsia="Calibri" w:hAnsiTheme="majorBidi" w:cstheme="majorBidi" w:hint="cs"/>
          <w:sz w:val="30"/>
          <w:szCs w:val="30"/>
          <w:cs/>
        </w:rPr>
        <w:t>ในการปฏิบัติในช่วงเปลี่ยนแปลง</w:t>
      </w:r>
      <w:r w:rsidRPr="008E297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8E2973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กลุ่มบริษัทได้เลือกใช้ข้อยกเว้นต่อไปนี้</w:t>
      </w:r>
      <w:r w:rsidRPr="00325AC0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757E04A4" w14:textId="77777777" w:rsidR="00824B80" w:rsidRPr="00325AC0" w:rsidRDefault="00824B80" w:rsidP="00824B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E84FF4F" w14:textId="3A6539A0" w:rsidR="00824B80" w:rsidRPr="00846F1C" w:rsidRDefault="00824B80" w:rsidP="00824B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t xml:space="preserve">-  </w:t>
      </w:r>
      <w:r w:rsidRPr="00846F1C">
        <w:rPr>
          <w:rFonts w:asciiTheme="majorBidi" w:eastAsia="Calibri" w:hAnsiTheme="majorBidi" w:cstheme="majorBidi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8852A1" w:rsidRPr="008852A1">
        <w:rPr>
          <w:rFonts w:asciiTheme="majorBidi" w:eastAsia="Calibri" w:hAnsiTheme="majorBidi" w:cstheme="majorBidi"/>
          <w:sz w:val="30"/>
          <w:szCs w:val="30"/>
        </w:rPr>
        <w:t>12</w:t>
      </w:r>
      <w:r w:rsidRPr="00846F1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46F1C">
        <w:rPr>
          <w:rFonts w:asciiTheme="majorBidi" w:eastAsia="Calibri" w:hAnsiTheme="majorBidi" w:cstheme="majorBidi"/>
          <w:sz w:val="30"/>
          <w:szCs w:val="30"/>
          <w:cs/>
        </w:rPr>
        <w:t xml:space="preserve">เดือน </w:t>
      </w:r>
      <w:r w:rsidRPr="00846F1C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4F438417" w14:textId="77777777" w:rsidR="00824B80" w:rsidRPr="00846F1C" w:rsidRDefault="00824B80" w:rsidP="00824B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t xml:space="preserve">-  </w:t>
      </w:r>
      <w:r w:rsidRPr="00846F1C">
        <w:rPr>
          <w:rFonts w:asciiTheme="majorBidi" w:eastAsia="Calibri" w:hAnsiTheme="majorBidi" w:cstheme="majorBidi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ไม่รับรู้สินทรัพย์สิทธิการใช้และหนี้สินตามสัญญาเช่าสำหรับสัญญาเช่าสินทรัพย์ที่มีมูลค่าต่ำ</w:t>
      </w:r>
    </w:p>
    <w:p w14:paraId="6C2F5313" w14:textId="77777777" w:rsidR="00824B80" w:rsidRDefault="00824B80" w:rsidP="00824B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t xml:space="preserve">-  </w:t>
      </w:r>
      <w:r w:rsidRPr="00846F1C">
        <w:rPr>
          <w:rFonts w:asciiTheme="majorBidi" w:eastAsia="Calibri" w:hAnsiTheme="majorBidi" w:cstheme="majorBidi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และ </w:t>
      </w:r>
      <w:r w:rsidRPr="00846F1C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6E92EF3E" w14:textId="77777777" w:rsidR="00824B80" w:rsidRDefault="00824B80" w:rsidP="00824B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t xml:space="preserve">-  </w:t>
      </w:r>
      <w:r w:rsidRPr="00846F1C">
        <w:rPr>
          <w:rFonts w:asciiTheme="majorBidi" w:eastAsia="Calibri" w:hAnsiTheme="majorBidi" w:cstheme="majorBidi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</w:p>
    <w:p w14:paraId="15F11ABB" w14:textId="77777777" w:rsidR="00824B80" w:rsidRDefault="00824B80" w:rsidP="00824B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8910" w:type="dxa"/>
        <w:tblInd w:w="4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7"/>
        <w:gridCol w:w="7207"/>
        <w:gridCol w:w="6"/>
        <w:gridCol w:w="1614"/>
        <w:gridCol w:w="6"/>
      </w:tblGrid>
      <w:tr w:rsidR="00824B80" w:rsidRPr="008F3B2B" w14:paraId="647B754F" w14:textId="77777777" w:rsidTr="00734AB6">
        <w:trPr>
          <w:gridBefore w:val="1"/>
          <w:gridAfter w:val="1"/>
          <w:wBefore w:w="77" w:type="dxa"/>
          <w:wAfter w:w="6" w:type="dxa"/>
          <w:cantSplit/>
          <w:trHeight w:val="20"/>
          <w:tblHeader/>
        </w:trPr>
        <w:tc>
          <w:tcPr>
            <w:tcW w:w="7207" w:type="dxa"/>
            <w:shd w:val="clear" w:color="auto" w:fill="auto"/>
            <w:vAlign w:val="bottom"/>
          </w:tcPr>
          <w:p w14:paraId="5D9B3F7D" w14:textId="74E3BFA6" w:rsidR="00824B80" w:rsidRPr="00F2561E" w:rsidRDefault="00824B80" w:rsidP="00165614">
            <w:pPr>
              <w:pStyle w:val="acctfourfigures"/>
              <w:tabs>
                <w:tab w:val="clear" w:pos="765"/>
              </w:tabs>
              <w:spacing w:line="240" w:lineRule="auto"/>
              <w:ind w:left="-71" w:hanging="9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F2561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ผลกระทบจากการ</w:t>
            </w:r>
            <w:r w:rsidRPr="00F2561E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F2561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F2561E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F2561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2561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8852A1" w:rsidRPr="008852A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F2561E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gridSpan w:val="2"/>
            <w:vAlign w:val="bottom"/>
          </w:tcPr>
          <w:p w14:paraId="27DF8A29" w14:textId="77777777" w:rsidR="00824B80" w:rsidRDefault="00824B80" w:rsidP="00165614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2561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/</w:t>
            </w:r>
          </w:p>
          <w:p w14:paraId="45C40203" w14:textId="77777777" w:rsidR="00824B80" w:rsidRDefault="00824B80" w:rsidP="00165614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2561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B8E12FF" w14:textId="77777777" w:rsidR="00824B80" w:rsidRPr="00F715A0" w:rsidRDefault="00824B80" w:rsidP="00165614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2561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F256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824B80" w:rsidRPr="008F3B2B" w14:paraId="03F92B7D" w14:textId="77777777" w:rsidTr="00734AB6">
        <w:trPr>
          <w:gridBefore w:val="1"/>
          <w:gridAfter w:val="1"/>
          <w:wBefore w:w="77" w:type="dxa"/>
          <w:wAfter w:w="6" w:type="dxa"/>
          <w:cantSplit/>
          <w:trHeight w:val="20"/>
          <w:tblHeader/>
        </w:trPr>
        <w:tc>
          <w:tcPr>
            <w:tcW w:w="7207" w:type="dxa"/>
          </w:tcPr>
          <w:p w14:paraId="6F504C23" w14:textId="77777777" w:rsidR="00824B80" w:rsidRPr="00F2561E" w:rsidRDefault="00824B80" w:rsidP="00165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14:paraId="7685BEE4" w14:textId="77777777" w:rsidR="00824B80" w:rsidRPr="00F2561E" w:rsidRDefault="00824B80" w:rsidP="0016561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2561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256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2561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24B80" w:rsidRPr="008F3B2B" w14:paraId="5C28ABA4" w14:textId="77777777" w:rsidTr="00734AB6">
        <w:trPr>
          <w:cantSplit/>
          <w:trHeight w:val="20"/>
        </w:trPr>
        <w:tc>
          <w:tcPr>
            <w:tcW w:w="7290" w:type="dxa"/>
            <w:gridSpan w:val="3"/>
          </w:tcPr>
          <w:p w14:paraId="09061B3A" w14:textId="7EA40139" w:rsidR="00824B80" w:rsidRPr="00F2561E" w:rsidRDefault="00824B80" w:rsidP="00165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F256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852A1" w:rsidRPr="008852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มกราคม</w:t>
            </w:r>
            <w:r w:rsidRPr="00F256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852A1" w:rsidRPr="008852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  <w:gridSpan w:val="2"/>
          </w:tcPr>
          <w:p w14:paraId="4A4F381E" w14:textId="77777777" w:rsidR="00824B80" w:rsidRPr="00F2561E" w:rsidRDefault="00824B80" w:rsidP="0016561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24B80" w:rsidRPr="008F3B2B" w14:paraId="148E0982" w14:textId="77777777" w:rsidTr="00734AB6">
        <w:trPr>
          <w:cantSplit/>
          <w:trHeight w:val="20"/>
        </w:trPr>
        <w:tc>
          <w:tcPr>
            <w:tcW w:w="7290" w:type="dxa"/>
            <w:gridSpan w:val="3"/>
            <w:vAlign w:val="bottom"/>
          </w:tcPr>
          <w:p w14:paraId="1F4D9D21" w14:textId="77777777" w:rsidR="00824B80" w:rsidRPr="00F2561E" w:rsidRDefault="00824B80" w:rsidP="00165614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Pr="00F2561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gridSpan w:val="2"/>
            <w:vAlign w:val="bottom"/>
          </w:tcPr>
          <w:p w14:paraId="7F91B9B3" w14:textId="68D53262" w:rsidR="00824B80" w:rsidRPr="009A1B9A" w:rsidRDefault="008852A1" w:rsidP="001656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102</w:t>
            </w:r>
            <w:r w:rsidR="00824B80" w:rsidRPr="00285A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065</w:t>
            </w:r>
          </w:p>
        </w:tc>
      </w:tr>
      <w:tr w:rsidR="00824B80" w:rsidRPr="008F3B2B" w14:paraId="7813D032" w14:textId="77777777" w:rsidTr="00734AB6">
        <w:trPr>
          <w:cantSplit/>
          <w:trHeight w:val="20"/>
        </w:trPr>
        <w:tc>
          <w:tcPr>
            <w:tcW w:w="7290" w:type="dxa"/>
            <w:gridSpan w:val="3"/>
          </w:tcPr>
          <w:p w14:paraId="280F6EE9" w14:textId="77777777" w:rsidR="00824B80" w:rsidRPr="00F2561E" w:rsidRDefault="00824B80" w:rsidP="00165614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F2561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F2561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gridSpan w:val="2"/>
            <w:vAlign w:val="bottom"/>
          </w:tcPr>
          <w:p w14:paraId="731E9A56" w14:textId="129C8FDB" w:rsidR="00824B80" w:rsidRPr="009A1B9A" w:rsidRDefault="00824B80" w:rsidP="001656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102</w:t>
            </w:r>
            <w:r w:rsidRPr="00285A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065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14:paraId="2B271137" w14:textId="77777777" w:rsidR="00824B80" w:rsidRDefault="00824B80" w:rsidP="00824B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290"/>
        <w:gridCol w:w="1620"/>
      </w:tblGrid>
      <w:tr w:rsidR="00824B80" w:rsidRPr="00537660" w14:paraId="66C6EFB6" w14:textId="77777777" w:rsidTr="00165614">
        <w:trPr>
          <w:cantSplit/>
          <w:trHeight w:val="17"/>
          <w:tblHeader/>
        </w:trPr>
        <w:tc>
          <w:tcPr>
            <w:tcW w:w="7290" w:type="dxa"/>
            <w:shd w:val="clear" w:color="auto" w:fill="auto"/>
            <w:vAlign w:val="bottom"/>
          </w:tcPr>
          <w:p w14:paraId="14CC38FC" w14:textId="77777777" w:rsidR="00824B80" w:rsidRPr="00F2561E" w:rsidRDefault="00824B80" w:rsidP="00165614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F256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การวัดมูลค่าหนี้สินตามสัญญาเช่า</w:t>
            </w:r>
            <w:r w:rsidRPr="00F256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79B2D264" w14:textId="77777777" w:rsidR="00824B80" w:rsidRDefault="00824B80" w:rsidP="00165614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2561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/</w:t>
            </w:r>
          </w:p>
          <w:p w14:paraId="5C3E4508" w14:textId="77777777" w:rsidR="00824B80" w:rsidRDefault="00824B80" w:rsidP="00165614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2561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BEB23BD" w14:textId="77777777" w:rsidR="00824B80" w:rsidRPr="00F715A0" w:rsidRDefault="00824B80" w:rsidP="00165614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2561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24B80" w:rsidRPr="00537660" w14:paraId="55E2BE26" w14:textId="77777777" w:rsidTr="00165614">
        <w:trPr>
          <w:cantSplit/>
          <w:trHeight w:val="17"/>
          <w:tblHeader/>
        </w:trPr>
        <w:tc>
          <w:tcPr>
            <w:tcW w:w="7290" w:type="dxa"/>
          </w:tcPr>
          <w:p w14:paraId="78E70217" w14:textId="77777777" w:rsidR="00824B80" w:rsidRPr="00F2561E" w:rsidRDefault="00824B80" w:rsidP="0016561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5148188D" w14:textId="77777777" w:rsidR="00824B80" w:rsidRPr="00537660" w:rsidRDefault="00824B80" w:rsidP="0016561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3766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376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3766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24B80" w:rsidRPr="00537660" w14:paraId="5DCD98FF" w14:textId="77777777" w:rsidTr="00165614">
        <w:trPr>
          <w:cantSplit/>
          <w:trHeight w:val="17"/>
        </w:trPr>
        <w:tc>
          <w:tcPr>
            <w:tcW w:w="7290" w:type="dxa"/>
            <w:vAlign w:val="bottom"/>
          </w:tcPr>
          <w:p w14:paraId="76A5AB57" w14:textId="232D5C68" w:rsidR="00824B80" w:rsidRPr="00F2561E" w:rsidRDefault="00824B80" w:rsidP="00165614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256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8852A1" w:rsidRPr="008852A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256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56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8852A1" w:rsidRPr="008852A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620" w:type="dxa"/>
            <w:vAlign w:val="bottom"/>
          </w:tcPr>
          <w:p w14:paraId="4CAB2C41" w14:textId="65DA308B" w:rsidR="00824B80" w:rsidRPr="00877A4F" w:rsidRDefault="008852A1" w:rsidP="001656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="00824B80" w:rsidRPr="00285A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543</w:t>
            </w:r>
          </w:p>
        </w:tc>
      </w:tr>
      <w:tr w:rsidR="00824B80" w:rsidRPr="00537660" w14:paraId="330EEBDF" w14:textId="77777777" w:rsidTr="00165614">
        <w:trPr>
          <w:cantSplit/>
          <w:trHeight w:val="17"/>
        </w:trPr>
        <w:tc>
          <w:tcPr>
            <w:tcW w:w="7290" w:type="dxa"/>
          </w:tcPr>
          <w:p w14:paraId="3373513E" w14:textId="77777777" w:rsidR="00824B80" w:rsidRPr="00F2561E" w:rsidRDefault="00824B80" w:rsidP="00165614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F2561E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620" w:type="dxa"/>
          </w:tcPr>
          <w:p w14:paraId="6A0092DC" w14:textId="5A6D026B" w:rsidR="00824B80" w:rsidRPr="00877A4F" w:rsidRDefault="00824B80" w:rsidP="001656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85A0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439</w:t>
            </w:r>
            <w:r w:rsidRPr="00285A0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24B80" w:rsidRPr="00537660" w14:paraId="7BF83A00" w14:textId="77777777" w:rsidTr="00165614">
        <w:trPr>
          <w:cantSplit/>
          <w:trHeight w:val="17"/>
        </w:trPr>
        <w:tc>
          <w:tcPr>
            <w:tcW w:w="7290" w:type="dxa"/>
          </w:tcPr>
          <w:p w14:paraId="5E7B9DB5" w14:textId="77777777" w:rsidR="00824B80" w:rsidRPr="00F2561E" w:rsidRDefault="00824B80" w:rsidP="00165614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2561E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620" w:type="dxa"/>
          </w:tcPr>
          <w:p w14:paraId="475DFE79" w14:textId="38F4A4C0" w:rsidR="00824B80" w:rsidRPr="00877A4F" w:rsidRDefault="00824B80" w:rsidP="001656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85A0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85A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938</w:t>
            </w:r>
            <w:r w:rsidRPr="00285A0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24B80" w:rsidRPr="00537660" w14:paraId="29970F51" w14:textId="77777777" w:rsidTr="00165614">
        <w:trPr>
          <w:cantSplit/>
          <w:trHeight w:val="17"/>
        </w:trPr>
        <w:tc>
          <w:tcPr>
            <w:tcW w:w="7290" w:type="dxa"/>
          </w:tcPr>
          <w:p w14:paraId="7CD60E3A" w14:textId="77777777" w:rsidR="00824B80" w:rsidRPr="00F2561E" w:rsidRDefault="00824B80" w:rsidP="00165614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สัญญาที่พิจารณาเป็นสัญญาบริการ</w:t>
            </w:r>
          </w:p>
        </w:tc>
        <w:tc>
          <w:tcPr>
            <w:tcW w:w="1620" w:type="dxa"/>
          </w:tcPr>
          <w:p w14:paraId="3AECCD91" w14:textId="3634B89E" w:rsidR="00824B80" w:rsidRPr="00877A4F" w:rsidRDefault="00824B80" w:rsidP="001656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85A0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285A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230</w:t>
            </w:r>
            <w:r w:rsidRPr="00285A0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24B80" w:rsidRPr="00537660" w14:paraId="4BA3240B" w14:textId="77777777" w:rsidTr="00165614">
        <w:trPr>
          <w:cantSplit/>
          <w:trHeight w:val="17"/>
        </w:trPr>
        <w:tc>
          <w:tcPr>
            <w:tcW w:w="7290" w:type="dxa"/>
          </w:tcPr>
          <w:p w14:paraId="23334F86" w14:textId="77777777" w:rsidR="00824B80" w:rsidRPr="00F2561E" w:rsidRDefault="00824B80" w:rsidP="00165614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สิทธิเลือกขยายอายุสัญญาเช่าที่มีความแน่นอนอย่างสมเหตุสมผลว่าจะได้ใช้สิทธิ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27E8AE5" w14:textId="51E518DD" w:rsidR="00824B80" w:rsidRPr="00877A4F" w:rsidRDefault="008852A1" w:rsidP="001656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78</w:t>
            </w:r>
            <w:r w:rsidR="00824B80" w:rsidRPr="00285A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821</w:t>
            </w:r>
          </w:p>
        </w:tc>
      </w:tr>
      <w:tr w:rsidR="00824B80" w:rsidRPr="00537660" w14:paraId="39871624" w14:textId="77777777" w:rsidTr="00165614">
        <w:trPr>
          <w:cantSplit/>
          <w:trHeight w:val="17"/>
        </w:trPr>
        <w:tc>
          <w:tcPr>
            <w:tcW w:w="7290" w:type="dxa"/>
          </w:tcPr>
          <w:p w14:paraId="4CAAA452" w14:textId="77777777" w:rsidR="00824B80" w:rsidRPr="00F2561E" w:rsidRDefault="00824B80" w:rsidP="00165614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96EC4F7" w14:textId="5DC93DDB" w:rsidR="00824B80" w:rsidRPr="00585E6C" w:rsidRDefault="008852A1" w:rsidP="001656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112</w:t>
            </w:r>
            <w:r w:rsidR="00824B80" w:rsidRPr="00285A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757</w:t>
            </w:r>
          </w:p>
        </w:tc>
      </w:tr>
      <w:tr w:rsidR="00824B80" w:rsidRPr="00537660" w14:paraId="2F3EB67A" w14:textId="77777777" w:rsidTr="00165614">
        <w:trPr>
          <w:cantSplit/>
          <w:trHeight w:val="17"/>
        </w:trPr>
        <w:tc>
          <w:tcPr>
            <w:tcW w:w="7290" w:type="dxa"/>
          </w:tcPr>
          <w:p w14:paraId="0E6937D3" w14:textId="77777777" w:rsidR="00824B80" w:rsidRPr="00684CB1" w:rsidRDefault="00824B80" w:rsidP="00165614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84CB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684C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758F5DD6" w14:textId="6699F833" w:rsidR="00824B80" w:rsidRPr="00684CB1" w:rsidRDefault="00824B80" w:rsidP="00165614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84CB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="008852A1" w:rsidRPr="008852A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84C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84C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8852A1" w:rsidRPr="008852A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684C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80FBFD3" w14:textId="40D49375" w:rsidR="00824B80" w:rsidRPr="00684CB1" w:rsidRDefault="008852A1" w:rsidP="001656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102</w:t>
            </w:r>
            <w:r w:rsidR="00824B80" w:rsidRPr="00285A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065</w:t>
            </w:r>
          </w:p>
        </w:tc>
      </w:tr>
      <w:tr w:rsidR="00824B80" w:rsidRPr="00537660" w14:paraId="517930E5" w14:textId="77777777" w:rsidTr="00165614">
        <w:trPr>
          <w:cantSplit/>
          <w:trHeight w:val="17"/>
        </w:trPr>
        <w:tc>
          <w:tcPr>
            <w:tcW w:w="7290" w:type="dxa"/>
            <w:vAlign w:val="bottom"/>
          </w:tcPr>
          <w:p w14:paraId="13EB4256" w14:textId="7A97183A" w:rsidR="00824B80" w:rsidRPr="00F2561E" w:rsidRDefault="00824B80" w:rsidP="00165614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6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8852A1" w:rsidRPr="008852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256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256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8852A1" w:rsidRPr="008852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5C92D1" w14:textId="5D484ED1" w:rsidR="00824B80" w:rsidRPr="00585E6C" w:rsidRDefault="008852A1" w:rsidP="001656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102</w:t>
            </w:r>
            <w:r w:rsidR="00824B80" w:rsidRPr="00285A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065</w:t>
            </w:r>
          </w:p>
        </w:tc>
      </w:tr>
      <w:tr w:rsidR="00824B80" w:rsidRPr="00537660" w14:paraId="49B80B40" w14:textId="77777777" w:rsidTr="00165614">
        <w:trPr>
          <w:cantSplit/>
          <w:trHeight w:val="17"/>
        </w:trPr>
        <w:tc>
          <w:tcPr>
            <w:tcW w:w="7290" w:type="dxa"/>
            <w:vAlign w:val="bottom"/>
          </w:tcPr>
          <w:p w14:paraId="31559A48" w14:textId="77777777" w:rsidR="00824B80" w:rsidRPr="00F2561E" w:rsidRDefault="00824B80" w:rsidP="00165614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561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F256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561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F256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C0C94DF" w14:textId="291F9FA9" w:rsidR="00824B80" w:rsidRPr="007D65FB" w:rsidRDefault="008852A1" w:rsidP="001656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3"/>
              </w:tabs>
              <w:spacing w:line="240" w:lineRule="auto"/>
              <w:ind w:left="-81" w:right="18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824B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</w:t>
            </w:r>
          </w:p>
        </w:tc>
      </w:tr>
    </w:tbl>
    <w:p w14:paraId="3B4FAE8A" w14:textId="77777777" w:rsidR="00824B80" w:rsidRDefault="00824B80" w:rsidP="00352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</w:p>
    <w:p w14:paraId="7AE7BE58" w14:textId="77777777" w:rsidR="00411A21" w:rsidRPr="00BC6240" w:rsidRDefault="00411A21" w:rsidP="00214992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C6240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นโยบายการบัญชีที่สำคัญ</w:t>
      </w:r>
    </w:p>
    <w:p w14:paraId="277E2A7C" w14:textId="77777777" w:rsidR="00C46E60" w:rsidRPr="00E8606A" w:rsidRDefault="00C46E60" w:rsidP="00710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E309BE8" w14:textId="75A48831" w:rsidR="00BC6240" w:rsidRPr="00BC6240" w:rsidRDefault="00411A21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BC6240">
        <w:rPr>
          <w:rFonts w:ascii="Angsana New" w:hAnsi="Angsana New" w:hint="cs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</w:t>
      </w:r>
      <w:r w:rsidR="00F0220E" w:rsidRPr="00BC6240">
        <w:rPr>
          <w:rFonts w:ascii="Angsana New" w:hAnsi="Angsana New" w:hint="cs"/>
          <w:sz w:val="30"/>
          <w:szCs w:val="30"/>
          <w:cs/>
        </w:rPr>
        <w:t>ที่</w:t>
      </w:r>
      <w:r w:rsidRPr="00BC6240">
        <w:rPr>
          <w:rFonts w:ascii="Angsana New" w:hAnsi="Angsana New" w:hint="cs"/>
          <w:sz w:val="30"/>
          <w:szCs w:val="30"/>
          <w:cs/>
        </w:rPr>
        <w:t xml:space="preserve">รายงาน </w:t>
      </w:r>
      <w:r w:rsidR="00BC6240" w:rsidRPr="00BE135D">
        <w:rPr>
          <w:rFonts w:ascii="Angsana New" w:hAnsi="Angsana New" w:cs="Angsana New" w:hint="cs"/>
          <w:sz w:val="30"/>
          <w:szCs w:val="30"/>
          <w:cs/>
        </w:rPr>
        <w:t>ยกเว้น</w:t>
      </w:r>
      <w:r w:rsidR="00BE135D" w:rsidRPr="00BE135D">
        <w:rPr>
          <w:rFonts w:ascii="Angsana New" w:hAnsi="Angsana New" w:cs="Angsana New" w:hint="cs"/>
          <w:sz w:val="30"/>
          <w:szCs w:val="30"/>
          <w:cs/>
        </w:rPr>
        <w:t>ที่ได้กล่าวไว้ใน</w:t>
      </w:r>
      <w:r w:rsidR="00BC6240" w:rsidRPr="00BC6240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หมายเหตุประกอบงบการเงินข้อ</w:t>
      </w:r>
      <w:r w:rsidR="00BC6240" w:rsidRPr="00BC6240">
        <w:rPr>
          <w:rFonts w:ascii="Angsana New" w:hAnsi="Angsana New" w:cs="Angsana New"/>
          <w:sz w:val="30"/>
          <w:szCs w:val="30"/>
        </w:rPr>
        <w:t xml:space="preserve"> </w:t>
      </w:r>
      <w:r w:rsidR="008852A1" w:rsidRPr="008852A1">
        <w:rPr>
          <w:rFonts w:ascii="Angsana New" w:hAnsi="Angsana New" w:cs="Angsana New"/>
          <w:sz w:val="30"/>
          <w:szCs w:val="30"/>
        </w:rPr>
        <w:t>3</w:t>
      </w:r>
    </w:p>
    <w:p w14:paraId="19D9EA5A" w14:textId="77777777" w:rsidR="005E30EE" w:rsidRPr="00E8606A" w:rsidRDefault="005E30EE" w:rsidP="00710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80034B8" w14:textId="77777777" w:rsidR="003F6E5B" w:rsidRPr="00BC6240" w:rsidRDefault="004536E9" w:rsidP="0021499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BC624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1AF34F43" w14:textId="77777777" w:rsidR="00AB6DB0" w:rsidRPr="00E8606A" w:rsidRDefault="00AB6DB0" w:rsidP="00710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3347DB5" w14:textId="77777777" w:rsidR="003F6E5B" w:rsidRPr="00BC6240" w:rsidRDefault="003F6E5B" w:rsidP="00AB6DB0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cs/>
        </w:rPr>
      </w:pPr>
      <w:r w:rsidRPr="00BC6240">
        <w:rPr>
          <w:rFonts w:ascii="Angsana New" w:hAnsi="Angsana New" w:hint="cs"/>
          <w:sz w:val="30"/>
          <w:szCs w:val="30"/>
          <w:cs/>
        </w:rPr>
        <w:t>งบการเงิน</w:t>
      </w:r>
      <w:r w:rsidR="004536E9" w:rsidRPr="00BC6240">
        <w:rPr>
          <w:rFonts w:ascii="Angsana New" w:hAnsi="Angsana New" w:hint="cs"/>
          <w:sz w:val="30"/>
          <w:szCs w:val="30"/>
          <w:cs/>
        </w:rPr>
        <w:t>รวม</w:t>
      </w:r>
      <w:r w:rsidRPr="00BC6240">
        <w:rPr>
          <w:rFonts w:ascii="Angsana New" w:hAnsi="Angsana New" w:hint="cs"/>
          <w:sz w:val="30"/>
          <w:szCs w:val="30"/>
          <w:cs/>
        </w:rPr>
        <w:t>ประกอบด้วยงบการเงินของบริษัท</w:t>
      </w:r>
      <w:r w:rsidR="004536E9" w:rsidRPr="00BC6240">
        <w:rPr>
          <w:rFonts w:ascii="Angsana New" w:hAnsi="Angsana New" w:hint="cs"/>
          <w:sz w:val="30"/>
          <w:szCs w:val="30"/>
          <w:cs/>
        </w:rPr>
        <w:t xml:space="preserve">และบริษัทย่อย (รวมกันเรียกว่า “กลุ่มบริษัท”) </w:t>
      </w:r>
      <w:r w:rsidRPr="00BC6240">
        <w:rPr>
          <w:rFonts w:ascii="Angsana New" w:hAnsi="Angsana New" w:hint="cs"/>
          <w:sz w:val="30"/>
          <w:szCs w:val="30"/>
          <w:cs/>
        </w:rPr>
        <w:t>และ</w:t>
      </w:r>
      <w:r w:rsidR="008E4C73" w:rsidRPr="00BC6240">
        <w:rPr>
          <w:rFonts w:ascii="Angsana New" w:hAnsi="Angsana New" w:hint="cs"/>
          <w:sz w:val="30"/>
          <w:szCs w:val="30"/>
          <w:cs/>
        </w:rPr>
        <w:t>ส่วนได้เสียของ</w:t>
      </w:r>
      <w:r w:rsidR="004536E9" w:rsidRPr="00BC6240">
        <w:rPr>
          <w:rFonts w:ascii="Angsana New" w:hAnsi="Angsana New" w:hint="cs"/>
          <w:sz w:val="30"/>
          <w:szCs w:val="30"/>
          <w:cs/>
        </w:rPr>
        <w:t>กลุ่ม</w:t>
      </w:r>
      <w:r w:rsidR="008E4C73" w:rsidRPr="00BC6240">
        <w:rPr>
          <w:rFonts w:ascii="Angsana New" w:hAnsi="Angsana New" w:hint="cs"/>
          <w:sz w:val="30"/>
          <w:szCs w:val="30"/>
          <w:cs/>
        </w:rPr>
        <w:t>บริษัทใน</w:t>
      </w:r>
      <w:r w:rsidRPr="00BC6240">
        <w:rPr>
          <w:rFonts w:ascii="Angsana New" w:hAnsi="Angsana New" w:hint="cs"/>
          <w:sz w:val="30"/>
          <w:szCs w:val="30"/>
          <w:cs/>
        </w:rPr>
        <w:t>การ</w:t>
      </w:r>
      <w:r w:rsidR="005E30EE" w:rsidRPr="00BC6240">
        <w:rPr>
          <w:rFonts w:ascii="Angsana New" w:hAnsi="Angsana New" w:hint="cs"/>
          <w:sz w:val="30"/>
          <w:szCs w:val="30"/>
          <w:cs/>
        </w:rPr>
        <w:t>ร่วมค้า</w:t>
      </w:r>
    </w:p>
    <w:p w14:paraId="0FC73D5B" w14:textId="77777777" w:rsidR="003F6E5B" w:rsidRPr="00E8606A" w:rsidRDefault="003F6E5B" w:rsidP="00710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989932A" w14:textId="77777777" w:rsidR="006C1CA3" w:rsidRPr="00BC6240" w:rsidRDefault="006C1CA3" w:rsidP="006C1CA3">
      <w:pPr>
        <w:pStyle w:val="BodyText2"/>
        <w:spacing w:line="240" w:lineRule="atLeast"/>
        <w:ind w:left="540" w:right="47" w:firstLine="0"/>
        <w:rPr>
          <w:rFonts w:ascii="Angsana New" w:hAnsi="Angsana New"/>
          <w:i/>
          <w:iCs/>
          <w:sz w:val="30"/>
          <w:szCs w:val="30"/>
        </w:rPr>
      </w:pPr>
      <w:r w:rsidRPr="00BC6240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5DDFB18F" w14:textId="77777777" w:rsidR="006C1CA3" w:rsidRPr="00E8606A" w:rsidRDefault="006C1CA3" w:rsidP="00710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9ABAC17" w14:textId="77777777" w:rsidR="006C1CA3" w:rsidRPr="00BC6240" w:rsidRDefault="006C1CA3" w:rsidP="006C1CA3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BC6240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BC624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C6240">
        <w:rPr>
          <w:rFonts w:ascii="Angsana New" w:hAnsi="Angsana New"/>
          <w:sz w:val="30"/>
          <w:szCs w:val="30"/>
          <w:cs/>
        </w:rPr>
        <w:t xml:space="preserve">  การควบคุมเกิดขึ้นเมื่อ</w:t>
      </w:r>
      <w:r w:rsidRPr="00BC6240">
        <w:rPr>
          <w:rFonts w:ascii="Angsana New" w:hAnsi="Angsana New" w:hint="cs"/>
          <w:sz w:val="30"/>
          <w:szCs w:val="30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BC6240">
        <w:rPr>
          <w:rFonts w:ascii="Angsana New" w:hAnsi="Angsana New"/>
          <w:sz w:val="30"/>
          <w:szCs w:val="30"/>
          <w:cs/>
        </w:rPr>
        <w:t xml:space="preserve">  งบการเงินของบริษัทย่อยได้รวมอยู่ในงบการเงินรวม </w:t>
      </w:r>
      <w:r w:rsidR="00651B89" w:rsidRPr="00BC6240">
        <w:rPr>
          <w:rFonts w:ascii="Angsana New" w:hAnsi="Angsana New"/>
          <w:sz w:val="30"/>
          <w:szCs w:val="30"/>
          <w:cs/>
        </w:rPr>
        <w:br/>
      </w:r>
      <w:r w:rsidRPr="00BC6240">
        <w:rPr>
          <w:rFonts w:ascii="Angsana New" w:hAnsi="Angsana New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14:paraId="79F5D2D5" w14:textId="77777777" w:rsidR="00651B89" w:rsidRPr="00E8606A" w:rsidRDefault="00651B89" w:rsidP="00710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6A62578" w14:textId="77777777" w:rsidR="00651B89" w:rsidRPr="00BC6240" w:rsidRDefault="00651B89" w:rsidP="00651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  <w:cs/>
        </w:rPr>
      </w:pPr>
      <w:r w:rsidRPr="00BC6240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การสูญเสีย</w:t>
      </w:r>
      <w:r w:rsidRPr="00BC6240">
        <w:rPr>
          <w:rFonts w:ascii="Angsana New" w:hAnsi="Angsana New" w:cs="Angsana New" w:hint="cs"/>
          <w:i/>
          <w:iCs/>
          <w:sz w:val="30"/>
          <w:szCs w:val="30"/>
          <w:cs/>
        </w:rPr>
        <w:t>การ</w:t>
      </w:r>
      <w:r w:rsidRPr="00BC6240">
        <w:rPr>
          <w:rFonts w:ascii="Angsana New" w:hAnsi="Angsana New" w:cs="Angsana New"/>
          <w:i/>
          <w:iCs/>
          <w:sz w:val="30"/>
          <w:szCs w:val="30"/>
          <w:cs/>
        </w:rPr>
        <w:t>ควบคุม</w:t>
      </w:r>
    </w:p>
    <w:p w14:paraId="0EF8629C" w14:textId="77777777" w:rsidR="00651B89" w:rsidRPr="00F605CE" w:rsidRDefault="00651B89" w:rsidP="00F605CE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9EBB15E" w14:textId="77777777" w:rsidR="00651B89" w:rsidRPr="00BC6240" w:rsidRDefault="00651B89" w:rsidP="00651B89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BC6240">
        <w:rPr>
          <w:rFonts w:ascii="Angsana New" w:hAnsi="Angsana New"/>
          <w:sz w:val="30"/>
          <w:szCs w:val="30"/>
          <w:cs/>
        </w:rPr>
        <w:t>เมื่อ</w:t>
      </w:r>
      <w:r w:rsidRPr="00BC624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C6240">
        <w:rPr>
          <w:rFonts w:ascii="Angsana New" w:hAnsi="Angsana New"/>
          <w:sz w:val="30"/>
          <w:szCs w:val="30"/>
          <w:cs/>
        </w:rPr>
        <w:t>สูญเสีย</w:t>
      </w:r>
      <w:r w:rsidRPr="00BC6240">
        <w:rPr>
          <w:rFonts w:ascii="Angsana New" w:hAnsi="Angsana New" w:hint="cs"/>
          <w:sz w:val="30"/>
          <w:szCs w:val="30"/>
          <w:cs/>
        </w:rPr>
        <w:t xml:space="preserve">การควบคุมในบริษัทย่อย </w:t>
      </w:r>
      <w:r w:rsidRPr="00BC6240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กลุ่มบริษัทตัดรายการสินทรัพย์และหนี้สินของบริษัทย่อย</w:t>
      </w:r>
      <w:r w:rsidRPr="00BC6240">
        <w:rPr>
          <w:rFonts w:ascii="Angsana New" w:hAnsi="Angsana New" w:hint="cs"/>
          <w:sz w:val="30"/>
          <w:szCs w:val="30"/>
          <w:cs/>
        </w:rPr>
        <w:t>นั้นออก</w:t>
      </w:r>
      <w:r w:rsidRPr="00BC6240">
        <w:rPr>
          <w:rFonts w:ascii="Angsana New" w:hAnsi="Angsana New"/>
          <w:sz w:val="30"/>
          <w:szCs w:val="30"/>
          <w:cs/>
        </w:rPr>
        <w:t xml:space="preserve"> </w:t>
      </w:r>
      <w:r w:rsidRPr="00BC6240">
        <w:rPr>
          <w:rFonts w:ascii="Angsana New" w:hAnsi="Angsana New" w:hint="cs"/>
          <w:sz w:val="30"/>
          <w:szCs w:val="30"/>
          <w:cs/>
        </w:rPr>
        <w:t>รวมถึง</w:t>
      </w:r>
      <w:r w:rsidRPr="00BC6240">
        <w:rPr>
          <w:rFonts w:ascii="Angsana New" w:hAnsi="Angsana New"/>
          <w:sz w:val="30"/>
          <w:szCs w:val="30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Pr="00BC6240">
        <w:rPr>
          <w:rFonts w:ascii="Angsana New" w:hAnsi="Angsana New"/>
          <w:sz w:val="30"/>
          <w:szCs w:val="30"/>
          <w:cs/>
        </w:rPr>
        <w:br/>
        <w:t>กำไรหรือขาดทุนที่เกิดขึ้นจากการสูญเสีย</w:t>
      </w:r>
      <w:r w:rsidRPr="00BC6240">
        <w:rPr>
          <w:rFonts w:ascii="Angsana New" w:hAnsi="Angsana New" w:hint="cs"/>
          <w:sz w:val="30"/>
          <w:szCs w:val="30"/>
          <w:cs/>
        </w:rPr>
        <w:t>การ</w:t>
      </w:r>
      <w:r w:rsidRPr="00BC6240">
        <w:rPr>
          <w:rFonts w:ascii="Angsana New" w:hAnsi="Angsana New"/>
          <w:sz w:val="30"/>
          <w:szCs w:val="30"/>
          <w:cs/>
        </w:rPr>
        <w:t>ควบคุมในบริษัทย่อยรับรู้ในกำไรหรือขาดทุน ส่วนได้เสียใน</w:t>
      </w:r>
      <w:r w:rsidRPr="00BC6240">
        <w:rPr>
          <w:rFonts w:ascii="Angsana New" w:hAnsi="Angsana New"/>
          <w:sz w:val="30"/>
          <w:szCs w:val="30"/>
          <w:cs/>
        </w:rPr>
        <w:br/>
        <w:t>บริษัทย่อยเดิมที่ยังคงเหลืออยู่ให้วัดมูลค่าด้วยมูลค่ายุติธรรม ณ วันที่สูญเสีย</w:t>
      </w:r>
      <w:r w:rsidRPr="00BC6240">
        <w:rPr>
          <w:rFonts w:ascii="Angsana New" w:hAnsi="Angsana New" w:hint="cs"/>
          <w:sz w:val="30"/>
          <w:szCs w:val="30"/>
          <w:cs/>
        </w:rPr>
        <w:t>การ</w:t>
      </w:r>
      <w:r w:rsidRPr="00BC6240">
        <w:rPr>
          <w:rFonts w:ascii="Angsana New" w:hAnsi="Angsana New"/>
          <w:sz w:val="30"/>
          <w:szCs w:val="30"/>
          <w:cs/>
        </w:rPr>
        <w:t>ควบคุม</w:t>
      </w:r>
    </w:p>
    <w:p w14:paraId="120053EB" w14:textId="77777777" w:rsidR="006C1CA3" w:rsidRPr="00F605CE" w:rsidRDefault="006C1CA3" w:rsidP="00F605CE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1A02002" w14:textId="77777777" w:rsidR="00152E97" w:rsidRPr="008E57A9" w:rsidRDefault="00B21A4E" w:rsidP="00152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  <w:cs/>
        </w:rPr>
      </w:pPr>
      <w:r w:rsidRPr="008E57A9">
        <w:rPr>
          <w:rFonts w:ascii="Angsana New" w:hAnsi="Angsana New" w:cs="Angsana New"/>
          <w:i/>
          <w:iCs/>
          <w:sz w:val="30"/>
          <w:szCs w:val="30"/>
          <w:cs/>
        </w:rPr>
        <w:t>การร่วมค้า</w:t>
      </w:r>
    </w:p>
    <w:p w14:paraId="66F8CB0F" w14:textId="77777777" w:rsidR="00152E97" w:rsidRPr="00F605CE" w:rsidRDefault="00152E97" w:rsidP="00F605CE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7192F296" w14:textId="77777777" w:rsidR="00152E97" w:rsidRDefault="00BD6D94" w:rsidP="00152E97">
      <w:pPr>
        <w:pStyle w:val="BodyText"/>
        <w:spacing w:after="0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E57A9">
        <w:rPr>
          <w:rFonts w:ascii="Angsana New" w:hAnsi="Angsana New" w:cs="Angsana New"/>
          <w:spacing w:val="-4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ร่วมกันในสินทรัพย์และภาระผูกพันร่วมกันในหนี้สินที่เกี่ยวข้องกับการร่วมการงานนั้น</w:t>
      </w:r>
    </w:p>
    <w:p w14:paraId="2D71532A" w14:textId="77777777" w:rsidR="008059ED" w:rsidRPr="00F605CE" w:rsidRDefault="008059ED" w:rsidP="00F605CE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B62F979" w14:textId="77777777" w:rsidR="00F605CE" w:rsidRDefault="00152E97" w:rsidP="00651B8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E57A9">
        <w:rPr>
          <w:rFonts w:ascii="Angsana New" w:hAnsi="Angsana New" w:cs="Angsana New"/>
          <w:sz w:val="30"/>
          <w:szCs w:val="30"/>
          <w:cs/>
        </w:rPr>
        <w:t>ส่วนได้เสียในการร่วมค้าบันทึกบัญชีตามวิธีส่วนได้เสีย</w:t>
      </w:r>
      <w:r w:rsidRPr="008E57A9">
        <w:rPr>
          <w:rFonts w:ascii="Angsana New" w:hAnsi="Angsana New" w:cs="Angsana New"/>
          <w:sz w:val="30"/>
          <w:szCs w:val="30"/>
        </w:rPr>
        <w:t xml:space="preserve"> </w:t>
      </w:r>
      <w:r w:rsidRPr="008E57A9">
        <w:rPr>
          <w:rFonts w:ascii="Angsana New" w:hAnsi="Angsana New" w:cs="Angsana New"/>
          <w:sz w:val="30"/>
          <w:szCs w:val="30"/>
          <w:cs/>
        </w:rPr>
        <w:t>โดยรับรู้รายการเมื่อเริ่มแรกด้วยราคาทุนซึ่งรวมถึงต้นทุน</w:t>
      </w:r>
      <w:r w:rsidRPr="008E57A9">
        <w:rPr>
          <w:rFonts w:ascii="Angsana New" w:hAnsi="Angsana New" w:cs="Angsana New"/>
          <w:spacing w:val="-2"/>
          <w:sz w:val="30"/>
          <w:szCs w:val="30"/>
          <w:cs/>
        </w:rPr>
        <w:t>การทำรายการ ภายหลังการรับรู้รายการเริ่มแรก ส่วนแบ่งกำไรหรือขาดทุนและกำไรขาดทุนเบ็ดเสร็จอื่นของ</w:t>
      </w:r>
      <w:r w:rsidR="00B21A4E" w:rsidRPr="008E57A9">
        <w:rPr>
          <w:rFonts w:ascii="Angsana New" w:hAnsi="Angsana New" w:cs="Angsana New"/>
          <w:spacing w:val="-2"/>
          <w:sz w:val="30"/>
          <w:szCs w:val="30"/>
        </w:rPr>
        <w:br/>
      </w:r>
      <w:r w:rsidRPr="008E57A9">
        <w:rPr>
          <w:rFonts w:ascii="Angsana New" w:hAnsi="Angsana New" w:cs="Angsana New"/>
          <w:spacing w:val="-2"/>
          <w:sz w:val="30"/>
          <w:szCs w:val="30"/>
          <w:cs/>
        </w:rPr>
        <w:t>เงินลงทุน</w:t>
      </w:r>
      <w:r w:rsidRPr="008E57A9">
        <w:rPr>
          <w:rFonts w:ascii="Angsana New" w:hAnsi="Angsana New" w:cs="Angsana New"/>
          <w:sz w:val="30"/>
          <w:szCs w:val="30"/>
          <w:cs/>
        </w:rPr>
        <w:t>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</w:t>
      </w:r>
      <w:r w:rsidR="00B21A4E" w:rsidRPr="008E57A9">
        <w:rPr>
          <w:rFonts w:ascii="Angsana New" w:hAnsi="Angsana New" w:cs="Angsana New"/>
          <w:sz w:val="30"/>
          <w:szCs w:val="30"/>
        </w:rPr>
        <w:br/>
      </w:r>
      <w:r w:rsidRPr="008E57A9">
        <w:rPr>
          <w:rFonts w:ascii="Angsana New" w:hAnsi="Angsana New" w:cs="Angsana New"/>
          <w:sz w:val="30"/>
          <w:szCs w:val="30"/>
          <w:cs/>
        </w:rPr>
        <w:t>การควบคุมร่วม</w:t>
      </w:r>
    </w:p>
    <w:p w14:paraId="6F9030AC" w14:textId="5E6247A2" w:rsidR="00152E97" w:rsidRPr="00F605CE" w:rsidRDefault="00152E97" w:rsidP="00F605CE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28"/>
          <w:szCs w:val="28"/>
          <w:lang w:val="en-US"/>
        </w:rPr>
      </w:pPr>
      <w:r w:rsidRPr="00F605CE">
        <w:rPr>
          <w:rFonts w:ascii="Angsana New" w:hAnsi="Angsana New"/>
          <w:sz w:val="28"/>
          <w:szCs w:val="28"/>
          <w:lang w:val="en-US"/>
        </w:rPr>
        <w:t xml:space="preserve"> </w:t>
      </w:r>
    </w:p>
    <w:p w14:paraId="09A81C17" w14:textId="77777777" w:rsidR="00152E97" w:rsidRPr="00356586" w:rsidRDefault="00152E97" w:rsidP="00152E97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/>
          <w:i/>
          <w:iCs/>
          <w:sz w:val="30"/>
          <w:szCs w:val="30"/>
        </w:rPr>
      </w:pPr>
      <w:r w:rsidRPr="00356586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14:paraId="114A5D86" w14:textId="77777777" w:rsidR="00152E97" w:rsidRPr="00F605CE" w:rsidRDefault="00152E97" w:rsidP="00F605CE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CF295E0" w14:textId="77777777" w:rsidR="00152E97" w:rsidRPr="00356586" w:rsidRDefault="00152E97" w:rsidP="00152E9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356586">
        <w:rPr>
          <w:rFonts w:ascii="Angsana New" w:hAnsi="Angsana New"/>
          <w:spacing w:val="-2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</w:t>
      </w:r>
      <w:r w:rsidR="00AF68A6" w:rsidRPr="00356586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356586">
        <w:rPr>
          <w:rFonts w:ascii="Angsana New" w:hAnsi="Angsana New"/>
          <w:spacing w:val="-2"/>
          <w:sz w:val="30"/>
          <w:szCs w:val="30"/>
          <w:cs/>
        </w:rPr>
        <w:t>ซึ่งเป็นผลมาจาก</w:t>
      </w:r>
      <w:r w:rsidRPr="00356586">
        <w:rPr>
          <w:rFonts w:ascii="Angsana New" w:hAnsi="Angsana New"/>
          <w:spacing w:val="-4"/>
          <w:sz w:val="30"/>
          <w:szCs w:val="30"/>
          <w:cs/>
        </w:rPr>
        <w:t>รายการระหว่างกิจการในกลุ่ม</w:t>
      </w:r>
      <w:r w:rsidR="00AF68A6" w:rsidRPr="00356586">
        <w:rPr>
          <w:rFonts w:ascii="Angsana New" w:hAnsi="Angsana New"/>
          <w:spacing w:val="-4"/>
          <w:sz w:val="30"/>
          <w:szCs w:val="30"/>
          <w:cs/>
          <w:lang w:val="en-US"/>
        </w:rPr>
        <w:t>บริษัท</w:t>
      </w:r>
      <w:r w:rsidRPr="00356586">
        <w:rPr>
          <w:rFonts w:ascii="Angsana New" w:hAnsi="Angsana New"/>
          <w:spacing w:val="-4"/>
          <w:sz w:val="30"/>
          <w:szCs w:val="30"/>
          <w:cs/>
        </w:rPr>
        <w:t>ถูก</w:t>
      </w:r>
      <w:r w:rsidR="00651B89" w:rsidRPr="00356586">
        <w:rPr>
          <w:rFonts w:ascii="Angsana New" w:hAnsi="Angsana New"/>
          <w:spacing w:val="-4"/>
          <w:sz w:val="30"/>
          <w:szCs w:val="30"/>
          <w:cs/>
        </w:rPr>
        <w:t>ตัดรายการในการจัดทำงบการเงินรวม</w:t>
      </w:r>
      <w:r w:rsidRPr="00356586">
        <w:rPr>
          <w:rFonts w:ascii="Angsana New" w:hAnsi="Angsana New"/>
          <w:spacing w:val="-4"/>
          <w:sz w:val="30"/>
          <w:szCs w:val="30"/>
          <w:cs/>
        </w:rPr>
        <w:t xml:space="preserve"> กำไรที่ยังไม่เกิดขึ้นจริงซึ่งเป็นผลมาจาก</w:t>
      </w:r>
      <w:r w:rsidRPr="00356586">
        <w:rPr>
          <w:rFonts w:ascii="Angsana New" w:hAnsi="Angsana New"/>
          <w:sz w:val="30"/>
          <w:szCs w:val="30"/>
          <w:cs/>
        </w:rPr>
        <w:t>รายการกับ</w:t>
      </w:r>
      <w:r w:rsidR="00651B89" w:rsidRPr="00356586">
        <w:rPr>
          <w:rFonts w:ascii="Angsana New" w:hAnsi="Angsana New"/>
          <w:sz w:val="30"/>
          <w:szCs w:val="30"/>
          <w:cs/>
        </w:rPr>
        <w:t>การร่วมค้า</w:t>
      </w:r>
      <w:r w:rsidRPr="00356586">
        <w:rPr>
          <w:rFonts w:ascii="Angsana New" w:hAnsi="Angsana New"/>
          <w:sz w:val="30"/>
          <w:szCs w:val="30"/>
          <w:cs/>
        </w:rPr>
        <w:t>ถูกตัดรายการกับเงินลงทุนเท่าที่กลุ่มบริษัทมีส่วน</w:t>
      </w:r>
      <w:r w:rsidR="00651B89" w:rsidRPr="00356586">
        <w:rPr>
          <w:rFonts w:ascii="Angsana New" w:hAnsi="Angsana New"/>
          <w:sz w:val="30"/>
          <w:szCs w:val="30"/>
          <w:cs/>
        </w:rPr>
        <w:t xml:space="preserve">ได้เสียในกิจการที่ถูกลงทุนนั้น </w:t>
      </w:r>
      <w:r w:rsidRPr="00356586">
        <w:rPr>
          <w:rFonts w:ascii="Angsana New" w:hAnsi="Angsana New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356586">
        <w:rPr>
          <w:rFonts w:ascii="Angsana New" w:eastAsia="EucrosiaUPCBold" w:hAnsi="Angsana New"/>
          <w:sz w:val="30"/>
          <w:szCs w:val="30"/>
          <w:cs/>
        </w:rPr>
        <w:t>เมื่อไม่มีหลักฐานการด้อยค่าเกิดขึ้น</w:t>
      </w:r>
    </w:p>
    <w:p w14:paraId="316C950F" w14:textId="77777777" w:rsidR="00DE5D0C" w:rsidRPr="00F605CE" w:rsidRDefault="00DE5D0C" w:rsidP="00F605CE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2D9F1C78" w14:textId="77777777" w:rsidR="00325776" w:rsidRPr="0048553C" w:rsidRDefault="00325776" w:rsidP="0044451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th-TH"/>
        </w:rPr>
      </w:pPr>
      <w:r w:rsidRPr="0048553C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เงินลงทุนในบริษัทย่อยและการร่วมค้า</w:t>
      </w:r>
    </w:p>
    <w:p w14:paraId="4C13EE07" w14:textId="77777777" w:rsidR="00325776" w:rsidRPr="00F605CE" w:rsidRDefault="00325776" w:rsidP="00F605CE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39F527E" w14:textId="6E6FE347" w:rsidR="00325776" w:rsidRPr="0048553C" w:rsidRDefault="00325776" w:rsidP="002454A1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48553C">
        <w:rPr>
          <w:rFonts w:ascii="Angsana New" w:hAnsi="Angsana New" w:hint="cs"/>
          <w:spacing w:val="-2"/>
          <w:sz w:val="30"/>
          <w:szCs w:val="30"/>
          <w:cs/>
          <w:lang w:val="en-US"/>
        </w:rPr>
        <w:t>เงินลงทุนในบริษัทย่อยและการร่วมค้าในงบการเงินเฉพาะกิจการของบริษัท วัดมูลค่าด้วยราคาทุนหักค่าเผื่อ</w:t>
      </w:r>
      <w:r w:rsidRPr="0048553C">
        <w:rPr>
          <w:rFonts w:ascii="Angsana New" w:hAnsi="Angsana New"/>
          <w:spacing w:val="-2"/>
          <w:sz w:val="30"/>
          <w:szCs w:val="30"/>
          <w:cs/>
          <w:lang w:val="en-US"/>
        </w:rPr>
        <w:br/>
      </w:r>
      <w:r w:rsidRPr="0048553C">
        <w:rPr>
          <w:rFonts w:ascii="Angsana New" w:hAnsi="Angsana New" w:hint="cs"/>
          <w:spacing w:val="-2"/>
          <w:sz w:val="30"/>
          <w:szCs w:val="30"/>
          <w:cs/>
          <w:lang w:val="en-US"/>
        </w:rPr>
        <w:t>การด้อยค่า</w:t>
      </w:r>
    </w:p>
    <w:p w14:paraId="022C7E59" w14:textId="77777777" w:rsidR="00325776" w:rsidRPr="00F605CE" w:rsidRDefault="00325776" w:rsidP="00325776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FF7D63F" w14:textId="77777777" w:rsidR="00325776" w:rsidRPr="0048553C" w:rsidRDefault="00325776" w:rsidP="00325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48553C">
        <w:rPr>
          <w:rFonts w:ascii="Angsana New" w:hAnsi="Angsana New" w:cs="Angsana New"/>
          <w:i/>
          <w:iCs/>
          <w:sz w:val="30"/>
          <w:szCs w:val="30"/>
          <w:cs/>
        </w:rPr>
        <w:t>การจำหน่ายเงินลงทุนในงบการเงินเฉพาะกิจการ</w:t>
      </w:r>
    </w:p>
    <w:p w14:paraId="61E33EC0" w14:textId="77777777" w:rsidR="00325776" w:rsidRPr="0048553C" w:rsidRDefault="00325776" w:rsidP="00325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65EB3313" w14:textId="77777777" w:rsidR="00325776" w:rsidRPr="0048553C" w:rsidRDefault="00325776" w:rsidP="00325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8553C">
        <w:rPr>
          <w:rFonts w:ascii="Angsana New" w:hAnsi="Angsana New" w:cs="Angsana New"/>
          <w:sz w:val="30"/>
          <w:szCs w:val="30"/>
          <w:cs/>
        </w:rPr>
        <w:t>เมื่อมีการจำหน่ายเงินลงทุน</w:t>
      </w:r>
      <w:r w:rsidRPr="0048553C">
        <w:rPr>
          <w:rFonts w:ascii="Angsana New" w:hAnsi="Angsana New" w:cs="Angsana New"/>
          <w:sz w:val="30"/>
          <w:szCs w:val="30"/>
        </w:rPr>
        <w:t xml:space="preserve"> </w:t>
      </w:r>
      <w:r w:rsidRPr="0048553C">
        <w:rPr>
          <w:rFonts w:ascii="Angsana New" w:hAnsi="Angsana New" w:cs="Angsana New"/>
          <w:sz w:val="30"/>
          <w:szCs w:val="30"/>
          <w:cs/>
        </w:rPr>
        <w:t>ผลต่างระหว่างจำนวนเงินสุทธิที่ได้รับและมูลค่าตามบัญชีจะถูกบันทึก</w:t>
      </w:r>
      <w:r w:rsidRPr="00FB0362">
        <w:rPr>
          <w:rFonts w:ascii="Angsana New" w:hAnsi="Angsana New" w:cs="Angsana New"/>
          <w:sz w:val="30"/>
          <w:szCs w:val="30"/>
          <w:cs/>
        </w:rPr>
        <w:t>ในกำไร</w:t>
      </w:r>
      <w:r w:rsidRPr="00FB0362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48553C">
        <w:rPr>
          <w:rFonts w:ascii="Angsana New" w:hAnsi="Angsana New" w:cs="Angsana New"/>
          <w:sz w:val="30"/>
          <w:szCs w:val="30"/>
          <w:cs/>
        </w:rPr>
        <w:t>ขาดทุน</w:t>
      </w:r>
    </w:p>
    <w:p w14:paraId="7E60FFC0" w14:textId="2FCA48AE" w:rsidR="00325776" w:rsidRPr="00D351B3" w:rsidRDefault="00325776" w:rsidP="00325776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48553C">
        <w:rPr>
          <w:rFonts w:ascii="Angsana New" w:hAnsi="Angsana New"/>
          <w:sz w:val="30"/>
          <w:szCs w:val="30"/>
          <w:cs/>
        </w:rPr>
        <w:lastRenderedPageBreak/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</w:t>
      </w:r>
      <w:r w:rsidR="008E2973">
        <w:rPr>
          <w:rFonts w:ascii="Angsana New" w:hAnsi="Angsana New"/>
          <w:sz w:val="30"/>
          <w:szCs w:val="30"/>
          <w:cs/>
        </w:rPr>
        <w:br/>
      </w:r>
      <w:r w:rsidRPr="0048553C">
        <w:rPr>
          <w:rFonts w:ascii="Angsana New" w:hAnsi="Angsana New"/>
          <w:sz w:val="30"/>
          <w:szCs w:val="30"/>
          <w:cs/>
        </w:rPr>
        <w:t>เงินลงทุนที่ยังถืออยู่ใช้วิธี</w:t>
      </w:r>
      <w:r w:rsidRPr="0048553C">
        <w:rPr>
          <w:rFonts w:ascii="Angsana New" w:hAnsi="Angsana New" w:hint="cs"/>
          <w:sz w:val="30"/>
          <w:szCs w:val="30"/>
          <w:cs/>
        </w:rPr>
        <w:t>ถัวเฉลี่ยถ่วงน้ำหนัก</w:t>
      </w:r>
      <w:r w:rsidR="00D351B3" w:rsidRPr="00D351B3">
        <w:rPr>
          <w:rFonts w:ascii="Angsana New" w:hAnsi="Angsana New"/>
          <w:sz w:val="30"/>
          <w:szCs w:val="30"/>
        </w:rPr>
        <w:t xml:space="preserve"> </w:t>
      </w:r>
      <w:r w:rsidR="00D351B3" w:rsidRPr="00D351B3">
        <w:rPr>
          <w:rFonts w:ascii="Angsana New" w:hAnsi="Angsana New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14:paraId="6A40540C" w14:textId="77777777" w:rsidR="00325776" w:rsidRDefault="00325776" w:rsidP="00325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th-TH"/>
        </w:rPr>
      </w:pPr>
    </w:p>
    <w:p w14:paraId="40E52E65" w14:textId="77777777" w:rsidR="00D80AAE" w:rsidRPr="00356586" w:rsidRDefault="00D80AAE" w:rsidP="0044451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356586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เงินตราต่างประเทศ</w:t>
      </w:r>
    </w:p>
    <w:p w14:paraId="3331B0F5" w14:textId="77777777" w:rsidR="00D80AAE" w:rsidRPr="00356586" w:rsidRDefault="00D80AAE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45E7FCC" w14:textId="77777777" w:rsidR="00D169EF" w:rsidRPr="00356586" w:rsidRDefault="00D169E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35658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รายการบัญชีที่เป็นเงินตราต่างประเทศ</w:t>
      </w:r>
    </w:p>
    <w:p w14:paraId="085971F4" w14:textId="77777777" w:rsidR="00D921E4" w:rsidRPr="00356586" w:rsidRDefault="00D921E4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A7563FF" w14:textId="77777777" w:rsidR="00D80AAE" w:rsidRPr="00356586" w:rsidRDefault="00D23474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356586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</w:t>
      </w:r>
      <w:r w:rsidR="007B3D8E" w:rsidRPr="00356586">
        <w:rPr>
          <w:rFonts w:ascii="Angsana New" w:hAnsi="Angsana New"/>
          <w:sz w:val="30"/>
          <w:szCs w:val="30"/>
          <w:cs/>
        </w:rPr>
        <w:t>สกุล</w:t>
      </w:r>
      <w:r w:rsidRPr="00356586">
        <w:rPr>
          <w:rFonts w:ascii="Angsana New" w:hAnsi="Angsana New"/>
          <w:sz w:val="30"/>
          <w:szCs w:val="30"/>
          <w:cs/>
        </w:rPr>
        <w:t>เงิน</w:t>
      </w:r>
      <w:r w:rsidR="007B3D8E" w:rsidRPr="00356586">
        <w:rPr>
          <w:rFonts w:ascii="Angsana New" w:hAnsi="Angsana New"/>
          <w:sz w:val="30"/>
          <w:szCs w:val="30"/>
          <w:cs/>
        </w:rPr>
        <w:t>ที่ใช้ในการดำเนินงาน</w:t>
      </w:r>
      <w:r w:rsidR="00B21A4E" w:rsidRPr="00356586">
        <w:rPr>
          <w:rFonts w:ascii="Angsana New" w:hAnsi="Angsana New"/>
          <w:sz w:val="30"/>
          <w:szCs w:val="30"/>
          <w:cs/>
          <w:lang w:val="en-US"/>
        </w:rPr>
        <w:t>ของแต่ละบริษัทในกลุ่มบริษัท</w:t>
      </w:r>
      <w:r w:rsidR="0085704D" w:rsidRPr="00356586">
        <w:rPr>
          <w:rFonts w:ascii="Angsana New" w:hAnsi="Angsana New"/>
          <w:sz w:val="30"/>
          <w:szCs w:val="30"/>
          <w:cs/>
        </w:rPr>
        <w:t xml:space="preserve"> </w:t>
      </w:r>
      <w:r w:rsidR="00D169EF" w:rsidRPr="00356586">
        <w:rPr>
          <w:rFonts w:ascii="Angsana New" w:hAnsi="Angsana New"/>
          <w:sz w:val="30"/>
          <w:szCs w:val="30"/>
          <w:cs/>
          <w:lang w:val="en-US"/>
        </w:rPr>
        <w:t>โ</w:t>
      </w:r>
      <w:r w:rsidRPr="00356586">
        <w:rPr>
          <w:rFonts w:ascii="Angsana New" w:hAnsi="Angsana New"/>
          <w:sz w:val="30"/>
          <w:szCs w:val="30"/>
          <w:cs/>
        </w:rPr>
        <w:t>ดยใช้อัตราแลกเปลี่ยน ณ วันที่เกิดรายการ</w:t>
      </w:r>
    </w:p>
    <w:p w14:paraId="348A1CFB" w14:textId="77777777" w:rsidR="00D169EF" w:rsidRPr="00356586" w:rsidRDefault="00D169EF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1869FE0" w14:textId="77777777" w:rsidR="00D23474" w:rsidRPr="00356586" w:rsidRDefault="00D23474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cs/>
        </w:rPr>
      </w:pPr>
      <w:r w:rsidRPr="00356586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</w:t>
      </w:r>
      <w:r w:rsidR="00871D39" w:rsidRPr="00356586">
        <w:rPr>
          <w:rFonts w:ascii="Angsana New" w:hAnsi="Angsana New"/>
          <w:sz w:val="30"/>
          <w:szCs w:val="30"/>
          <w:cs/>
        </w:rPr>
        <w:t xml:space="preserve"> ณ วัน</w:t>
      </w:r>
      <w:r w:rsidRPr="00356586">
        <w:rPr>
          <w:rFonts w:ascii="Angsana New" w:hAnsi="Angsana New"/>
          <w:sz w:val="30"/>
          <w:szCs w:val="30"/>
          <w:cs/>
        </w:rPr>
        <w:t>ที่รายงาน แปลงค่าเป็น</w:t>
      </w:r>
      <w:r w:rsidR="007B3D8E" w:rsidRPr="00356586">
        <w:rPr>
          <w:rFonts w:ascii="Angsana New" w:hAnsi="Angsana New"/>
          <w:sz w:val="30"/>
          <w:szCs w:val="30"/>
          <w:cs/>
        </w:rPr>
        <w:t>สกุลเงินที่ใช้ใน</w:t>
      </w:r>
      <w:r w:rsidR="00651B89" w:rsidRPr="00356586">
        <w:rPr>
          <w:rFonts w:ascii="Angsana New" w:hAnsi="Angsana New"/>
          <w:sz w:val="30"/>
          <w:szCs w:val="30"/>
          <w:cs/>
          <w:lang w:val="en-US"/>
        </w:rPr>
        <w:br/>
      </w:r>
      <w:r w:rsidR="007B3D8E" w:rsidRPr="00356586">
        <w:rPr>
          <w:rFonts w:ascii="Angsana New" w:hAnsi="Angsana New"/>
          <w:sz w:val="30"/>
          <w:szCs w:val="30"/>
          <w:cs/>
        </w:rPr>
        <w:t>การดำเนินงาน</w:t>
      </w:r>
      <w:r w:rsidR="00D169EF" w:rsidRPr="00356586">
        <w:rPr>
          <w:rFonts w:ascii="Angsana New" w:hAnsi="Angsana New"/>
          <w:sz w:val="30"/>
          <w:szCs w:val="30"/>
          <w:cs/>
        </w:rPr>
        <w:t>โดยใช้อัตราแลกเปลี่ยน ณ วันนั้น</w:t>
      </w:r>
    </w:p>
    <w:p w14:paraId="14B03449" w14:textId="77777777" w:rsidR="00856807" w:rsidRPr="00356586" w:rsidRDefault="00856807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6D29B2D" w14:textId="066F5B25" w:rsidR="00D23474" w:rsidRDefault="00D23474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356586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</w:t>
      </w:r>
      <w:r w:rsidR="007B3D8E" w:rsidRPr="00356586">
        <w:rPr>
          <w:rFonts w:ascii="Angsana New" w:hAnsi="Angsana New"/>
          <w:sz w:val="30"/>
          <w:szCs w:val="30"/>
          <w:cs/>
        </w:rPr>
        <w:t>สกุลเงินที่ใช้ในการดำเนินงาน</w:t>
      </w:r>
      <w:r w:rsidRPr="00356586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14:paraId="79085A0D" w14:textId="77777777" w:rsidR="007F23F7" w:rsidRPr="00356586" w:rsidRDefault="007F23F7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1897F234" w14:textId="77777777" w:rsidR="00D169EF" w:rsidRPr="00356586" w:rsidRDefault="008F6ACB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356586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ผลต่างของอัตราแลกเปลี่ยนที่เกิดขึ้นจากการแปลงค่ารับรู้เป็นกำไรหรือขาดทุนในงวดบัญชีนั้น</w:t>
      </w:r>
    </w:p>
    <w:p w14:paraId="18337B1A" w14:textId="77777777" w:rsidR="00AB6DB0" w:rsidRPr="00357FD4" w:rsidRDefault="00AB6DB0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0A064F7E" w14:textId="77777777" w:rsidR="00D169EF" w:rsidRPr="00356586" w:rsidRDefault="00D169EF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356586">
        <w:rPr>
          <w:rFonts w:ascii="Angsana New" w:hAnsi="Angsana New"/>
          <w:i/>
          <w:iCs/>
          <w:sz w:val="30"/>
          <w:szCs w:val="30"/>
          <w:cs/>
        </w:rPr>
        <w:t>หน่วยงานในต่างประเทศ</w:t>
      </w:r>
    </w:p>
    <w:p w14:paraId="2F244D58" w14:textId="77777777" w:rsidR="003569AB" w:rsidRPr="00357FD4" w:rsidRDefault="003569AB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1EB80821" w14:textId="77777777" w:rsidR="00D169EF" w:rsidRPr="00356586" w:rsidRDefault="00D169EF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356586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</w:t>
      </w:r>
      <w:r w:rsidRPr="00356586">
        <w:rPr>
          <w:rFonts w:ascii="Angsana New" w:hAnsi="Angsana New" w:hint="cs"/>
          <w:sz w:val="30"/>
          <w:szCs w:val="30"/>
          <w:cs/>
        </w:rPr>
        <w:t>รายงาน</w:t>
      </w:r>
    </w:p>
    <w:p w14:paraId="151CA7B1" w14:textId="77777777" w:rsidR="005377F1" w:rsidRPr="00357FD4" w:rsidRDefault="005377F1" w:rsidP="0035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0759F2A4" w14:textId="77777777" w:rsidR="00D169EF" w:rsidRPr="00356586" w:rsidRDefault="00D169EF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356586">
        <w:rPr>
          <w:rFonts w:ascii="Angsana New" w:hAnsi="Angsana New"/>
          <w:sz w:val="30"/>
          <w:szCs w:val="30"/>
          <w:cs/>
        </w:rPr>
        <w:t>รายได้และค่าใช้จ่ายของ</w:t>
      </w:r>
      <w:r w:rsidRPr="00356586">
        <w:rPr>
          <w:rFonts w:ascii="Angsana New" w:hAnsi="Angsana New" w:hint="cs"/>
          <w:sz w:val="30"/>
          <w:szCs w:val="30"/>
          <w:cs/>
        </w:rPr>
        <w:t>หน่วยงาน</w:t>
      </w:r>
      <w:r w:rsidRPr="00356586">
        <w:rPr>
          <w:rFonts w:ascii="Angsana New" w:hAnsi="Angsana New"/>
          <w:sz w:val="30"/>
          <w:szCs w:val="30"/>
          <w:cs/>
        </w:rPr>
        <w:t>ในต่างประเทศแปลงค่าเป็นเงินบาทโดยใช้อัตราแลกเปลี่ยนที่ใกล้เคียงกับอัตรา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20BE400B" w14:textId="77777777" w:rsidR="00E66892" w:rsidRPr="00357FD4" w:rsidRDefault="00E66892" w:rsidP="0035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3DAB9DE5" w14:textId="77777777" w:rsidR="00D169EF" w:rsidRPr="00356586" w:rsidRDefault="00D169EF" w:rsidP="00D169EF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356586">
        <w:rPr>
          <w:rFonts w:ascii="Angsana New" w:hAnsi="Angsana New"/>
          <w:sz w:val="30"/>
          <w:szCs w:val="30"/>
          <w:cs/>
        </w:rPr>
        <w:t>ผลต่างจากอัตร</w:t>
      </w:r>
      <w:r w:rsidR="00651B89" w:rsidRPr="00356586">
        <w:rPr>
          <w:rFonts w:ascii="Angsana New" w:hAnsi="Angsana New"/>
          <w:sz w:val="30"/>
          <w:szCs w:val="30"/>
          <w:cs/>
        </w:rPr>
        <w:t>าแลกเปลี่ยนที่เกิดจากการแปลงค่า</w:t>
      </w:r>
      <w:r w:rsidRPr="00356586">
        <w:rPr>
          <w:rFonts w:ascii="Angsana New" w:hAnsi="Angsana New"/>
          <w:sz w:val="30"/>
          <w:szCs w:val="30"/>
          <w:cs/>
        </w:rPr>
        <w:t>บันทึก</w:t>
      </w:r>
      <w:r w:rsidRPr="00356586">
        <w:rPr>
          <w:rFonts w:ascii="Angsana New" w:hAnsi="Angsana New" w:hint="cs"/>
          <w:sz w:val="30"/>
          <w:szCs w:val="30"/>
          <w:cs/>
        </w:rPr>
        <w:t xml:space="preserve">ในกำไรขาดทุนเบ็ดเสร็จอื่น และแสดงเป็นรายการผลต่างจากอัตราแลกเปลี่ยนในส่วนของผู้ถือหุ้น </w:t>
      </w:r>
      <w:r w:rsidRPr="00356586">
        <w:rPr>
          <w:rFonts w:ascii="Angsana New" w:hAnsi="Angsana New"/>
          <w:sz w:val="30"/>
          <w:szCs w:val="30"/>
          <w:cs/>
        </w:rPr>
        <w:t>จนกว่ามีการจำหน่ายเงินลงทุนนั้นออกไป</w:t>
      </w:r>
    </w:p>
    <w:p w14:paraId="7BD520FF" w14:textId="77777777" w:rsidR="005377F1" w:rsidRPr="00357FD4" w:rsidRDefault="005377F1" w:rsidP="0035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3A5FC96D" w14:textId="77777777" w:rsidR="00FF7B4D" w:rsidRDefault="00FF7B4D" w:rsidP="00D169EF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011910">
        <w:rPr>
          <w:rFonts w:ascii="Angsana New" w:hAnsi="Angsana New"/>
          <w:sz w:val="30"/>
          <w:szCs w:val="30"/>
          <w:cs/>
        </w:rPr>
        <w:t>เมื่อหน่วยงานต่างปร</w:t>
      </w:r>
      <w:r w:rsidRPr="00011910">
        <w:rPr>
          <w:rFonts w:ascii="Angsana New" w:hAnsi="Angsana New" w:hint="cs"/>
          <w:sz w:val="30"/>
          <w:szCs w:val="30"/>
          <w:cs/>
        </w:rPr>
        <w:t>ะ</w:t>
      </w:r>
      <w:r w:rsidRPr="00011910">
        <w:rPr>
          <w:rFonts w:ascii="Angsana New" w:hAnsi="Angsana New"/>
          <w:sz w:val="30"/>
          <w:szCs w:val="30"/>
          <w:cs/>
        </w:rPr>
        <w:t>เทศถูกจำหน่ายส่วนได้เสียทั้งหมดหรือ</w:t>
      </w:r>
      <w:r w:rsidRPr="00011910">
        <w:rPr>
          <w:rFonts w:ascii="Angsana New" w:hAnsi="Angsana New" w:hint="cs"/>
          <w:sz w:val="30"/>
          <w:szCs w:val="30"/>
          <w:cs/>
        </w:rPr>
        <w:t>เพียงบางส่วนที่ทำให้</w:t>
      </w:r>
      <w:r w:rsidRPr="00011910">
        <w:rPr>
          <w:rFonts w:ascii="Angsana New" w:hAnsi="Angsana New"/>
          <w:sz w:val="30"/>
          <w:szCs w:val="30"/>
          <w:cs/>
        </w:rPr>
        <w:t>สูญเสียการควบคุมร่วมกัน</w:t>
      </w:r>
      <w:r w:rsidR="00E751E4">
        <w:rPr>
          <w:rFonts w:ascii="Angsana New" w:hAnsi="Angsana New"/>
          <w:sz w:val="30"/>
          <w:szCs w:val="30"/>
          <w:lang w:val="en-US"/>
        </w:rPr>
        <w:t xml:space="preserve">     </w:t>
      </w:r>
      <w:r w:rsidRPr="00011910">
        <w:rPr>
          <w:rFonts w:ascii="Angsana New" w:hAnsi="Angsana New"/>
          <w:sz w:val="30"/>
          <w:szCs w:val="30"/>
          <w:cs/>
        </w:rPr>
        <w:t xml:space="preserve"> </w:t>
      </w:r>
      <w:r w:rsidR="00E751E4">
        <w:rPr>
          <w:rFonts w:ascii="Angsana New" w:hAnsi="Angsana New"/>
          <w:sz w:val="30"/>
          <w:szCs w:val="30"/>
          <w:lang w:val="en-US"/>
        </w:rPr>
        <w:t xml:space="preserve"> </w:t>
      </w:r>
      <w:r w:rsidRPr="00011910">
        <w:rPr>
          <w:rFonts w:ascii="Angsana New" w:hAnsi="Angsana New" w:hint="cs"/>
          <w:sz w:val="30"/>
          <w:szCs w:val="30"/>
          <w:cs/>
        </w:rPr>
        <w:t>ผล</w:t>
      </w:r>
      <w:r w:rsidRPr="00011910">
        <w:rPr>
          <w:rFonts w:ascii="Angsana New" w:hAnsi="Angsana New"/>
          <w:sz w:val="30"/>
          <w:szCs w:val="30"/>
          <w:cs/>
        </w:rPr>
        <w:t>สะสม</w:t>
      </w:r>
      <w:r w:rsidRPr="00011910">
        <w:rPr>
          <w:rFonts w:ascii="Angsana New" w:hAnsi="Angsana New" w:hint="cs"/>
          <w:sz w:val="30"/>
          <w:szCs w:val="30"/>
          <w:cs/>
        </w:rPr>
        <w:t>ของ</w:t>
      </w:r>
      <w:r w:rsidRPr="00011910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ผลต่างจากอัตราแลกเปลี่ยนที่เกี่ยวข้องกับหน่วยงานต่างประเทศนั้นต้อง</w:t>
      </w:r>
      <w:r w:rsidRPr="00011910">
        <w:rPr>
          <w:rFonts w:ascii="Angsana New" w:hAnsi="Angsana New" w:hint="cs"/>
          <w:sz w:val="30"/>
          <w:szCs w:val="30"/>
          <w:cs/>
        </w:rPr>
        <w:t>ถูก</w:t>
      </w:r>
      <w:r w:rsidRPr="00011910">
        <w:rPr>
          <w:rFonts w:ascii="Angsana New" w:hAnsi="Angsana New"/>
          <w:sz w:val="30"/>
          <w:szCs w:val="30"/>
          <w:cs/>
        </w:rPr>
        <w:t>จัดประเภทเป็นกำไรหรือขาดทุน</w:t>
      </w:r>
      <w:r w:rsidRPr="00011910">
        <w:rPr>
          <w:rFonts w:ascii="Angsana New" w:hAnsi="Angsana New" w:hint="cs"/>
          <w:sz w:val="30"/>
          <w:szCs w:val="30"/>
          <w:cs/>
        </w:rPr>
        <w:t>โดย</w:t>
      </w:r>
      <w:r w:rsidRPr="00011910">
        <w:rPr>
          <w:rFonts w:ascii="Angsana New" w:hAnsi="Angsana New"/>
          <w:sz w:val="30"/>
          <w:szCs w:val="30"/>
          <w:cs/>
        </w:rPr>
        <w:t>เป็นส่วนหนึ่งของกำไรขาดทุนจากการจำหน่าย</w:t>
      </w:r>
      <w:r w:rsidRPr="00011910">
        <w:rPr>
          <w:rFonts w:ascii="Angsana New" w:hAnsi="Angsana New" w:hint="cs"/>
          <w:sz w:val="30"/>
          <w:szCs w:val="30"/>
          <w:cs/>
        </w:rPr>
        <w:t xml:space="preserve"> หาก</w:t>
      </w:r>
      <w:r w:rsidR="003F27D6">
        <w:rPr>
          <w:rFonts w:ascii="Angsana New" w:hAnsi="Angsana New" w:hint="cs"/>
          <w:sz w:val="30"/>
          <w:szCs w:val="30"/>
          <w:cs/>
        </w:rPr>
        <w:t>กลุ่ม</w:t>
      </w:r>
      <w:r w:rsidRPr="00011910">
        <w:rPr>
          <w:rFonts w:ascii="Angsana New" w:hAnsi="Angsana New" w:hint="cs"/>
          <w:sz w:val="30"/>
          <w:szCs w:val="30"/>
          <w:cs/>
        </w:rPr>
        <w:t>บริษัทจำหน่ายเงินลงทุนในการร่วมค้าเพียงบางส่วนโดยที่</w:t>
      </w:r>
      <w:r w:rsidR="00C43838">
        <w:rPr>
          <w:rFonts w:ascii="Angsana New" w:hAnsi="Angsana New" w:hint="cs"/>
          <w:sz w:val="30"/>
          <w:szCs w:val="30"/>
          <w:cs/>
        </w:rPr>
        <w:t>กลุ่ม</w:t>
      </w:r>
      <w:r w:rsidRPr="00011910">
        <w:rPr>
          <w:rFonts w:ascii="Angsana New" w:hAnsi="Angsana New" w:hint="cs"/>
          <w:sz w:val="30"/>
          <w:szCs w:val="30"/>
          <w:cs/>
        </w:rPr>
        <w:t xml:space="preserve">บริษัทยังคงมีการควบคุมร่วมที่มีสาระสำคัญอยู่ </w:t>
      </w:r>
      <w:r w:rsidR="00C43838">
        <w:rPr>
          <w:rFonts w:ascii="Angsana New" w:hAnsi="Angsana New" w:hint="cs"/>
          <w:sz w:val="30"/>
          <w:szCs w:val="30"/>
          <w:cs/>
        </w:rPr>
        <w:t>กลุ่ม</w:t>
      </w:r>
      <w:r w:rsidRPr="00011910">
        <w:rPr>
          <w:rFonts w:ascii="Angsana New" w:hAnsi="Angsana New" w:hint="cs"/>
          <w:sz w:val="30"/>
          <w:szCs w:val="30"/>
          <w:cs/>
        </w:rPr>
        <w:t>บริษัทต้องจัดประเภทยอดสะสมบางส่วนที่เกี่ยวข้องเป็นกำไรหรือขาดทุน</w:t>
      </w:r>
    </w:p>
    <w:p w14:paraId="4EDDEC41" w14:textId="77777777" w:rsidR="00D169EF" w:rsidRPr="00C22664" w:rsidRDefault="00D169EF" w:rsidP="00D169EF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C22664">
        <w:rPr>
          <w:rFonts w:ascii="Angsana New" w:hAnsi="Angsana New" w:hint="cs"/>
          <w:sz w:val="30"/>
          <w:szCs w:val="30"/>
          <w:cs/>
        </w:rPr>
        <w:lastRenderedPageBreak/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</w:t>
      </w:r>
      <w:r w:rsidR="007C4596" w:rsidRPr="00C22664">
        <w:rPr>
          <w:rFonts w:ascii="Angsana New" w:hAnsi="Angsana New" w:hint="cs"/>
          <w:sz w:val="30"/>
          <w:szCs w:val="30"/>
          <w:cs/>
        </w:rPr>
        <w:t>ผู้ถือหุ้น</w:t>
      </w:r>
      <w:r w:rsidRPr="00C22664">
        <w:rPr>
          <w:rFonts w:ascii="Angsana New" w:hAnsi="Angsana New" w:hint="cs"/>
          <w:sz w:val="30"/>
          <w:szCs w:val="30"/>
          <w:cs/>
        </w:rPr>
        <w:t>จนกว่ามี</w:t>
      </w:r>
      <w:r w:rsidR="005131D1" w:rsidRPr="00C22664">
        <w:rPr>
          <w:rFonts w:ascii="Angsana New" w:hAnsi="Angsana New"/>
          <w:sz w:val="30"/>
          <w:szCs w:val="30"/>
          <w:lang w:val="en-US"/>
        </w:rPr>
        <w:t xml:space="preserve"> </w:t>
      </w:r>
      <w:r w:rsidR="004039C5" w:rsidRPr="00C22664">
        <w:rPr>
          <w:rFonts w:ascii="Angsana New" w:hAnsi="Angsana New"/>
          <w:sz w:val="30"/>
          <w:szCs w:val="30"/>
          <w:lang w:val="en-US"/>
        </w:rPr>
        <w:t xml:space="preserve">             </w:t>
      </w:r>
      <w:r w:rsidRPr="00C22664">
        <w:rPr>
          <w:rFonts w:ascii="Angsana New" w:hAnsi="Angsana New" w:hint="cs"/>
          <w:sz w:val="30"/>
          <w:szCs w:val="30"/>
          <w:cs/>
        </w:rPr>
        <w:t>การจำหน่ายเงินลงทุนนั้นออกไป</w:t>
      </w:r>
    </w:p>
    <w:p w14:paraId="32BD5181" w14:textId="77777777" w:rsidR="00D169EF" w:rsidRPr="00C22664" w:rsidRDefault="00D169EF" w:rsidP="0035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3EC9E2D" w14:textId="77777777" w:rsidR="005377F1" w:rsidRPr="00C22664" w:rsidRDefault="005377F1" w:rsidP="005377F1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th-TH"/>
        </w:rPr>
      </w:pPr>
      <w:r w:rsidRPr="00C22664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14:paraId="477CF5CB" w14:textId="77777777" w:rsidR="005377F1" w:rsidRPr="00C22664" w:rsidRDefault="005377F1" w:rsidP="0035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FEE5799" w14:textId="5BAADA16" w:rsidR="000A7499" w:rsidRPr="00C22664" w:rsidRDefault="000A7499" w:rsidP="000A7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 w:firstLine="540"/>
        <w:jc w:val="thaiDistribute"/>
        <w:rPr>
          <w:rFonts w:ascii="Angsana New" w:eastAsia="EucrosiaUPCBold" w:hAnsi="Angsana New" w:cs="Angsana New"/>
          <w:b/>
          <w:bCs/>
          <w:i/>
          <w:iCs/>
          <w:sz w:val="30"/>
          <w:szCs w:val="30"/>
        </w:rPr>
      </w:pPr>
      <w:r w:rsidRPr="00C22664">
        <w:rPr>
          <w:rFonts w:ascii="Angsana New" w:eastAsia="EucrosiaUPCBold" w:hAnsi="Angsana New" w:cs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8852A1" w:rsidRPr="00C22664">
        <w:rPr>
          <w:rFonts w:ascii="Angsana New" w:eastAsia="EucrosiaUPCBold" w:hAnsi="Angsana New" w:cs="Angsana New"/>
          <w:b/>
          <w:bCs/>
          <w:i/>
          <w:iCs/>
          <w:sz w:val="30"/>
          <w:szCs w:val="30"/>
        </w:rPr>
        <w:t>1</w:t>
      </w:r>
      <w:r w:rsidRPr="00C22664">
        <w:rPr>
          <w:rFonts w:ascii="Angsana New" w:eastAsia="EucrosiaUPCBold" w:hAnsi="Angsana New" w:cs="Angsana New"/>
          <w:b/>
          <w:bCs/>
          <w:i/>
          <w:iCs/>
          <w:sz w:val="30"/>
          <w:szCs w:val="30"/>
        </w:rPr>
        <w:t xml:space="preserve"> </w:t>
      </w:r>
      <w:r w:rsidRPr="00C22664">
        <w:rPr>
          <w:rFonts w:ascii="Angsana New" w:eastAsia="EucrosiaUPCBold" w:hAnsi="Angsana New" w:cs="Angsana New"/>
          <w:b/>
          <w:bCs/>
          <w:i/>
          <w:iCs/>
          <w:sz w:val="30"/>
          <w:szCs w:val="30"/>
          <w:cs/>
        </w:rPr>
        <w:t xml:space="preserve">มกราคม </w:t>
      </w:r>
      <w:r w:rsidR="008852A1" w:rsidRPr="00C22664">
        <w:rPr>
          <w:rFonts w:ascii="Angsana New" w:eastAsia="EucrosiaUPCBold" w:hAnsi="Angsana New" w:cs="Angsana New"/>
          <w:b/>
          <w:bCs/>
          <w:i/>
          <w:iCs/>
          <w:sz w:val="30"/>
          <w:szCs w:val="30"/>
        </w:rPr>
        <w:t>2563</w:t>
      </w:r>
    </w:p>
    <w:p w14:paraId="15A33CCF" w14:textId="77777777" w:rsidR="000A7499" w:rsidRPr="00C22664" w:rsidRDefault="000A7499" w:rsidP="0035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2609BD4" w14:textId="7C7CA86C" w:rsidR="000A7499" w:rsidRPr="00C22664" w:rsidRDefault="000A7499" w:rsidP="000A7499">
      <w:p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hanging="367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C22664">
        <w:rPr>
          <w:rFonts w:ascii="Angsana New" w:eastAsia="EucrosiaUPCBold" w:hAnsi="Angsana New" w:cs="Angsana New"/>
          <w:i/>
          <w:iCs/>
          <w:sz w:val="30"/>
          <w:szCs w:val="30"/>
        </w:rPr>
        <w:t>(</w:t>
      </w:r>
      <w:r w:rsidR="00325776" w:rsidRPr="00C22664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ง</w:t>
      </w:r>
      <w:r w:rsidRPr="00C22664">
        <w:rPr>
          <w:rFonts w:ascii="Angsana New" w:eastAsia="EucrosiaUPCBold" w:hAnsi="Angsana New" w:cs="Angsana New"/>
          <w:i/>
          <w:iCs/>
          <w:sz w:val="30"/>
          <w:szCs w:val="30"/>
        </w:rPr>
        <w:t>.</w:t>
      </w:r>
      <w:r w:rsidR="008852A1" w:rsidRPr="00C22664">
        <w:rPr>
          <w:rFonts w:ascii="Angsana New" w:eastAsia="EucrosiaUPCBold" w:hAnsi="Angsana New" w:cs="Angsana New"/>
          <w:i/>
          <w:iCs/>
          <w:sz w:val="30"/>
          <w:szCs w:val="30"/>
        </w:rPr>
        <w:t>1</w:t>
      </w:r>
      <w:r w:rsidRPr="00C22664">
        <w:rPr>
          <w:rFonts w:ascii="Angsana New" w:eastAsia="EucrosiaUPCBold" w:hAnsi="Angsana New" w:cs="Angsana New"/>
          <w:i/>
          <w:iCs/>
          <w:sz w:val="30"/>
          <w:szCs w:val="30"/>
        </w:rPr>
        <w:t xml:space="preserve">) </w:t>
      </w:r>
      <w:r w:rsidRPr="00C22664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3F46EA8F" w14:textId="77777777" w:rsidR="000A7499" w:rsidRPr="00C22664" w:rsidRDefault="000A7499" w:rsidP="0035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0C43BAD" w14:textId="1ED3A3C5" w:rsidR="007F23F7" w:rsidRPr="00C22664" w:rsidRDefault="000A7499" w:rsidP="0006192B">
      <w:pPr>
        <w:shd w:val="clear" w:color="auto" w:fill="FFFFFF"/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C22664">
        <w:rPr>
          <w:rFonts w:ascii="Angsana New" w:eastAsia="Calibri" w:hAnsi="Angsana New" w:cs="Angsana New"/>
          <w:color w:val="000000"/>
          <w:sz w:val="30"/>
          <w:szCs w:val="30"/>
          <w:cs/>
        </w:rPr>
        <w:t>ลูกหนี้การค้า</w:t>
      </w:r>
      <w:r w:rsidRPr="00C2266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 </w:t>
      </w:r>
      <w:r w:rsidRPr="00C22664">
        <w:rPr>
          <w:rFonts w:ascii="Angsana New" w:eastAsia="Calibri" w:hAnsi="Angsana New" w:cs="Angsana New"/>
          <w:color w:val="000000"/>
          <w:sz w:val="30"/>
          <w:szCs w:val="30"/>
          <w:cs/>
        </w:rPr>
        <w:t>และเจ้าหนี้การค้ารับรู้รายการเมื่อเริ่มแรกเมื่อ</w:t>
      </w:r>
      <w:r w:rsidRPr="00C2266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มีการ</w:t>
      </w:r>
      <w:r w:rsidRPr="00C22664">
        <w:rPr>
          <w:rFonts w:ascii="Angsana New" w:eastAsia="Calibri" w:hAnsi="Angsana New" w:cs="Angsana New"/>
          <w:color w:val="000000"/>
          <w:sz w:val="30"/>
          <w:szCs w:val="30"/>
          <w:cs/>
        </w:rPr>
        <w:t>ออกตราสารเหล่านั้น สินทรัพย์ทางการเงินและหนี้สินทางการเงินอื่นๆ ทั้งหมดรับรู้รายการเมื่อเริ่มแรกเมื่อ</w:t>
      </w:r>
      <w:r w:rsidRPr="00C22664">
        <w:rPr>
          <w:rFonts w:ascii="Angsana New" w:eastAsia="Calibri" w:hAnsi="Angsana New" w:cs="Angsana New"/>
          <w:sz w:val="30"/>
          <w:szCs w:val="30"/>
          <w:cs/>
        </w:rPr>
        <w:t>กลุ่มบริษัท</w:t>
      </w:r>
      <w:r w:rsidR="00B65FB5" w:rsidRPr="00C22664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C22664">
        <w:rPr>
          <w:rFonts w:ascii="Angsana New" w:hAnsi="Angsana New" w:cs="Angsana New"/>
          <w:color w:val="000000"/>
          <w:sz w:val="30"/>
          <w:szCs w:val="30"/>
          <w:cs/>
        </w:rPr>
        <w:t>เป็น</w:t>
      </w:r>
      <w:r w:rsidRPr="00C22664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คู่</w:t>
      </w:r>
      <w:r w:rsidRPr="00C22664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สัญญา</w:t>
      </w:r>
      <w:r w:rsidRPr="00C22664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ตามข้อกำหนดของเครื่องมือทางการเงิน</w:t>
      </w:r>
      <w:r w:rsidRPr="00C22664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นั้น</w:t>
      </w:r>
    </w:p>
    <w:p w14:paraId="1EA141EC" w14:textId="5073AD17" w:rsidR="000A7499" w:rsidRPr="00C22664" w:rsidRDefault="000A7499" w:rsidP="0006192B">
      <w:pPr>
        <w:shd w:val="clear" w:color="auto" w:fill="FFFFFF"/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eastAsia="Calibri" w:cs="Cordia New"/>
          <w:sz w:val="30"/>
          <w:szCs w:val="30"/>
        </w:rPr>
      </w:pPr>
      <w:r w:rsidRPr="00C22664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</w:p>
    <w:p w14:paraId="2B6AC9A3" w14:textId="77777777" w:rsidR="000A7499" w:rsidRPr="00C22664" w:rsidRDefault="000A7499" w:rsidP="0006192B">
      <w:pPr>
        <w:shd w:val="clear" w:color="auto" w:fill="FFFFFF"/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eastAsia="Calibri" w:cs="Cordia New"/>
          <w:sz w:val="30"/>
          <w:szCs w:val="30"/>
          <w:cs/>
        </w:rPr>
      </w:pPr>
      <w:r w:rsidRPr="00C22664">
        <w:rPr>
          <w:rFonts w:ascii="Angsana New" w:eastAsia="Calibri" w:hAnsi="Angsana New" w:cs="Angsana New"/>
          <w:color w:val="000000"/>
          <w:sz w:val="30"/>
          <w:szCs w:val="30"/>
          <w:cs/>
        </w:rPr>
        <w:t>สินทรัพย์ทางการเงิน</w:t>
      </w:r>
      <w:r w:rsidRPr="00C2266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และหนี้สินทางการเงิน</w:t>
      </w:r>
      <w:r w:rsidRPr="00C22664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Pr="00C22664">
        <w:rPr>
          <w:rFonts w:ascii="Angsana New" w:eastAsia="Calibri" w:hAnsi="Angsana New" w:cs="Angsana New"/>
          <w:color w:val="000000"/>
          <w:sz w:val="30"/>
          <w:szCs w:val="30"/>
        </w:rPr>
        <w:t>(</w:t>
      </w:r>
      <w:r w:rsidRPr="00C2266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นอกเหนือจาก</w:t>
      </w:r>
      <w:r w:rsidRPr="00C22664">
        <w:rPr>
          <w:rFonts w:ascii="Angsana New" w:eastAsia="Calibri" w:hAnsi="Angsana New" w:cs="Angsana New"/>
          <w:color w:val="000000"/>
          <w:sz w:val="30"/>
          <w:szCs w:val="30"/>
          <w:cs/>
        </w:rPr>
        <w:t>ลูกหนี้การค้าที่ไม่มีองค์ประกอบเกี่ยวกับการจัดหาเงินที่มีนัยสำคัญ</w:t>
      </w:r>
      <w:r w:rsidRPr="00C2266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 </w:t>
      </w:r>
      <w:r w:rsidRPr="00C22664">
        <w:rPr>
          <w:rFonts w:ascii="Angsana New" w:eastAsia="Calibri" w:hAnsi="Angsana New" w:cs="Angsana New"/>
          <w:color w:val="000000"/>
          <w:sz w:val="30"/>
          <w:szCs w:val="30"/>
          <w:cs/>
        </w:rPr>
        <w:t>หรือวัด</w:t>
      </w:r>
      <w:r w:rsidRPr="00C2266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มูลค่าด้วย</w:t>
      </w:r>
      <w:r w:rsidRPr="00C22664">
        <w:rPr>
          <w:rFonts w:ascii="Angsana New" w:eastAsia="Calibri" w:hAnsi="Angsana New" w:cs="Angsana New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Pr="00C22664">
        <w:rPr>
          <w:rFonts w:ascii="Angsana New" w:eastAsia="Calibri" w:hAnsi="Angsana New" w:cs="Angsana New"/>
          <w:color w:val="000000"/>
          <w:sz w:val="30"/>
          <w:szCs w:val="30"/>
        </w:rPr>
        <w:t>)</w:t>
      </w:r>
      <w:r w:rsidRPr="00C2266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 จะ</w:t>
      </w:r>
      <w:r w:rsidRPr="00C22664">
        <w:rPr>
          <w:rFonts w:ascii="Angsana New" w:eastAsia="Calibri" w:hAnsi="Angsana New" w:cs="Angsana New"/>
          <w:color w:val="000000"/>
          <w:sz w:val="30"/>
          <w:szCs w:val="30"/>
          <w:cs/>
        </w:rPr>
        <w:t>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</w:t>
      </w:r>
      <w:r w:rsidRPr="00C2266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และหนี้สินทางการเงินที่</w:t>
      </w:r>
      <w:r w:rsidRPr="00C22664">
        <w:rPr>
          <w:rFonts w:ascii="Angsana New" w:eastAsia="Calibri" w:hAnsi="Angsana New" w:cs="Angsana New"/>
          <w:color w:val="000000"/>
          <w:sz w:val="30"/>
          <w:szCs w:val="30"/>
          <w:cs/>
        </w:rPr>
        <w:t>วัด</w:t>
      </w:r>
      <w:r w:rsidRPr="00C2266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มูลค่าด้วย</w:t>
      </w:r>
      <w:r w:rsidRPr="00C22664">
        <w:rPr>
          <w:rFonts w:ascii="Angsana New" w:eastAsia="Calibri" w:hAnsi="Angsana New" w:cs="Angsana New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Pr="00C22664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C22664">
        <w:rPr>
          <w:rFonts w:ascii="Angsana New" w:eastAsia="Calibri" w:hAnsi="Angsana New" w:cs="Angsana New"/>
          <w:color w:val="000000"/>
          <w:sz w:val="30"/>
          <w:szCs w:val="30"/>
          <w:cs/>
        </w:rPr>
        <w:t>วัดมูลค่าเมื่อเริ่มแรกด้วยมูลค่ายุติธรรม</w:t>
      </w:r>
    </w:p>
    <w:p w14:paraId="3AC62FF5" w14:textId="77777777" w:rsidR="000A7499" w:rsidRPr="00C22664" w:rsidRDefault="000A7499" w:rsidP="00C22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02A9741" w14:textId="014FDB04" w:rsidR="000A7499" w:rsidRPr="00C22664" w:rsidRDefault="000A7499" w:rsidP="000A7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="Angsana New" w:eastAsia="EucrosiaUPCBold" w:hAnsi="Angsana New" w:cs="Angsana New"/>
          <w:i/>
          <w:iCs/>
          <w:sz w:val="30"/>
          <w:szCs w:val="30"/>
          <w:lang w:val="en-GB"/>
        </w:rPr>
      </w:pPr>
      <w:r w:rsidRPr="00C22664">
        <w:rPr>
          <w:rFonts w:ascii="Angsana New" w:eastAsia="EucrosiaUPCBold" w:hAnsi="Angsana New" w:cs="Angsana New"/>
          <w:i/>
          <w:iCs/>
          <w:sz w:val="30"/>
          <w:szCs w:val="30"/>
        </w:rPr>
        <w:t>(</w:t>
      </w:r>
      <w:r w:rsidR="00325776" w:rsidRPr="00C22664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ง</w:t>
      </w:r>
      <w:r w:rsidRPr="00C22664">
        <w:rPr>
          <w:rFonts w:ascii="Angsana New" w:eastAsia="EucrosiaUPCBold" w:hAnsi="Angsana New" w:cs="Angsana New"/>
          <w:i/>
          <w:iCs/>
          <w:sz w:val="30"/>
          <w:szCs w:val="30"/>
        </w:rPr>
        <w:t>.</w:t>
      </w:r>
      <w:r w:rsidR="008852A1" w:rsidRPr="00C22664">
        <w:rPr>
          <w:rFonts w:ascii="Angsana New" w:eastAsia="EucrosiaUPCBold" w:hAnsi="Angsana New" w:cs="Angsana New"/>
          <w:i/>
          <w:iCs/>
          <w:sz w:val="30"/>
          <w:szCs w:val="30"/>
        </w:rPr>
        <w:t>2</w:t>
      </w:r>
      <w:r w:rsidRPr="00C22664">
        <w:rPr>
          <w:rFonts w:ascii="Angsana New" w:eastAsia="EucrosiaUPCBold" w:hAnsi="Angsana New" w:cs="Angsana New"/>
          <w:i/>
          <w:iCs/>
          <w:sz w:val="30"/>
          <w:szCs w:val="30"/>
        </w:rPr>
        <w:t xml:space="preserve">) </w:t>
      </w:r>
      <w:r w:rsidRPr="00C22664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การจัดประเภทรายการและการวัดมูลค่าภายหลัง </w:t>
      </w:r>
    </w:p>
    <w:p w14:paraId="5CF97CDE" w14:textId="77777777" w:rsidR="000A7499" w:rsidRPr="00C22664" w:rsidRDefault="000A7499" w:rsidP="00C22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A382BD5" w14:textId="77777777" w:rsidR="000A7499" w:rsidRPr="00C22664" w:rsidRDefault="000A7499" w:rsidP="0006192B">
      <w:pPr>
        <w:shd w:val="clear" w:color="auto" w:fill="FFFFFF"/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  <w:r w:rsidRPr="00C22664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C22664">
        <w:rPr>
          <w:rFonts w:ascii="Angsana New" w:eastAsia="Calibri" w:hAnsi="Angsana New" w:cs="Angsana New"/>
          <w:i/>
          <w:iCs/>
          <w:color w:val="000000"/>
          <w:sz w:val="30"/>
          <w:szCs w:val="30"/>
        </w:rPr>
        <w:t xml:space="preserve"> - </w:t>
      </w:r>
      <w:r w:rsidRPr="00C22664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>การจัดประเภท</w:t>
      </w:r>
    </w:p>
    <w:p w14:paraId="07F68CC2" w14:textId="77777777" w:rsidR="000A7499" w:rsidRPr="00C22664" w:rsidRDefault="000A7499" w:rsidP="00C22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882A40E" w14:textId="77777777" w:rsidR="000A7499" w:rsidRPr="00C22664" w:rsidRDefault="000A7499" w:rsidP="0006192B">
      <w:pPr>
        <w:shd w:val="clear" w:color="auto" w:fill="FFFFFF"/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C22664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B15BC0" w:rsidRPr="00C22664">
        <w:rPr>
          <w:rFonts w:ascii="Angsana New" w:eastAsia="Calibri" w:hAnsi="Angsana New" w:cs="Angsana New"/>
          <w:color w:val="000000"/>
          <w:sz w:val="30"/>
          <w:szCs w:val="30"/>
        </w:rPr>
        <w:br/>
      </w:r>
      <w:r w:rsidRPr="00C22664">
        <w:rPr>
          <w:rFonts w:ascii="Angsana New" w:eastAsia="Calibri" w:hAnsi="Angsana New" w:cs="Angsana New"/>
          <w:color w:val="000000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</w:t>
      </w:r>
      <w:r w:rsidR="00B15BC0" w:rsidRPr="00C22664">
        <w:rPr>
          <w:rFonts w:ascii="Angsana New" w:eastAsia="Calibri" w:hAnsi="Angsana New" w:cs="Angsana New"/>
          <w:color w:val="000000"/>
          <w:sz w:val="30"/>
          <w:szCs w:val="30"/>
        </w:rPr>
        <w:br/>
      </w:r>
      <w:r w:rsidRPr="00C22664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กำไรหรือขาดทุน </w:t>
      </w:r>
    </w:p>
    <w:p w14:paraId="66DC5BB0" w14:textId="77777777" w:rsidR="000A7499" w:rsidRPr="00C22664" w:rsidRDefault="000A7499" w:rsidP="00C22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EB66E64" w14:textId="03321A0B" w:rsidR="000A7499" w:rsidRPr="0048553C" w:rsidRDefault="000A7499" w:rsidP="0006192B">
      <w:pPr>
        <w:shd w:val="clear" w:color="auto" w:fill="FFFFFF"/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C22664">
        <w:rPr>
          <w:rFonts w:ascii="Angsana New" w:eastAsia="Calibri" w:hAnsi="Angsana New" w:cs="Angsana New"/>
          <w:color w:val="000000"/>
          <w:sz w:val="30"/>
          <w:szCs w:val="30"/>
          <w:cs/>
        </w:rPr>
        <w:lastRenderedPageBreak/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</w:t>
      </w:r>
      <w:r w:rsidR="001E0B87" w:rsidRPr="00C22664">
        <w:rPr>
          <w:rFonts w:ascii="Angsana New" w:eastAsia="Calibri" w:hAnsi="Angsana New" w:cs="Angsana New"/>
          <w:color w:val="000000"/>
          <w:sz w:val="30"/>
          <w:szCs w:val="30"/>
          <w:cs/>
        </w:rPr>
        <w:br/>
      </w:r>
      <w:r w:rsidRPr="00C22664">
        <w:rPr>
          <w:rFonts w:ascii="Angsana New" w:eastAsia="Calibri" w:hAnsi="Angsana New" w:cs="Angsana New"/>
          <w:color w:val="000000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</w:t>
      </w:r>
      <w:r w:rsidRPr="0048553C">
        <w:rPr>
          <w:rFonts w:ascii="Angsana New" w:eastAsia="Calibri" w:hAnsi="Angsana New" w:cs="Angsana New"/>
          <w:color w:val="000000"/>
          <w:sz w:val="30"/>
          <w:szCs w:val="30"/>
          <w:cs/>
        </w:rPr>
        <w:t>ได้รับผลกระทบทั้งหมดจะถูกจัดประเภทรายการใหม่</w:t>
      </w:r>
      <w:r w:rsidRPr="0048553C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โดยทันทีเป็นต้นไปนับจาก</w:t>
      </w:r>
      <w:r w:rsidRPr="0048553C">
        <w:rPr>
          <w:rFonts w:ascii="Angsana New" w:eastAsia="Calibri" w:hAnsi="Angsana New" w:cs="Angsana New"/>
          <w:color w:val="000000"/>
          <w:sz w:val="30"/>
          <w:szCs w:val="30"/>
          <w:cs/>
        </w:rPr>
        <w:t>วั</w:t>
      </w:r>
      <w:r w:rsidRPr="0048553C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นที่มีการเปลี่ยนแปลงการจัดประเภท</w:t>
      </w:r>
      <w:r w:rsidRPr="0048553C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</w:p>
    <w:p w14:paraId="27B5CB0C" w14:textId="77777777" w:rsidR="00325776" w:rsidRPr="00294363" w:rsidRDefault="00325776" w:rsidP="000A7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 w:cs="Angsana New"/>
          <w:sz w:val="28"/>
          <w:szCs w:val="28"/>
        </w:rPr>
      </w:pPr>
    </w:p>
    <w:p w14:paraId="043B413D" w14:textId="77777777" w:rsidR="000A7499" w:rsidRPr="0048553C" w:rsidRDefault="000A7499" w:rsidP="00061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48553C">
        <w:rPr>
          <w:rFonts w:ascii="Angsana New" w:eastAsia="Calibri" w:hAnsi="Angsana New" w:cs="Angsana New"/>
          <w:color w:val="000000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48553C">
        <w:rPr>
          <w:rFonts w:ascii="Angsana New" w:hAnsi="Angsana New" w:cs="Angsana New"/>
          <w:sz w:val="30"/>
          <w:szCs w:val="30"/>
        </w:rPr>
        <w:t xml:space="preserve">              </w:t>
      </w:r>
      <w:r w:rsidRPr="0048553C">
        <w:rPr>
          <w:rFonts w:ascii="Angsana New" w:hAnsi="Angsana New" w:cs="Angsana New"/>
          <w:sz w:val="30"/>
          <w:szCs w:val="30"/>
          <w:cs/>
        </w:rPr>
        <w:t xml:space="preserve">ตัดจำหน่ายหากเข้าเงื่อนไขทั้งสองข้อดังต่อไปนี้ </w:t>
      </w:r>
    </w:p>
    <w:p w14:paraId="70426546" w14:textId="77777777" w:rsidR="000A7499" w:rsidRPr="0048553C" w:rsidRDefault="000A7499" w:rsidP="007F23F7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440"/>
        </w:tabs>
        <w:autoSpaceDE w:val="0"/>
        <w:autoSpaceDN w:val="0"/>
        <w:adjustRightInd w:val="0"/>
        <w:spacing w:line="240" w:lineRule="auto"/>
        <w:ind w:hanging="27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8553C">
        <w:rPr>
          <w:rFonts w:ascii="Angsana New" w:hAnsi="Angsana New" w:cs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3E341D66" w14:textId="77777777" w:rsidR="000A7499" w:rsidRPr="0048553C" w:rsidRDefault="000A7499" w:rsidP="007F23F7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440"/>
        </w:tabs>
        <w:autoSpaceDE w:val="0"/>
        <w:autoSpaceDN w:val="0"/>
        <w:adjustRightInd w:val="0"/>
        <w:spacing w:line="240" w:lineRule="auto"/>
        <w:ind w:hanging="27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8553C">
        <w:rPr>
          <w:rFonts w:ascii="Angsana New" w:hAnsi="Angsana New" w:cs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7058AC57" w14:textId="7F3D737C" w:rsidR="000A7499" w:rsidRPr="00294363" w:rsidRDefault="000A7499" w:rsidP="00294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 w:cs="Angsana New"/>
          <w:sz w:val="28"/>
          <w:szCs w:val="28"/>
        </w:rPr>
      </w:pPr>
    </w:p>
    <w:p w14:paraId="787CCEC2" w14:textId="57BDB62D" w:rsidR="004944F4" w:rsidRPr="004944F4" w:rsidRDefault="004944F4" w:rsidP="00494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4944F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</w:t>
      </w:r>
      <w:r w:rsidRPr="004944F4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</w:p>
    <w:p w14:paraId="6714EC6C" w14:textId="1B997BFE" w:rsidR="004944F4" w:rsidRPr="004944F4" w:rsidRDefault="004944F4" w:rsidP="007F23F7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440"/>
        </w:tabs>
        <w:autoSpaceDE w:val="0"/>
        <w:autoSpaceDN w:val="0"/>
        <w:adjustRightInd w:val="0"/>
        <w:spacing w:line="240" w:lineRule="auto"/>
        <w:ind w:hanging="27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944F4">
        <w:rPr>
          <w:rFonts w:ascii="Angsana New" w:hAnsi="Angsana New" w:cs="Angsana New" w:hint="cs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</w:t>
      </w:r>
      <w:r w:rsidRPr="004944F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944F4">
        <w:rPr>
          <w:rFonts w:ascii="Angsana New" w:hAnsi="Angsana New" w:cs="Angsana New" w:hint="cs"/>
          <w:sz w:val="30"/>
          <w:szCs w:val="30"/>
          <w:cs/>
        </w:rPr>
        <w:t>และ</w:t>
      </w:r>
    </w:p>
    <w:p w14:paraId="73845235" w14:textId="74B50DE7" w:rsidR="004944F4" w:rsidRDefault="004944F4" w:rsidP="007F23F7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440"/>
        </w:tabs>
        <w:autoSpaceDE w:val="0"/>
        <w:autoSpaceDN w:val="0"/>
        <w:adjustRightInd w:val="0"/>
        <w:spacing w:line="240" w:lineRule="auto"/>
        <w:ind w:hanging="27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944F4">
        <w:rPr>
          <w:rFonts w:ascii="Angsana New" w:hAnsi="Angsana New" w:cs="Angsana New" w:hint="cs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60E3525C" w14:textId="77777777" w:rsidR="007F23F7" w:rsidRPr="00294363" w:rsidRDefault="007F23F7" w:rsidP="00294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14D88117" w14:textId="3401B76A" w:rsidR="000A7499" w:rsidRPr="00F24C32" w:rsidRDefault="000A7499" w:rsidP="00061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F24C32">
        <w:rPr>
          <w:rFonts w:ascii="Angsana New" w:eastAsia="Calibri" w:hAnsi="Angsana New" w:cs="Angsana New"/>
          <w:sz w:val="30"/>
          <w:szCs w:val="30"/>
          <w:cs/>
        </w:rPr>
        <w:t>สินทรัพย์ทางการเงินทั้งหมดที่ไม่ได้จัดประเภทให้วัดมูลค่าด้วยราคาทุนตัดจำหน่าย</w:t>
      </w:r>
      <w:r w:rsidR="002D480F" w:rsidRPr="008E2973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หรือมูลค่ายุติธรรมผ่านกำไรขาดทุนเบ็ดเสร็จอื่น</w:t>
      </w:r>
      <w:r w:rsidRPr="00F24C32">
        <w:rPr>
          <w:rFonts w:ascii="Angsana New" w:eastAsia="Calibri" w:hAnsi="Angsana New" w:cs="Angsana New"/>
          <w:sz w:val="30"/>
          <w:szCs w:val="30"/>
          <w:cs/>
        </w:rPr>
        <w:t>ตามที่ได้อธิบายไว้ข้างต้นจะวัดมูลค่าด้วยมูลค่ายุติธรรมผ่านกำไรหรือขาดทุน</w:t>
      </w:r>
      <w:r w:rsidR="00D505C4">
        <w:rPr>
          <w:rFonts w:ascii="Angsana New" w:eastAsia="Calibri" w:hAnsi="Angsana New" w:cs="Angsana New" w:hint="cs"/>
          <w:sz w:val="30"/>
          <w:szCs w:val="30"/>
          <w:cs/>
        </w:rPr>
        <w:t xml:space="preserve"> ณ วันที่รับรู้รายการเมื่อเริ่มแรก</w:t>
      </w:r>
      <w:r w:rsidRPr="00F24C32">
        <w:rPr>
          <w:rFonts w:ascii="Angsana New" w:eastAsia="Calibri" w:hAnsi="Angsana New" w:cs="Angsana New"/>
          <w:sz w:val="30"/>
          <w:szCs w:val="30"/>
          <w:cs/>
        </w:rPr>
        <w:t xml:space="preserve"> กลุ่มบริษัทสามารถเลือกให้สินทรัพย์ทางการเงินที่เข้า</w:t>
      </w:r>
      <w:r w:rsidRPr="008E2973">
        <w:rPr>
          <w:rFonts w:ascii="Angsana New" w:eastAsia="Calibri" w:hAnsi="Angsana New" w:cs="Angsana New"/>
          <w:spacing w:val="-2"/>
          <w:sz w:val="30"/>
          <w:szCs w:val="30"/>
          <w:cs/>
        </w:rPr>
        <w:t>ข้อกำหนดในการวัดมูลค่าด้วยราคาทุนตัดจำหน่าย</w:t>
      </w:r>
      <w:r w:rsidR="008E2973" w:rsidRPr="008E2973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หรือมูลค่ายุติธรรมผ่านกำไรขาดทุนเบ็ดเสร็จอื่น</w:t>
      </w:r>
      <w:r w:rsidRPr="008E2973">
        <w:rPr>
          <w:rFonts w:ascii="Angsana New" w:eastAsia="Calibri" w:hAnsi="Angsana New" w:cs="Angsana New"/>
          <w:spacing w:val="-2"/>
          <w:sz w:val="30"/>
          <w:szCs w:val="30"/>
        </w:rPr>
        <w:t xml:space="preserve"> </w:t>
      </w:r>
      <w:r w:rsidRPr="008E2973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ถูก</w:t>
      </w:r>
      <w:r w:rsidRPr="008E2973">
        <w:rPr>
          <w:rFonts w:ascii="Angsana New" w:eastAsia="Calibri" w:hAnsi="Angsana New" w:cs="Angsana New"/>
          <w:spacing w:val="-2"/>
          <w:sz w:val="30"/>
          <w:szCs w:val="30"/>
          <w:cs/>
        </w:rPr>
        <w:t>วัด</w:t>
      </w:r>
      <w:r w:rsidRPr="00F24C32">
        <w:rPr>
          <w:rFonts w:ascii="Angsana New" w:eastAsia="Calibri" w:hAnsi="Angsana New" w:cs="Angsana New" w:hint="cs"/>
          <w:sz w:val="30"/>
          <w:szCs w:val="30"/>
          <w:cs/>
        </w:rPr>
        <w:t>มูลค่า</w:t>
      </w:r>
      <w:r w:rsidRPr="0040393C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ด้วย</w:t>
      </w:r>
      <w:r w:rsidRPr="0040393C">
        <w:rPr>
          <w:rFonts w:ascii="Angsana New" w:eastAsia="Calibri" w:hAnsi="Angsana New" w:cs="Angsana New"/>
          <w:spacing w:val="-4"/>
          <w:sz w:val="30"/>
          <w:szCs w:val="30"/>
          <w:cs/>
        </w:rPr>
        <w:t>มูลค่ายุติธรรมผ่านกำไรหรือขาดทุนหากการกำหนดดังกล่าวช่วยขจัดหรือลดความไม่สอดคล้องอย่างมี</w:t>
      </w:r>
      <w:r w:rsidRPr="00F24C32">
        <w:rPr>
          <w:rFonts w:ascii="Angsana New" w:eastAsia="Calibri" w:hAnsi="Angsana New" w:cs="Angsana New"/>
          <w:sz w:val="30"/>
          <w:szCs w:val="30"/>
          <w:cs/>
        </w:rPr>
        <w:t>นัยสำคัญซึ่งอาจเกิดขึ้น</w:t>
      </w:r>
      <w:r w:rsidR="00EB3F83" w:rsidRPr="00F24C32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D505C4">
        <w:rPr>
          <w:rFonts w:ascii="Angsana New" w:eastAsia="Calibri" w:hAnsi="Angsana New" w:cs="Angsana New"/>
          <w:sz w:val="30"/>
          <w:szCs w:val="30"/>
          <w:cs/>
        </w:rPr>
        <w:br/>
      </w:r>
      <w:r w:rsidRPr="00F24C32">
        <w:rPr>
          <w:rFonts w:ascii="Angsana New" w:eastAsia="Calibri" w:hAnsi="Angsana New" w:cs="Angsana New"/>
          <w:sz w:val="30"/>
          <w:szCs w:val="30"/>
          <w:cs/>
        </w:rPr>
        <w:t xml:space="preserve">ซึ่งเมื่อเลือกแล้วไม่สามารถยกเลิกได้ </w:t>
      </w:r>
    </w:p>
    <w:p w14:paraId="50DD1005" w14:textId="77777777" w:rsidR="000A7499" w:rsidRPr="00294363" w:rsidRDefault="000A7499" w:rsidP="00294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 w:cs="Angsana New"/>
          <w:sz w:val="28"/>
          <w:szCs w:val="28"/>
        </w:rPr>
      </w:pPr>
    </w:p>
    <w:p w14:paraId="35BED448" w14:textId="77777777" w:rsidR="008F5E39" w:rsidRPr="00F24C32" w:rsidRDefault="008F5E39" w:rsidP="008F5E39">
      <w:pPr>
        <w:tabs>
          <w:tab w:val="clear" w:pos="907"/>
          <w:tab w:val="left" w:pos="990"/>
          <w:tab w:val="left" w:pos="1170"/>
          <w:tab w:val="left" w:pos="1350"/>
          <w:tab w:val="left" w:pos="1440"/>
        </w:tabs>
        <w:spacing w:line="240" w:lineRule="auto"/>
        <w:ind w:left="99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E2973">
        <w:rPr>
          <w:rFonts w:ascii="Angsana New" w:eastAsia="Calibri" w:hAnsi="Angsana New" w:cs="Angsana New"/>
          <w:spacing w:val="-4"/>
          <w:sz w:val="30"/>
          <w:szCs w:val="30"/>
          <w:cs/>
        </w:rPr>
        <w:t>การโอนสินทรัพย์ทางการเงินไปยังบุคคลที่สามที่ไม่เข้าเงื่อนไขการตัดรายการออกจากบัญชีจะไม่ถือเป็นการ</w:t>
      </w:r>
      <w:r w:rsidRPr="00F24C32">
        <w:rPr>
          <w:rFonts w:ascii="Angsana New" w:eastAsia="Calibri" w:hAnsi="Angsana New" w:cs="Angsana New"/>
          <w:sz w:val="30"/>
          <w:szCs w:val="30"/>
          <w:cs/>
        </w:rPr>
        <w:t>ขายซึ่งสอดคล้องกับการรับรู้รายการสินทรัพย์อย่างต่อเนื่องของ</w:t>
      </w:r>
      <w:r w:rsidRPr="00F24C32">
        <w:rPr>
          <w:rFonts w:ascii="Angsana New" w:eastAsia="Calibri" w:hAnsi="Angsana New" w:cs="Angsana New" w:hint="cs"/>
          <w:sz w:val="30"/>
          <w:szCs w:val="30"/>
          <w:cs/>
        </w:rPr>
        <w:t>กลุ่มบริษัท</w:t>
      </w:r>
    </w:p>
    <w:p w14:paraId="74E2A2F9" w14:textId="77777777" w:rsidR="008F5E39" w:rsidRPr="00F24C32" w:rsidRDefault="008F5E39" w:rsidP="008F5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left="90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35931BF9" w14:textId="77777777" w:rsidR="008F5E39" w:rsidRPr="00F24C32" w:rsidRDefault="008F5E39" w:rsidP="004270BF">
      <w:pPr>
        <w:tabs>
          <w:tab w:val="clear" w:pos="907"/>
          <w:tab w:val="left" w:pos="990"/>
          <w:tab w:val="left" w:pos="1170"/>
          <w:tab w:val="left" w:pos="1350"/>
          <w:tab w:val="left" w:pos="1440"/>
        </w:tabs>
        <w:spacing w:line="240" w:lineRule="auto"/>
        <w:ind w:left="99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F24C32">
        <w:rPr>
          <w:rFonts w:ascii="Angsana New" w:eastAsia="Calibri" w:hAnsi="Angsana New" w:cs="Angsana New"/>
          <w:sz w:val="30"/>
          <w:szCs w:val="30"/>
          <w:cs/>
        </w:rPr>
        <w:t>สินทรัพย์ทางการเงินที่ถือไว้เพื่อค้า</w:t>
      </w:r>
      <w:r w:rsidRPr="00F24C32">
        <w:rPr>
          <w:rFonts w:ascii="Angsana New" w:eastAsia="Calibri" w:hAnsi="Angsana New" w:cs="Angsana New" w:hint="cs"/>
          <w:sz w:val="30"/>
          <w:szCs w:val="30"/>
          <w:cs/>
        </w:rPr>
        <w:t>หรือใช้ในการบริหาร</w:t>
      </w:r>
      <w:r w:rsidRPr="00F24C32">
        <w:rPr>
          <w:rFonts w:ascii="Angsana New" w:eastAsia="Calibri" w:hAnsi="Angsana New" w:cs="Angsana New"/>
          <w:sz w:val="30"/>
          <w:szCs w:val="30"/>
          <w:cs/>
        </w:rPr>
        <w:t>และประเมินผลงานด้วยมูลค่ายุติธรรม</w:t>
      </w:r>
      <w:r w:rsidRPr="00F24C32">
        <w:rPr>
          <w:rFonts w:ascii="Angsana New" w:eastAsia="Calibri" w:hAnsi="Angsana New" w:cs="Angsana New" w:hint="cs"/>
          <w:sz w:val="30"/>
          <w:szCs w:val="30"/>
          <w:cs/>
        </w:rPr>
        <w:t>จะ</w:t>
      </w:r>
      <w:r w:rsidRPr="00F24C32">
        <w:rPr>
          <w:rFonts w:ascii="Angsana New" w:eastAsia="Calibri" w:hAnsi="Angsana New" w:cs="Angsana New"/>
          <w:sz w:val="30"/>
          <w:szCs w:val="30"/>
          <w:cs/>
        </w:rPr>
        <w:t>ถูกวัดมูลค่าด้วยมูลค่ายุติธรรมผ่านกำไรหรือขาดทุน</w:t>
      </w:r>
    </w:p>
    <w:p w14:paraId="67A5007D" w14:textId="5B391092" w:rsidR="008F5E39" w:rsidRPr="00F24C32" w:rsidRDefault="008F5E39" w:rsidP="00BB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517F2396" w14:textId="77777777" w:rsidR="008E2973" w:rsidRDefault="008E2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  <w:cs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br w:type="page"/>
      </w:r>
    </w:p>
    <w:p w14:paraId="21792687" w14:textId="0249547E" w:rsidR="006F0E61" w:rsidRPr="00F24C32" w:rsidRDefault="006F0E61" w:rsidP="006F0E61">
      <w:pPr>
        <w:tabs>
          <w:tab w:val="clear" w:pos="907"/>
          <w:tab w:val="left" w:pos="990"/>
          <w:tab w:val="left" w:pos="1170"/>
          <w:tab w:val="left" w:pos="1350"/>
          <w:tab w:val="left" w:pos="1440"/>
        </w:tabs>
        <w:spacing w:line="240" w:lineRule="auto"/>
        <w:ind w:left="99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F24C32">
        <w:rPr>
          <w:rFonts w:ascii="Angsana New" w:eastAsia="Calibri" w:hAnsi="Angsana New" w:cs="Angsana New" w:hint="cs"/>
          <w:i/>
          <w:iCs/>
          <w:sz w:val="30"/>
          <w:szCs w:val="30"/>
          <w:cs/>
        </w:rPr>
        <w:lastRenderedPageBreak/>
        <w:t>สินทรัพย์ทางการเงิน</w:t>
      </w:r>
      <w:r w:rsidRPr="00F24C32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 </w:t>
      </w:r>
      <w:r w:rsidR="008E2973">
        <w:rPr>
          <w:rFonts w:ascii="Angsana New" w:eastAsia="Calibri" w:hAnsi="Angsana New" w:cs="Angsana New"/>
          <w:i/>
          <w:iCs/>
          <w:sz w:val="30"/>
          <w:szCs w:val="30"/>
        </w:rPr>
        <w:t>-</w:t>
      </w:r>
      <w:r w:rsidRPr="00F24C32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 </w:t>
      </w:r>
      <w:r w:rsidRPr="00F24C32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</w:t>
      </w:r>
      <w:r w:rsidR="008E2973">
        <w:rPr>
          <w:rFonts w:ascii="Angsana New" w:eastAsia="Calibri" w:hAnsi="Angsana New" w:cs="Angsana New"/>
          <w:i/>
          <w:iCs/>
          <w:sz w:val="30"/>
          <w:szCs w:val="30"/>
          <w:cs/>
        </w:rPr>
        <w:br/>
      </w:r>
      <w:r w:rsidRPr="00F24C32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ยอดคงเหลือของเงินต้นหรือไม่</w:t>
      </w:r>
      <w:r w:rsidRPr="00F24C32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 </w:t>
      </w:r>
    </w:p>
    <w:p w14:paraId="3FC7BF71" w14:textId="465DFCC0" w:rsidR="006F0E61" w:rsidRDefault="006F0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</w:p>
    <w:p w14:paraId="6D0826F1" w14:textId="77777777" w:rsidR="006F0E61" w:rsidRPr="006F0E61" w:rsidRDefault="006F0E61" w:rsidP="006F0E61">
      <w:pPr>
        <w:tabs>
          <w:tab w:val="clear" w:pos="907"/>
          <w:tab w:val="left" w:pos="990"/>
          <w:tab w:val="left" w:pos="1170"/>
          <w:tab w:val="left" w:pos="1350"/>
          <w:tab w:val="left" w:pos="1440"/>
        </w:tabs>
        <w:spacing w:line="240" w:lineRule="auto"/>
        <w:ind w:left="99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6F0E61">
        <w:rPr>
          <w:rFonts w:ascii="Angsana New" w:eastAsia="Calibri" w:hAnsi="Angsana New" w:cs="Angsana New" w:hint="cs"/>
          <w:sz w:val="30"/>
          <w:szCs w:val="30"/>
          <w:cs/>
        </w:rPr>
        <w:t>สำหรับวัตถุประสงค์ของการประเมินนี้</w:t>
      </w:r>
    </w:p>
    <w:p w14:paraId="6CCAE408" w14:textId="77777777" w:rsidR="006F0E61" w:rsidRPr="008E2973" w:rsidRDefault="006F0E61" w:rsidP="008E2973">
      <w:pPr>
        <w:tabs>
          <w:tab w:val="clear" w:pos="907"/>
          <w:tab w:val="left" w:pos="990"/>
          <w:tab w:val="left" w:pos="1170"/>
          <w:tab w:val="left" w:pos="1350"/>
          <w:tab w:val="left" w:pos="1440"/>
        </w:tabs>
        <w:spacing w:line="240" w:lineRule="auto"/>
        <w:ind w:left="99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E2973">
        <w:rPr>
          <w:rFonts w:ascii="Angsana New" w:eastAsia="Calibri" w:hAnsi="Angsana New" w:cs="Angsana New"/>
          <w:sz w:val="30"/>
          <w:szCs w:val="30"/>
        </w:rPr>
        <w:t>“</w:t>
      </w:r>
      <w:r w:rsidRPr="008E2973">
        <w:rPr>
          <w:rFonts w:ascii="Angsana New" w:eastAsia="Calibri" w:hAnsi="Angsana New" w:cs="Angsana New"/>
          <w:sz w:val="30"/>
          <w:szCs w:val="30"/>
          <w:cs/>
        </w:rPr>
        <w:t>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3E9B0A1B" w14:textId="39131E73" w:rsidR="006F0E61" w:rsidRPr="006F0E61" w:rsidRDefault="006F0E61" w:rsidP="008E2973">
      <w:pPr>
        <w:tabs>
          <w:tab w:val="clear" w:pos="907"/>
          <w:tab w:val="left" w:pos="990"/>
          <w:tab w:val="left" w:pos="1170"/>
          <w:tab w:val="left" w:pos="1350"/>
          <w:tab w:val="left" w:pos="1440"/>
        </w:tabs>
        <w:spacing w:line="240" w:lineRule="auto"/>
        <w:ind w:left="99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E2973">
        <w:rPr>
          <w:rFonts w:ascii="Angsana New" w:eastAsia="Calibri" w:hAnsi="Angsana New" w:cs="Angsana New"/>
          <w:sz w:val="30"/>
          <w:szCs w:val="30"/>
        </w:rPr>
        <w:t>“</w:t>
      </w:r>
      <w:r w:rsidRPr="008E2973">
        <w:rPr>
          <w:rFonts w:ascii="Angsana New" w:eastAsia="Calibri" w:hAnsi="Angsana New" w:cs="Angsana New"/>
          <w:sz w:val="30"/>
          <w:szCs w:val="30"/>
          <w:cs/>
        </w:rPr>
        <w:t>ดอกเบี้ย” หมายถึง</w:t>
      </w:r>
      <w:r w:rsidRPr="008E2973">
        <w:rPr>
          <w:rFonts w:asciiTheme="majorBidi" w:eastAsia="Calibri" w:hAnsiTheme="majorBidi" w:cstheme="majorBidi"/>
          <w:sz w:val="30"/>
          <w:szCs w:val="30"/>
          <w:cs/>
        </w:rPr>
        <w:t xml:space="preserve">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</w:t>
      </w:r>
      <w:r w:rsidRPr="006F0E61">
        <w:rPr>
          <w:rFonts w:ascii="Angsana New" w:eastAsia="Calibri" w:hAnsi="Angsana New" w:cs="Angsana New" w:hint="cs"/>
          <w:sz w:val="30"/>
          <w:szCs w:val="30"/>
          <w:cs/>
        </w:rPr>
        <w:t>ใดระยะเวลาหนึ่งและความเสี่ยงในการกู้ยืมโดยทั่วไป</w:t>
      </w:r>
      <w:r w:rsidRPr="006F0E61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6F0E61">
        <w:rPr>
          <w:rFonts w:ascii="Angsana New" w:eastAsia="Calibri" w:hAnsi="Angsana New" w:cs="Angsana New" w:hint="cs"/>
          <w:sz w:val="30"/>
          <w:szCs w:val="30"/>
          <w:cs/>
        </w:rPr>
        <w:t>และต้นทุน</w:t>
      </w:r>
      <w:r w:rsidRPr="006F0E61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6F0E61">
        <w:rPr>
          <w:rFonts w:ascii="Angsana New" w:eastAsia="Calibri" w:hAnsi="Angsana New" w:cs="Angsana New" w:hint="cs"/>
          <w:sz w:val="30"/>
          <w:szCs w:val="30"/>
          <w:cs/>
        </w:rPr>
        <w:t>เช่น</w:t>
      </w:r>
      <w:r w:rsidRPr="006F0E61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6F0E61">
        <w:rPr>
          <w:rFonts w:ascii="Angsana New" w:eastAsia="Calibri" w:hAnsi="Angsana New" w:cs="Angsana New" w:hint="cs"/>
          <w:sz w:val="30"/>
          <w:szCs w:val="30"/>
          <w:cs/>
        </w:rPr>
        <w:t>ความเสี่ยงด้านสภาพคล่องและค่าใช้จ่ายในการบริหาร</w:t>
      </w:r>
      <w:r w:rsidRPr="006F0E61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6F0E61">
        <w:rPr>
          <w:rFonts w:ascii="Angsana New" w:eastAsia="Calibri" w:hAnsi="Angsana New" w:cs="Angsana New" w:hint="cs"/>
          <w:sz w:val="30"/>
          <w:szCs w:val="30"/>
          <w:cs/>
        </w:rPr>
        <w:t>รวมถึงอัตรากำไรขั้นต้น</w:t>
      </w:r>
      <w:r w:rsidRPr="006F0E61">
        <w:rPr>
          <w:rFonts w:ascii="Angsana New" w:eastAsia="Calibri" w:hAnsi="Angsana New" w:cs="Angsana New"/>
          <w:sz w:val="30"/>
          <w:szCs w:val="30"/>
          <w:cs/>
        </w:rPr>
        <w:t xml:space="preserve"> </w:t>
      </w:r>
    </w:p>
    <w:p w14:paraId="5CDF89BF" w14:textId="77777777" w:rsidR="006F0E61" w:rsidRPr="006F0E61" w:rsidRDefault="006F0E61" w:rsidP="006F0E61">
      <w:pPr>
        <w:tabs>
          <w:tab w:val="clear" w:pos="907"/>
          <w:tab w:val="left" w:pos="990"/>
          <w:tab w:val="left" w:pos="1170"/>
          <w:tab w:val="left" w:pos="1350"/>
          <w:tab w:val="left" w:pos="1440"/>
        </w:tabs>
        <w:spacing w:line="240" w:lineRule="auto"/>
        <w:ind w:left="99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6B4395C" w14:textId="346051A0" w:rsidR="006F0E61" w:rsidRPr="006F0E61" w:rsidRDefault="006F0E61" w:rsidP="006F0E61">
      <w:pPr>
        <w:tabs>
          <w:tab w:val="clear" w:pos="907"/>
          <w:tab w:val="left" w:pos="990"/>
          <w:tab w:val="left" w:pos="1170"/>
          <w:tab w:val="left" w:pos="1350"/>
          <w:tab w:val="left" w:pos="1440"/>
        </w:tabs>
        <w:spacing w:line="240" w:lineRule="auto"/>
        <w:ind w:left="99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6F0E61">
        <w:rPr>
          <w:rFonts w:ascii="Angsana New" w:eastAsia="Calibri" w:hAnsi="Angsana New" w:cs="Angsana New" w:hint="cs"/>
          <w:sz w:val="30"/>
          <w:szCs w:val="30"/>
          <w:cs/>
        </w:rPr>
        <w:t>ในการประเมินว่ากระแสเงินสดตามสัญญาเป็นการจ่ายเพียงเงินต้นและดอกเบี้ยหรือไม่</w:t>
      </w:r>
      <w:r w:rsidRPr="006F0E61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6F0E61">
        <w:rPr>
          <w:rFonts w:ascii="Angsana New" w:eastAsia="Calibri" w:hAnsi="Angsana New" w:cs="Angsana New" w:hint="cs"/>
          <w:sz w:val="30"/>
          <w:szCs w:val="30"/>
          <w:cs/>
        </w:rPr>
        <w:t>กลุ่มบริษัทพิจารณาข้อกำหนดตามสัญญาของเครื่องมือทางการเงิน</w:t>
      </w:r>
      <w:r w:rsidRPr="006F0E61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6F0E61">
        <w:rPr>
          <w:rFonts w:ascii="Angsana New" w:eastAsia="Calibri" w:hAnsi="Angsana New" w:cs="Angsana New" w:hint="cs"/>
          <w:sz w:val="30"/>
          <w:szCs w:val="30"/>
          <w:cs/>
        </w:rPr>
        <w:t>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</w:t>
      </w:r>
      <w:r w:rsidR="00F24C32">
        <w:rPr>
          <w:rFonts w:ascii="Angsana New" w:eastAsia="Calibri" w:hAnsi="Angsana New" w:cs="Angsana New"/>
          <w:sz w:val="30"/>
          <w:szCs w:val="30"/>
          <w:cs/>
        </w:rPr>
        <w:br/>
      </w:r>
      <w:r w:rsidRPr="006F0E61">
        <w:rPr>
          <w:rFonts w:ascii="Angsana New" w:eastAsia="Calibri" w:hAnsi="Angsana New" w:cs="Angsana New" w:hint="cs"/>
          <w:sz w:val="30"/>
          <w:szCs w:val="30"/>
          <w:cs/>
        </w:rPr>
        <w:t>ทำให้ไม่เข้าเงื่อนไข</w:t>
      </w:r>
      <w:r w:rsidRPr="006F0E61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6F0E61">
        <w:rPr>
          <w:rFonts w:ascii="Angsana New" w:eastAsia="Calibri" w:hAnsi="Angsana New" w:cs="Angsana New" w:hint="cs"/>
          <w:sz w:val="30"/>
          <w:szCs w:val="30"/>
          <w:cs/>
        </w:rPr>
        <w:t>ในการประเมิน</w:t>
      </w:r>
      <w:r w:rsidRPr="006F0E61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6F0E61">
        <w:rPr>
          <w:rFonts w:ascii="Angsana New" w:eastAsia="Calibri" w:hAnsi="Angsana New" w:cs="Angsana New" w:hint="cs"/>
          <w:sz w:val="30"/>
          <w:szCs w:val="30"/>
          <w:cs/>
        </w:rPr>
        <w:t>กลุ่มบริษัทพิจารณาถึง</w:t>
      </w:r>
      <w:r w:rsidRPr="006F0E61">
        <w:rPr>
          <w:rFonts w:ascii="Angsana New" w:eastAsia="Calibri" w:hAnsi="Angsana New" w:cs="Angsana New"/>
          <w:sz w:val="30"/>
          <w:szCs w:val="30"/>
          <w:cs/>
        </w:rPr>
        <w:t xml:space="preserve"> </w:t>
      </w:r>
    </w:p>
    <w:p w14:paraId="4B093126" w14:textId="05C9F3C8" w:rsidR="006F0E61" w:rsidRPr="00294363" w:rsidRDefault="006F0E61" w:rsidP="00294363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440"/>
        </w:tabs>
        <w:autoSpaceDE w:val="0"/>
        <w:autoSpaceDN w:val="0"/>
        <w:adjustRightInd w:val="0"/>
        <w:spacing w:line="240" w:lineRule="auto"/>
        <w:ind w:hanging="27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294363">
        <w:rPr>
          <w:rFonts w:ascii="Angsana New" w:hAnsi="Angsana New" w:cs="Angsana New" w:hint="cs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3AAF5785" w14:textId="0672DA1D" w:rsidR="006F0E61" w:rsidRPr="00294363" w:rsidRDefault="006F0E61" w:rsidP="00294363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440"/>
        </w:tabs>
        <w:autoSpaceDE w:val="0"/>
        <w:autoSpaceDN w:val="0"/>
        <w:adjustRightInd w:val="0"/>
        <w:spacing w:line="240" w:lineRule="auto"/>
        <w:ind w:hanging="27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294363">
        <w:rPr>
          <w:rFonts w:ascii="Angsana New" w:hAnsi="Angsana New" w:cs="Angsana New" w:hint="cs"/>
          <w:sz w:val="30"/>
          <w:szCs w:val="30"/>
          <w:cs/>
        </w:rPr>
        <w:t>เงื่อนไขที่อาจเปลี่ยนแปลงอัตราดอกเบี้ยตามสัญญา</w:t>
      </w:r>
      <w:r w:rsidRPr="002943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94363">
        <w:rPr>
          <w:rFonts w:ascii="Angsana New" w:hAnsi="Angsana New" w:cs="Angsana New" w:hint="cs"/>
          <w:sz w:val="30"/>
          <w:szCs w:val="30"/>
          <w:cs/>
        </w:rPr>
        <w:t>ซึ่งรวมถึงอัตราดอกเบี้ยผันแปร</w:t>
      </w:r>
      <w:r w:rsidRPr="002943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94363">
        <w:rPr>
          <w:rFonts w:ascii="Angsana New" w:hAnsi="Angsana New" w:cs="Angsana New" w:hint="cs"/>
          <w:sz w:val="30"/>
          <w:szCs w:val="30"/>
          <w:cs/>
        </w:rPr>
        <w:t>และ</w:t>
      </w:r>
    </w:p>
    <w:p w14:paraId="373DA27B" w14:textId="76D5A566" w:rsidR="006F0E61" w:rsidRPr="00294363" w:rsidRDefault="006F0E61" w:rsidP="00294363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440"/>
        </w:tabs>
        <w:autoSpaceDE w:val="0"/>
        <w:autoSpaceDN w:val="0"/>
        <w:adjustRightInd w:val="0"/>
        <w:spacing w:line="240" w:lineRule="auto"/>
        <w:ind w:hanging="27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294363">
        <w:rPr>
          <w:rFonts w:ascii="Angsana New" w:hAnsi="Angsana New" w:cs="Angsana New" w:hint="cs"/>
          <w:sz w:val="30"/>
          <w:szCs w:val="30"/>
          <w:cs/>
        </w:rPr>
        <w:t>เงื่อนไขเมื่อสิทธิเรียกร้องของกลุ่มบริษัทถูกจำกัดเฉพาะกระแสเงินสดจากสินทรัพย์ตามที่กำหนด</w:t>
      </w:r>
      <w:r w:rsidRPr="00294363">
        <w:rPr>
          <w:rFonts w:ascii="Angsana New" w:hAnsi="Angsana New" w:cs="Angsana New"/>
          <w:sz w:val="30"/>
          <w:szCs w:val="30"/>
          <w:cs/>
        </w:rPr>
        <w:t xml:space="preserve"> (</w:t>
      </w:r>
      <w:r w:rsidRPr="00294363">
        <w:rPr>
          <w:rFonts w:ascii="Angsana New" w:hAnsi="Angsana New" w:cs="Angsana New" w:hint="cs"/>
          <w:sz w:val="30"/>
          <w:szCs w:val="30"/>
          <w:cs/>
        </w:rPr>
        <w:t>เช่น</w:t>
      </w:r>
      <w:r w:rsidRPr="002943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94363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สินทรัพย์ทางการเงินที่ผู้ให้กู้ไม่มีสิทธิไล่เบี้ย</w:t>
      </w:r>
      <w:r w:rsidRPr="00294363">
        <w:rPr>
          <w:rFonts w:ascii="Angsana New" w:hAnsi="Angsana New" w:cs="Angsana New"/>
          <w:sz w:val="30"/>
          <w:szCs w:val="30"/>
          <w:cs/>
        </w:rPr>
        <w:t>)</w:t>
      </w:r>
    </w:p>
    <w:p w14:paraId="68539B35" w14:textId="12DB6AED" w:rsidR="000A709E" w:rsidRDefault="000A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  <w:cs/>
        </w:rPr>
      </w:pPr>
    </w:p>
    <w:p w14:paraId="40109DDE" w14:textId="1B996F68" w:rsidR="000A7499" w:rsidRPr="000A709E" w:rsidRDefault="000A7499" w:rsidP="0006192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7" w:hanging="277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A709E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สินทรัพย์ทางการเงิน </w:t>
      </w:r>
      <w:r w:rsidRPr="000A709E">
        <w:rPr>
          <w:rFonts w:ascii="Angsana New" w:eastAsia="Calibri" w:hAnsi="Angsana New" w:cs="Angsana New"/>
          <w:i/>
          <w:iCs/>
          <w:sz w:val="30"/>
          <w:szCs w:val="30"/>
        </w:rPr>
        <w:t xml:space="preserve">- </w:t>
      </w:r>
      <w:r w:rsidRPr="000A709E">
        <w:rPr>
          <w:rFonts w:ascii="Angsana New" w:eastAsia="Calibri" w:hAnsi="Angsana New" w:cs="Angsana New"/>
          <w:i/>
          <w:iCs/>
          <w:sz w:val="30"/>
          <w:szCs w:val="30"/>
          <w:cs/>
        </w:rPr>
        <w:t>การวัดมูลค่าภายหลังและกำไรและขาดทุน</w:t>
      </w:r>
      <w:r w:rsidRPr="000A709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</w:p>
    <w:p w14:paraId="58851B0C" w14:textId="77777777" w:rsidR="000A7499" w:rsidRPr="000A709E" w:rsidRDefault="000A7499" w:rsidP="000A7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3"/>
        <w:tblW w:w="891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244"/>
      </w:tblGrid>
      <w:tr w:rsidR="000A7499" w:rsidRPr="000A709E" w14:paraId="3B47ED42" w14:textId="77777777" w:rsidTr="0006192B">
        <w:tc>
          <w:tcPr>
            <w:tcW w:w="2430" w:type="dxa"/>
          </w:tcPr>
          <w:p w14:paraId="28B437FF" w14:textId="77777777" w:rsidR="000A7499" w:rsidRPr="000A709E" w:rsidRDefault="000A7499" w:rsidP="000A7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A709E">
              <w:rPr>
                <w:rFonts w:ascii="Angsana New" w:eastAsia="Calibri" w:hAnsi="Angsana New" w:cs="Angsana New"/>
                <w:sz w:val="30"/>
                <w:szCs w:val="30"/>
                <w:cs/>
              </w:rPr>
              <w:t>สินทรัพย์ทางการเงินที่วัดมูลค่า</w:t>
            </w:r>
            <w:r w:rsidRPr="000A709E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ด้วยมูลค่า</w:t>
            </w:r>
            <w:r w:rsidRPr="000A709E">
              <w:rPr>
                <w:rFonts w:ascii="Angsana New" w:eastAsia="Calibri" w:hAnsi="Angsana New" w:cs="Angsana New"/>
                <w:sz w:val="30"/>
                <w:szCs w:val="30"/>
                <w:cs/>
              </w:rPr>
              <w:t>ยุติธรรมผ่านกำไรหรือขาดทุน</w:t>
            </w:r>
          </w:p>
          <w:p w14:paraId="056B8D8E" w14:textId="50A6C3D9" w:rsidR="00F24C32" w:rsidRPr="000A709E" w:rsidRDefault="00F24C32" w:rsidP="000A7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rPr>
                <w:rFonts w:eastAsia="Calibri" w:cs="Cordi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222D2C" w14:textId="77777777" w:rsidR="000A7499" w:rsidRPr="000A709E" w:rsidRDefault="000A7499" w:rsidP="000A7499">
            <w:pPr>
              <w:spacing w:line="240" w:lineRule="auto"/>
              <w:ind w:left="160" w:hanging="160"/>
              <w:jc w:val="thaiDistribute"/>
              <w:rPr>
                <w:rFonts w:eastAsia="Calibri" w:cs="Cordia New"/>
                <w:sz w:val="30"/>
                <w:szCs w:val="30"/>
              </w:rPr>
            </w:pPr>
          </w:p>
        </w:tc>
        <w:tc>
          <w:tcPr>
            <w:tcW w:w="6244" w:type="dxa"/>
          </w:tcPr>
          <w:p w14:paraId="5C2BA762" w14:textId="77777777" w:rsidR="000A7499" w:rsidRPr="000A709E" w:rsidRDefault="000A7499" w:rsidP="000A7499">
            <w:pPr>
              <w:spacing w:line="240" w:lineRule="auto"/>
              <w:ind w:left="160" w:hanging="160"/>
              <w:jc w:val="thaiDistribute"/>
              <w:rPr>
                <w:rFonts w:eastAsia="Calibri" w:cs="Cordia New"/>
                <w:sz w:val="30"/>
                <w:szCs w:val="30"/>
              </w:rPr>
            </w:pPr>
            <w:r w:rsidRPr="000A709E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 </w:t>
            </w:r>
          </w:p>
          <w:p w14:paraId="11C12F80" w14:textId="77777777" w:rsidR="000A7499" w:rsidRPr="000A709E" w:rsidRDefault="000A7499" w:rsidP="000A7499">
            <w:pPr>
              <w:spacing w:line="240" w:lineRule="auto"/>
              <w:jc w:val="thaiDistribute"/>
              <w:rPr>
                <w:rFonts w:eastAsia="Calibri" w:cs="Cordia New"/>
                <w:sz w:val="30"/>
                <w:szCs w:val="30"/>
              </w:rPr>
            </w:pPr>
          </w:p>
        </w:tc>
      </w:tr>
      <w:tr w:rsidR="000A7499" w:rsidRPr="000A709E" w14:paraId="5B2D3DCB" w14:textId="77777777" w:rsidTr="0006192B">
        <w:tc>
          <w:tcPr>
            <w:tcW w:w="2430" w:type="dxa"/>
          </w:tcPr>
          <w:p w14:paraId="5165D9D0" w14:textId="77777777" w:rsidR="000A7499" w:rsidRPr="000A709E" w:rsidRDefault="000A7499" w:rsidP="000A7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A709E">
              <w:rPr>
                <w:rFonts w:ascii="Angsana New" w:eastAsia="Calibri" w:hAnsi="Angsana New" w:cs="Angsana New"/>
                <w:sz w:val="30"/>
                <w:szCs w:val="30"/>
                <w:cs/>
              </w:rPr>
              <w:t>สินทรัพย์ทางการเงินที่วัด</w:t>
            </w:r>
            <w:r w:rsidRPr="000A709E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มูลค่า</w:t>
            </w:r>
            <w:r w:rsidRPr="000A709E">
              <w:rPr>
                <w:rFonts w:ascii="Angsana New" w:eastAsia="Calibri" w:hAnsi="Angsana New" w:cs="Angsana New"/>
                <w:sz w:val="30"/>
                <w:szCs w:val="30"/>
                <w:cs/>
              </w:rPr>
              <w:t>ด้วยราคาทุนตัดจำหน่าย</w:t>
            </w:r>
          </w:p>
        </w:tc>
        <w:tc>
          <w:tcPr>
            <w:tcW w:w="236" w:type="dxa"/>
          </w:tcPr>
          <w:p w14:paraId="4B61DC6D" w14:textId="77777777" w:rsidR="000A7499" w:rsidRPr="000A709E" w:rsidRDefault="000A7499" w:rsidP="000A7499">
            <w:pPr>
              <w:spacing w:line="240" w:lineRule="auto"/>
              <w:ind w:left="160" w:hanging="160"/>
              <w:jc w:val="thaiDistribute"/>
              <w:rPr>
                <w:rFonts w:eastAsia="Calibri" w:cs="Cordia New"/>
                <w:sz w:val="30"/>
                <w:szCs w:val="30"/>
              </w:rPr>
            </w:pPr>
          </w:p>
        </w:tc>
        <w:tc>
          <w:tcPr>
            <w:tcW w:w="6244" w:type="dxa"/>
          </w:tcPr>
          <w:p w14:paraId="04520F9A" w14:textId="77777777" w:rsidR="000A7499" w:rsidRPr="000A709E" w:rsidRDefault="000A7499" w:rsidP="0048057A">
            <w:pPr>
              <w:spacing w:line="240" w:lineRule="auto"/>
              <w:ind w:left="160" w:hanging="160"/>
              <w:jc w:val="thaiDistribute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A709E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  <w:r w:rsidRPr="000A709E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</w:p>
        </w:tc>
      </w:tr>
    </w:tbl>
    <w:p w14:paraId="4F90587F" w14:textId="057B3AE4" w:rsidR="00391CA4" w:rsidRPr="000A709E" w:rsidRDefault="00391CA4" w:rsidP="003F4D8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36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2C74588C" w14:textId="77777777" w:rsidR="00815508" w:rsidRDefault="00815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  <w:cs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br w:type="page"/>
      </w:r>
    </w:p>
    <w:p w14:paraId="71A86D15" w14:textId="59FBD056" w:rsidR="000A7499" w:rsidRPr="000A709E" w:rsidRDefault="000A7499" w:rsidP="003F4D8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360"/>
        <w:jc w:val="thaiDistribute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  <w:r w:rsidRPr="000A709E">
        <w:rPr>
          <w:rFonts w:ascii="Angsana New" w:eastAsia="Calibri" w:hAnsi="Angsana New" w:cs="Angsana New"/>
          <w:i/>
          <w:iCs/>
          <w:sz w:val="30"/>
          <w:szCs w:val="30"/>
          <w:cs/>
        </w:rPr>
        <w:lastRenderedPageBreak/>
        <w:t xml:space="preserve">หนี้สินทางการเงิน </w:t>
      </w:r>
      <w:r w:rsidRPr="000A709E">
        <w:rPr>
          <w:rFonts w:ascii="Angsana New" w:eastAsia="Calibri" w:hAnsi="Angsana New" w:cs="Angsana New"/>
          <w:i/>
          <w:iCs/>
          <w:sz w:val="30"/>
          <w:szCs w:val="30"/>
        </w:rPr>
        <w:t xml:space="preserve">- </w:t>
      </w:r>
      <w:r w:rsidRPr="000A709E">
        <w:rPr>
          <w:rFonts w:ascii="Angsana New" w:eastAsia="Calibri" w:hAnsi="Angsana New" w:cs="Angsana New"/>
          <w:i/>
          <w:iCs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0A709E">
        <w:rPr>
          <w:rFonts w:ascii="Angsana New" w:eastAsia="Calibri" w:hAnsi="Angsana New" w:cs="Angsana New"/>
          <w:i/>
          <w:iCs/>
          <w:color w:val="000000"/>
          <w:sz w:val="30"/>
          <w:szCs w:val="30"/>
        </w:rPr>
        <w:t xml:space="preserve"> </w:t>
      </w:r>
    </w:p>
    <w:p w14:paraId="656DC4C0" w14:textId="77777777" w:rsidR="000A7499" w:rsidRPr="000A709E" w:rsidRDefault="000A7499" w:rsidP="003F4D8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36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3F21D8FC" w14:textId="236A3290" w:rsidR="000A7499" w:rsidRPr="000A709E" w:rsidRDefault="000A7499" w:rsidP="003F4D84">
      <w:pPr>
        <w:tabs>
          <w:tab w:val="clear" w:pos="907"/>
          <w:tab w:val="left" w:pos="1080"/>
          <w:tab w:val="left" w:pos="1350"/>
        </w:tabs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A709E">
        <w:rPr>
          <w:rFonts w:ascii="Angsana New" w:hAnsi="Angsana New" w:cs="Angsana New"/>
          <w:color w:val="000000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</w:t>
      </w:r>
      <w:r w:rsidR="00391CA4" w:rsidRPr="000A709E">
        <w:rPr>
          <w:rFonts w:ascii="Angsana New" w:hAnsi="Angsana New" w:cs="Angsana New"/>
          <w:color w:val="000000"/>
          <w:sz w:val="30"/>
          <w:szCs w:val="30"/>
        </w:rPr>
        <w:t xml:space="preserve">     </w:t>
      </w:r>
      <w:r w:rsidRPr="000A709E">
        <w:rPr>
          <w:rFonts w:ascii="Angsana New" w:hAnsi="Angsana New" w:cs="Angsana New"/>
          <w:color w:val="000000"/>
          <w:sz w:val="30"/>
          <w:szCs w:val="30"/>
          <w:cs/>
        </w:rPr>
        <w:t>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</w:t>
      </w:r>
      <w:r w:rsidRPr="000A709E">
        <w:rPr>
          <w:rFonts w:ascii="Angsana New" w:hAnsi="Angsana New" w:cs="Angsana New" w:hint="cs"/>
          <w:color w:val="000000"/>
          <w:sz w:val="30"/>
          <w:szCs w:val="30"/>
          <w:cs/>
        </w:rPr>
        <w:t>ขาดทุน</w:t>
      </w:r>
      <w:r w:rsidRPr="000A709E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14:paraId="108E1038" w14:textId="77777777" w:rsidR="000A7499" w:rsidRPr="000A709E" w:rsidRDefault="000A7499" w:rsidP="0048057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45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3510F190" w14:textId="21C7373F" w:rsidR="000A7499" w:rsidRPr="000A709E" w:rsidRDefault="000A7499" w:rsidP="003F3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0A709E">
        <w:rPr>
          <w:rFonts w:ascii="Angsana New" w:eastAsia="EucrosiaUPCBold" w:hAnsi="Angsana New" w:cs="Angsana New"/>
          <w:i/>
          <w:iCs/>
          <w:sz w:val="30"/>
          <w:szCs w:val="30"/>
        </w:rPr>
        <w:t>(</w:t>
      </w:r>
      <w:r w:rsidR="00325776" w:rsidRPr="000A709E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ง</w:t>
      </w:r>
      <w:r w:rsidRPr="000A709E">
        <w:rPr>
          <w:rFonts w:ascii="Angsana New" w:eastAsia="EucrosiaUPCBold" w:hAnsi="Angsana New" w:cs="Angsana New"/>
          <w:i/>
          <w:iCs/>
          <w:sz w:val="30"/>
          <w:szCs w:val="30"/>
        </w:rPr>
        <w:t>.</w:t>
      </w:r>
      <w:r w:rsidR="008852A1" w:rsidRPr="000A709E">
        <w:rPr>
          <w:rFonts w:ascii="Angsana New" w:eastAsia="EucrosiaUPCBold" w:hAnsi="Angsana New" w:cs="Angsana New"/>
          <w:i/>
          <w:iCs/>
          <w:sz w:val="30"/>
          <w:szCs w:val="30"/>
        </w:rPr>
        <w:t>3</w:t>
      </w:r>
      <w:r w:rsidRPr="000A709E">
        <w:rPr>
          <w:rFonts w:ascii="Angsana New" w:eastAsia="EucrosiaUPCBold" w:hAnsi="Angsana New" w:cs="Angsana New"/>
          <w:i/>
          <w:iCs/>
          <w:sz w:val="30"/>
          <w:szCs w:val="30"/>
        </w:rPr>
        <w:t xml:space="preserve">) </w:t>
      </w:r>
      <w:r w:rsidRPr="000A709E">
        <w:rPr>
          <w:rFonts w:ascii="Angsana New" w:eastAsia="EucrosiaUPCBold" w:hAnsi="Angsana New" w:cs="Angsana New"/>
          <w:i/>
          <w:iCs/>
          <w:sz w:val="30"/>
          <w:szCs w:val="30"/>
          <w:cs/>
        </w:rPr>
        <w:t>การตัดรายการออกจากบัญชี</w:t>
      </w:r>
    </w:p>
    <w:p w14:paraId="660FE426" w14:textId="77777777" w:rsidR="000A7499" w:rsidRPr="000A709E" w:rsidRDefault="000A7499" w:rsidP="0048057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45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0AB0608C" w14:textId="77777777" w:rsidR="000A7499" w:rsidRPr="000A709E" w:rsidRDefault="000A7499" w:rsidP="003F3963">
      <w:pPr>
        <w:spacing w:line="240" w:lineRule="auto"/>
        <w:ind w:left="1260" w:hanging="27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0A709E">
        <w:rPr>
          <w:rFonts w:ascii="Angsana New" w:eastAsia="Calibri" w:hAnsi="Angsana New" w:cs="Angsana New"/>
          <w:i/>
          <w:iCs/>
          <w:sz w:val="30"/>
          <w:szCs w:val="30"/>
          <w:cs/>
        </w:rPr>
        <w:t>สินทรัพย์ทางการเงิน</w:t>
      </w:r>
    </w:p>
    <w:p w14:paraId="2B748D10" w14:textId="77777777" w:rsidR="000A7499" w:rsidRPr="000A709E" w:rsidRDefault="000A7499" w:rsidP="003F396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27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31546D1D" w14:textId="631AF8B0" w:rsidR="000A7499" w:rsidRPr="000A709E" w:rsidRDefault="000A7499" w:rsidP="00AD7818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A709E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7D6DCF">
        <w:rPr>
          <w:rFonts w:ascii="Angsana New" w:hAnsi="Angsana New" w:cs="Angsana New"/>
          <w:color w:val="000000"/>
          <w:sz w:val="30"/>
          <w:szCs w:val="30"/>
        </w:rPr>
        <w:br/>
      </w:r>
      <w:r w:rsidRPr="000A709E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0EEAC442" w14:textId="77777777" w:rsidR="00A13991" w:rsidRPr="000A709E" w:rsidRDefault="00A13991" w:rsidP="00AD7818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6747136" w14:textId="77777777" w:rsidR="000A7499" w:rsidRPr="000A709E" w:rsidRDefault="000A7499" w:rsidP="003F3963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0A709E">
        <w:rPr>
          <w:rFonts w:ascii="Angsana New" w:eastAsia="Calibri" w:hAnsi="Angsana New" w:cs="Angsana New"/>
          <w:i/>
          <w:iCs/>
          <w:sz w:val="30"/>
          <w:szCs w:val="30"/>
          <w:cs/>
        </w:rPr>
        <w:t>หนี้สินทางการเงิน</w:t>
      </w:r>
    </w:p>
    <w:p w14:paraId="6C280C04" w14:textId="77777777" w:rsidR="000A7499" w:rsidRPr="000A709E" w:rsidRDefault="000A7499" w:rsidP="003F396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5761E8C4" w14:textId="77777777" w:rsidR="000A7499" w:rsidRPr="000A709E" w:rsidRDefault="000A7499" w:rsidP="003F3963">
      <w:pPr>
        <w:tabs>
          <w:tab w:val="clear" w:pos="907"/>
          <w:tab w:val="left" w:pos="1080"/>
          <w:tab w:val="left" w:pos="1530"/>
        </w:tabs>
        <w:spacing w:line="240" w:lineRule="auto"/>
        <w:ind w:left="990"/>
        <w:jc w:val="thaiDistribute"/>
        <w:rPr>
          <w:rFonts w:eastAsia="Calibri" w:cs="Angsana New"/>
          <w:sz w:val="30"/>
          <w:szCs w:val="30"/>
        </w:rPr>
      </w:pPr>
      <w:r w:rsidRPr="000A709E">
        <w:rPr>
          <w:rFonts w:ascii="Angsana New" w:eastAsia="Calibri" w:hAnsi="Angsana New" w:cs="Angsana New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</w:t>
      </w:r>
      <w:r w:rsidRPr="000A709E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ออกจากบัญชี</w:t>
      </w:r>
      <w:r w:rsidRPr="000A709E">
        <w:rPr>
          <w:rFonts w:ascii="Angsana New" w:eastAsia="Calibri" w:hAnsi="Angsana New" w:cs="Angsana New"/>
          <w:color w:val="000000"/>
          <w:sz w:val="30"/>
          <w:szCs w:val="30"/>
          <w:cs/>
        </w:rPr>
        <w:t>หากมีการเปลี่ยนแปลง</w:t>
      </w:r>
      <w:r w:rsidRPr="000A709E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เงื่อนไข</w:t>
      </w:r>
      <w:r w:rsidRPr="000A709E">
        <w:rPr>
          <w:rFonts w:ascii="Angsana New" w:eastAsia="Calibri" w:hAnsi="Angsana New" w:cs="Angsana New"/>
          <w:color w:val="000000"/>
          <w:sz w:val="30"/>
          <w:szCs w:val="30"/>
          <w:cs/>
        </w:rPr>
        <w:t>และ</w:t>
      </w:r>
      <w:r w:rsidR="00D058E8" w:rsidRPr="000A709E">
        <w:rPr>
          <w:rFonts w:ascii="Angsana New" w:eastAsia="Calibri" w:hAnsi="Angsana New" w:cs="Angsana New"/>
          <w:color w:val="000000"/>
          <w:sz w:val="30"/>
          <w:szCs w:val="30"/>
          <w:cs/>
        </w:rPr>
        <w:br/>
      </w:r>
      <w:r w:rsidRPr="000A709E">
        <w:rPr>
          <w:rFonts w:ascii="Angsana New" w:eastAsia="Calibri" w:hAnsi="Angsana New" w:cs="Angsana New"/>
          <w:color w:val="000000"/>
          <w:sz w:val="30"/>
          <w:szCs w:val="30"/>
          <w:cs/>
        </w:rPr>
        <w:t>กระแสเงินสด</w:t>
      </w:r>
      <w:r w:rsidRPr="000A709E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จากการเปลี่ยนแปลง</w:t>
      </w:r>
      <w:r w:rsidRPr="000A709E">
        <w:rPr>
          <w:rFonts w:ascii="Angsana New" w:eastAsia="Calibri" w:hAnsi="Angsana New" w:cs="Angsana New"/>
          <w:color w:val="000000"/>
          <w:sz w:val="30"/>
          <w:szCs w:val="30"/>
          <w:cs/>
        </w:rPr>
        <w:t>หนี้สิน</w:t>
      </w:r>
      <w:r w:rsidRPr="000A709E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มีความ</w:t>
      </w:r>
      <w:r w:rsidRPr="000A709E">
        <w:rPr>
          <w:rFonts w:ascii="Angsana New" w:eastAsia="Calibri" w:hAnsi="Angsana New" w:cs="Angsana New"/>
          <w:color w:val="000000"/>
          <w:sz w:val="30"/>
          <w:szCs w:val="30"/>
          <w:cs/>
        </w:rPr>
        <w:t>แตกต่างอย่างมีนัยสำคัญ โดย</w:t>
      </w:r>
      <w:r w:rsidRPr="000A709E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รับรู้</w:t>
      </w:r>
      <w:r w:rsidRPr="000A709E">
        <w:rPr>
          <w:rFonts w:ascii="Angsana New" w:eastAsia="Calibri" w:hAnsi="Angsana New" w:cs="Angsana New"/>
          <w:color w:val="000000"/>
          <w:sz w:val="30"/>
          <w:szCs w:val="30"/>
          <w:cs/>
        </w:rPr>
        <w:t>หนี้สินทางการเงินใหม่</w:t>
      </w:r>
      <w:r w:rsidRPr="000A709E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ด้วย</w:t>
      </w:r>
      <w:r w:rsidRPr="000A709E">
        <w:rPr>
          <w:rFonts w:ascii="Angsana New" w:eastAsia="Calibri" w:hAnsi="Angsana New" w:cs="Angsana New"/>
          <w:color w:val="000000"/>
          <w:sz w:val="30"/>
          <w:szCs w:val="30"/>
          <w:cs/>
        </w:rPr>
        <w:t>มูลค่า</w:t>
      </w:r>
      <w:r w:rsidRPr="000A709E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ยุติ</w:t>
      </w:r>
      <w:r w:rsidRPr="000A709E">
        <w:rPr>
          <w:rFonts w:ascii="Angsana New" w:eastAsia="Calibri" w:hAnsi="Angsana New" w:cs="Angsana New"/>
          <w:color w:val="000000"/>
          <w:sz w:val="30"/>
          <w:szCs w:val="30"/>
          <w:cs/>
        </w:rPr>
        <w:t>ธรรม</w:t>
      </w:r>
      <w:r w:rsidRPr="000A709E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ที่สะท้อน</w:t>
      </w:r>
      <w:r w:rsidRPr="000A709E">
        <w:rPr>
          <w:rFonts w:ascii="Angsana New" w:eastAsia="Calibri" w:hAnsi="Angsana New" w:cs="Angsana New"/>
          <w:color w:val="000000"/>
          <w:sz w:val="30"/>
          <w:szCs w:val="30"/>
          <w:cs/>
        </w:rPr>
        <w:t>เงื่อนไขที่เปลี่ยนแปลงแล้ว</w:t>
      </w:r>
      <w:r w:rsidRPr="000A709E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</w:p>
    <w:p w14:paraId="622B9605" w14:textId="77777777" w:rsidR="003B51B7" w:rsidRPr="000A709E" w:rsidRDefault="003B51B7" w:rsidP="004832D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3D273075" w14:textId="7DBCB0F8" w:rsidR="000A7499" w:rsidRPr="000A709E" w:rsidRDefault="000A7499" w:rsidP="003F3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530"/>
        </w:tabs>
        <w:spacing w:line="240" w:lineRule="auto"/>
        <w:ind w:left="99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0A709E">
        <w:rPr>
          <w:rFonts w:ascii="Angsana New" w:eastAsia="Calibri" w:hAnsi="Angsana New" w:cs="Angsana New"/>
          <w:color w:val="000000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</w:t>
      </w:r>
      <w:r w:rsidRPr="000A709E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สิ่ง</w:t>
      </w:r>
      <w:r w:rsidRPr="000A709E">
        <w:rPr>
          <w:rFonts w:ascii="Angsana New" w:eastAsia="Calibri" w:hAnsi="Angsana New" w:cs="Angsana New"/>
          <w:color w:val="000000"/>
          <w:sz w:val="30"/>
          <w:szCs w:val="30"/>
          <w:cs/>
        </w:rPr>
        <w:t>ตอบแทนที่ต้องจ่าย (รวมถึงสินทรัพย์ที่ไม่ใช่</w:t>
      </w:r>
      <w:r w:rsidRPr="000A709E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เงินสดที่ได้</w:t>
      </w:r>
      <w:r w:rsidRPr="000A709E">
        <w:rPr>
          <w:rFonts w:ascii="Angsana New" w:eastAsia="Calibri" w:hAnsi="Angsana New" w:cs="Angsana New"/>
          <w:color w:val="000000"/>
          <w:sz w:val="30"/>
          <w:szCs w:val="30"/>
          <w:cs/>
        </w:rPr>
        <w:t>โอนไปหรือหนี้สินที่</w:t>
      </w:r>
      <w:r w:rsidRPr="000A709E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รับมา</w:t>
      </w:r>
      <w:r w:rsidRPr="000A709E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) รับรู้ในกำไรหรือขาดทุน </w:t>
      </w:r>
    </w:p>
    <w:p w14:paraId="4ADE1F3E" w14:textId="513B2C39" w:rsidR="00391CA4" w:rsidRPr="000A709E" w:rsidRDefault="00391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6DCDDCA2" w14:textId="77777777" w:rsidR="00815508" w:rsidRDefault="00815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 w:cs="Angsana New"/>
          <w:i/>
          <w:iCs/>
          <w:sz w:val="30"/>
          <w:szCs w:val="30"/>
        </w:rPr>
      </w:pPr>
      <w:r>
        <w:rPr>
          <w:rFonts w:ascii="Angsana New" w:eastAsia="EucrosiaUPCBold" w:hAnsi="Angsana New" w:cs="Angsana New"/>
          <w:i/>
          <w:iCs/>
          <w:sz w:val="30"/>
          <w:szCs w:val="30"/>
        </w:rPr>
        <w:br w:type="page"/>
      </w:r>
    </w:p>
    <w:p w14:paraId="237ACEE6" w14:textId="0675BC85" w:rsidR="000A7499" w:rsidRPr="000A709E" w:rsidRDefault="000A7499" w:rsidP="000A749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47" w:hanging="367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0A709E">
        <w:rPr>
          <w:rFonts w:ascii="Angsana New" w:eastAsia="EucrosiaUPCBold" w:hAnsi="Angsana New" w:cs="Angsana New"/>
          <w:i/>
          <w:iCs/>
          <w:sz w:val="30"/>
          <w:szCs w:val="30"/>
        </w:rPr>
        <w:lastRenderedPageBreak/>
        <w:t>(</w:t>
      </w:r>
      <w:r w:rsidR="0048057A" w:rsidRPr="000A709E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ง</w:t>
      </w:r>
      <w:r w:rsidRPr="000A709E">
        <w:rPr>
          <w:rFonts w:ascii="Angsana New" w:eastAsia="EucrosiaUPCBold" w:hAnsi="Angsana New" w:cs="Angsana New"/>
          <w:i/>
          <w:iCs/>
          <w:sz w:val="30"/>
          <w:szCs w:val="30"/>
        </w:rPr>
        <w:t>.</w:t>
      </w:r>
      <w:r w:rsidR="008852A1" w:rsidRPr="000A709E">
        <w:rPr>
          <w:rFonts w:ascii="Angsana New" w:eastAsia="EucrosiaUPCBold" w:hAnsi="Angsana New" w:cs="Angsana New"/>
          <w:i/>
          <w:iCs/>
          <w:sz w:val="30"/>
          <w:szCs w:val="30"/>
        </w:rPr>
        <w:t>4</w:t>
      </w:r>
      <w:r w:rsidRPr="000A709E">
        <w:rPr>
          <w:rFonts w:ascii="Angsana New" w:eastAsia="EucrosiaUPCBold" w:hAnsi="Angsana New" w:cs="Angsana New"/>
          <w:i/>
          <w:iCs/>
          <w:sz w:val="30"/>
          <w:szCs w:val="30"/>
        </w:rPr>
        <w:t xml:space="preserve">) </w:t>
      </w:r>
      <w:r w:rsidRPr="000A709E">
        <w:rPr>
          <w:rFonts w:ascii="Angsana New" w:eastAsia="EucrosiaUPCBold" w:hAnsi="Angsana New" w:cs="Angsana New"/>
          <w:i/>
          <w:iCs/>
          <w:sz w:val="30"/>
          <w:szCs w:val="30"/>
          <w:cs/>
        </w:rPr>
        <w:t>การหักกลบ</w:t>
      </w:r>
    </w:p>
    <w:p w14:paraId="39601197" w14:textId="77777777" w:rsidR="000A7499" w:rsidRPr="004235A7" w:rsidRDefault="000A7499" w:rsidP="004832D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="Angsana New" w:eastAsia="Calibri" w:hAnsi="Angsana New" w:cs="Angsana New"/>
          <w:i/>
          <w:iCs/>
          <w:sz w:val="26"/>
          <w:szCs w:val="26"/>
        </w:rPr>
      </w:pPr>
    </w:p>
    <w:p w14:paraId="358FA4FF" w14:textId="55A6365B" w:rsidR="000A7499" w:rsidRPr="000A709E" w:rsidRDefault="000A7499" w:rsidP="003F3963">
      <w:pPr>
        <w:tabs>
          <w:tab w:val="clear" w:pos="907"/>
          <w:tab w:val="left" w:pos="1080"/>
        </w:tabs>
        <w:spacing w:line="240" w:lineRule="auto"/>
        <w:ind w:left="990" w:right="29"/>
        <w:jc w:val="thaiDistribute"/>
        <w:rPr>
          <w:rFonts w:ascii="Angsana New" w:hAnsi="Angsana New" w:cs="Angsana New"/>
          <w:sz w:val="30"/>
          <w:szCs w:val="30"/>
        </w:rPr>
      </w:pPr>
      <w:r w:rsidRPr="000A709E">
        <w:rPr>
          <w:rFonts w:ascii="Angsana New" w:hAnsi="Angsana New" w:cs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Pr="000A709E">
        <w:rPr>
          <w:rFonts w:ascii="Angsana New" w:eastAsia="Calibri" w:hAnsi="Angsana New" w:cs="Angsana New"/>
          <w:sz w:val="30"/>
          <w:szCs w:val="30"/>
          <w:cs/>
        </w:rPr>
        <w:t>กลุ่มบริษัท</w:t>
      </w:r>
      <w:r w:rsidRPr="000A709E">
        <w:rPr>
          <w:rFonts w:ascii="Angsana New" w:hAnsi="Angsana New" w:cs="Angsana New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Pr="000A709E">
        <w:rPr>
          <w:rFonts w:ascii="Angsana New" w:eastAsia="Calibri" w:hAnsi="Angsana New" w:cs="Angsana New"/>
          <w:sz w:val="30"/>
          <w:szCs w:val="30"/>
          <w:cs/>
        </w:rPr>
        <w:t>กลุ่มบริษัท</w:t>
      </w:r>
      <w:r w:rsidRPr="000A709E">
        <w:rPr>
          <w:rFonts w:ascii="Angsana New" w:hAnsi="Angsana New" w:cs="Angsana New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0A709E">
        <w:rPr>
          <w:rFonts w:ascii="Angsana New" w:hAnsi="Angsana New" w:cs="Angsana New"/>
          <w:sz w:val="30"/>
          <w:szCs w:val="30"/>
        </w:rPr>
        <w:t xml:space="preserve"> </w:t>
      </w:r>
    </w:p>
    <w:p w14:paraId="62B9ADFD" w14:textId="0D961409" w:rsidR="000A7499" w:rsidRPr="004235A7" w:rsidRDefault="000A7499" w:rsidP="004832D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="Angsana New" w:eastAsia="Calibri" w:hAnsi="Angsana New" w:cs="Angsana New"/>
          <w:i/>
          <w:iCs/>
          <w:sz w:val="26"/>
          <w:szCs w:val="26"/>
        </w:rPr>
      </w:pPr>
    </w:p>
    <w:p w14:paraId="4765E0D2" w14:textId="77777777" w:rsidR="00815508" w:rsidRPr="00815508" w:rsidRDefault="00815508" w:rsidP="002D480F">
      <w:pPr>
        <w:pStyle w:val="ListParagraph"/>
        <w:ind w:hanging="1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155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81550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8155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815508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518B675F" w14:textId="625D5176" w:rsidR="00815508" w:rsidRPr="004235A7" w:rsidRDefault="00815508" w:rsidP="002D480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 w:hanging="180"/>
        <w:jc w:val="thaiDistribute"/>
        <w:rPr>
          <w:rFonts w:ascii="Angsana New" w:eastAsia="Calibri" w:hAnsi="Angsana New" w:cs="Angsana New"/>
          <w:i/>
          <w:iCs/>
          <w:sz w:val="26"/>
          <w:szCs w:val="26"/>
        </w:rPr>
      </w:pPr>
    </w:p>
    <w:p w14:paraId="0453628B" w14:textId="4F93D69D" w:rsidR="00815508" w:rsidRPr="00815508" w:rsidRDefault="00815508" w:rsidP="002D480F">
      <w:pPr>
        <w:pStyle w:val="ListParagraph"/>
        <w:ind w:hanging="180"/>
        <w:rPr>
          <w:rFonts w:asciiTheme="majorBidi" w:hAnsiTheme="majorBidi" w:cstheme="majorBidi"/>
          <w:i/>
          <w:iCs/>
          <w:sz w:val="30"/>
          <w:szCs w:val="30"/>
        </w:rPr>
      </w:pPr>
      <w:r w:rsidRPr="00815508">
        <w:rPr>
          <w:rFonts w:asciiTheme="majorBidi" w:hAnsiTheme="majorBidi" w:cstheme="majorBidi"/>
          <w:i/>
          <w:iCs/>
          <w:sz w:val="30"/>
          <w:szCs w:val="30"/>
          <w:cs/>
        </w:rPr>
        <w:t>เงินลงทุนในตราสารหนี้</w:t>
      </w:r>
    </w:p>
    <w:p w14:paraId="0DF82951" w14:textId="77777777" w:rsidR="00815508" w:rsidRPr="004235A7" w:rsidRDefault="00815508" w:rsidP="002D480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 w:hanging="180"/>
        <w:jc w:val="thaiDistribute"/>
        <w:rPr>
          <w:rFonts w:ascii="Angsana New" w:eastAsia="Calibri" w:hAnsi="Angsana New" w:cs="Angsana New"/>
          <w:i/>
          <w:iCs/>
          <w:sz w:val="26"/>
          <w:szCs w:val="26"/>
        </w:rPr>
      </w:pPr>
    </w:p>
    <w:p w14:paraId="0455D275" w14:textId="6AAB3EC9" w:rsidR="00815508" w:rsidRPr="00815508" w:rsidRDefault="00815508" w:rsidP="002D480F">
      <w:pPr>
        <w:pStyle w:val="ListParagraph"/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15508">
        <w:rPr>
          <w:rFonts w:asciiTheme="majorBidi" w:hAnsiTheme="majorBidi" w:cstheme="majorBidi"/>
          <w:sz w:val="30"/>
          <w:szCs w:val="30"/>
          <w:cs/>
        </w:rPr>
        <w:t>ตราสารหนี้ซึ่งเป็นหลักทรัพย์ในความต้องการของตลาดซึ่งถือไว้เพื่อค้า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</w:t>
      </w:r>
      <w:r w:rsidRPr="00815508">
        <w:rPr>
          <w:rFonts w:asciiTheme="majorBidi" w:hAnsiTheme="majorBidi" w:cstheme="majorBidi"/>
          <w:sz w:val="30"/>
          <w:szCs w:val="30"/>
        </w:rPr>
        <w:t> </w:t>
      </w:r>
      <w:r w:rsidRPr="00815508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กำไรหรือขาดทุนจากการตีราคาหลักทรัพย์ได้บันทึกในกำไรหรือขาดทุน</w:t>
      </w:r>
    </w:p>
    <w:p w14:paraId="6B7797A9" w14:textId="77777777" w:rsidR="00815508" w:rsidRPr="004235A7" w:rsidRDefault="00815508" w:rsidP="002D480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 w:hanging="180"/>
        <w:jc w:val="thaiDistribute"/>
        <w:rPr>
          <w:rFonts w:ascii="Angsana New" w:eastAsia="Calibri" w:hAnsi="Angsana New" w:cs="Angsana New"/>
          <w:i/>
          <w:iCs/>
          <w:sz w:val="26"/>
          <w:szCs w:val="26"/>
        </w:rPr>
      </w:pPr>
    </w:p>
    <w:p w14:paraId="66022155" w14:textId="77777777" w:rsidR="00815508" w:rsidRPr="00815508" w:rsidRDefault="00815508" w:rsidP="002D480F">
      <w:pPr>
        <w:ind w:left="54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815508">
        <w:rPr>
          <w:rFonts w:asciiTheme="majorBidi" w:hAnsiTheme="majorBidi" w:cstheme="majorBidi"/>
          <w:sz w:val="30"/>
          <w:szCs w:val="30"/>
        </w:rPr>
        <w:t xml:space="preserve">    </w:t>
      </w:r>
      <w:r w:rsidRPr="00815508">
        <w:rPr>
          <w:rFonts w:asciiTheme="majorBidi" w:hAnsiTheme="majorBidi" w:cstheme="majorBidi"/>
          <w:sz w:val="30"/>
          <w:szCs w:val="30"/>
          <w:cs/>
        </w:rPr>
        <w:t>มูลค่ายุติธรรมของเครื่องมือทางการเงินสำหรับหลักทรัพย์เพื่อค้าจะใช้ราคาเสนอซื้อ ณ วันที่รายงาน</w:t>
      </w:r>
    </w:p>
    <w:p w14:paraId="7AC5AC4B" w14:textId="77777777" w:rsidR="00815508" w:rsidRPr="004235A7" w:rsidRDefault="00815508" w:rsidP="002D480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 w:hanging="180"/>
        <w:jc w:val="thaiDistribute"/>
        <w:rPr>
          <w:rFonts w:ascii="Angsana New" w:eastAsia="Calibri" w:hAnsi="Angsana New" w:cs="Angsana New"/>
          <w:i/>
          <w:iCs/>
          <w:sz w:val="26"/>
          <w:szCs w:val="26"/>
        </w:rPr>
      </w:pPr>
    </w:p>
    <w:p w14:paraId="0C6FA11A" w14:textId="77777777" w:rsidR="00815508" w:rsidRPr="00815508" w:rsidRDefault="00815508" w:rsidP="002D480F">
      <w:pPr>
        <w:ind w:left="540" w:hanging="18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815508">
        <w:rPr>
          <w:rFonts w:asciiTheme="majorBidi" w:hAnsiTheme="majorBidi" w:cstheme="majorBidi"/>
          <w:i/>
          <w:iCs/>
          <w:sz w:val="30"/>
          <w:szCs w:val="30"/>
        </w:rPr>
        <w:t xml:space="preserve">    </w:t>
      </w:r>
      <w:r w:rsidRPr="00815508">
        <w:rPr>
          <w:rFonts w:asciiTheme="majorBidi" w:hAnsiTheme="majorBidi" w:cstheme="majorBidi"/>
          <w:i/>
          <w:iCs/>
          <w:sz w:val="30"/>
          <w:szCs w:val="30"/>
          <w:cs/>
        </w:rPr>
        <w:t>การจำหน่ายเงินลงทุน</w:t>
      </w:r>
    </w:p>
    <w:p w14:paraId="31840CA2" w14:textId="77777777" w:rsidR="00815508" w:rsidRPr="004235A7" w:rsidRDefault="00815508" w:rsidP="002D480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 w:hanging="180"/>
        <w:jc w:val="thaiDistribute"/>
        <w:rPr>
          <w:rFonts w:ascii="Angsana New" w:eastAsia="Calibri" w:hAnsi="Angsana New" w:cs="Angsana New"/>
          <w:i/>
          <w:iCs/>
          <w:sz w:val="26"/>
          <w:szCs w:val="26"/>
        </w:rPr>
      </w:pPr>
    </w:p>
    <w:p w14:paraId="31E56072" w14:textId="132BF359" w:rsidR="00815508" w:rsidRPr="00815508" w:rsidRDefault="00815508" w:rsidP="002D480F">
      <w:pPr>
        <w:pStyle w:val="ListParagraph"/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15508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</w:t>
      </w:r>
      <w:r w:rsidRPr="00815508">
        <w:rPr>
          <w:rFonts w:asciiTheme="majorBidi" w:hAnsiTheme="majorBidi" w:cstheme="majorBidi"/>
          <w:sz w:val="30"/>
          <w:szCs w:val="30"/>
        </w:rPr>
        <w:t> </w:t>
      </w:r>
      <w:r w:rsidRPr="00815508">
        <w:rPr>
          <w:rFonts w:asciiTheme="majorBidi" w:hAnsiTheme="majorBidi" w:cstheme="majorBidi"/>
          <w:sz w:val="30"/>
          <w:szCs w:val="30"/>
          <w:cs/>
        </w:rPr>
        <w:t>ผลต่างระหว่างจำนวนเงินสุทธิที่ได้รับและมูลค่าตามบัญชีจะถูกบันทึกในกำไรหรื</w:t>
      </w:r>
      <w:r>
        <w:rPr>
          <w:rFonts w:asciiTheme="majorBidi" w:hAnsiTheme="majorBidi" w:cstheme="majorBidi" w:hint="cs"/>
          <w:sz w:val="30"/>
          <w:szCs w:val="30"/>
          <w:cs/>
        </w:rPr>
        <w:t>อ</w:t>
      </w:r>
      <w:r w:rsidRPr="00815508">
        <w:rPr>
          <w:rFonts w:asciiTheme="majorBidi" w:hAnsiTheme="majorBidi" w:cstheme="majorBidi"/>
          <w:sz w:val="30"/>
          <w:szCs w:val="30"/>
          <w:cs/>
        </w:rPr>
        <w:t>ขาดทุน</w:t>
      </w:r>
    </w:p>
    <w:p w14:paraId="310B19D3" w14:textId="77777777" w:rsidR="00815508" w:rsidRPr="004235A7" w:rsidRDefault="00815508" w:rsidP="004832D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="Angsana New" w:eastAsia="Calibri" w:hAnsi="Angsana New" w:cs="Angsana New"/>
          <w:i/>
          <w:iCs/>
          <w:sz w:val="26"/>
          <w:szCs w:val="26"/>
        </w:rPr>
      </w:pPr>
    </w:p>
    <w:p w14:paraId="0854BD92" w14:textId="77777777" w:rsidR="00926C99" w:rsidRPr="000A709E" w:rsidRDefault="00926C99" w:rsidP="0044451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0A709E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35F94AC7" w14:textId="77777777" w:rsidR="00926C99" w:rsidRPr="004235A7" w:rsidRDefault="00926C99" w:rsidP="004235A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="Angsana New" w:eastAsia="Calibri" w:hAnsi="Angsana New" w:cs="Angsana New"/>
          <w:i/>
          <w:iCs/>
          <w:sz w:val="26"/>
          <w:szCs w:val="26"/>
          <w:cs/>
        </w:rPr>
      </w:pPr>
    </w:p>
    <w:p w14:paraId="37B68BBC" w14:textId="77777777" w:rsidR="003569AB" w:rsidRPr="000A709E" w:rsidRDefault="00C037D0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0A709E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="00B753F8" w:rsidRPr="000A709E">
        <w:rPr>
          <w:rFonts w:ascii="Angsana New" w:hAnsi="Angsana New" w:hint="cs"/>
          <w:sz w:val="30"/>
          <w:szCs w:val="30"/>
          <w:cs/>
          <w:lang w:val="en-US"/>
        </w:rPr>
        <w:t>ในงบกระแสเงินสด</w:t>
      </w:r>
      <w:r w:rsidRPr="000A709E">
        <w:rPr>
          <w:rFonts w:ascii="Angsana New" w:hAnsi="Angsana New"/>
          <w:sz w:val="30"/>
          <w:szCs w:val="30"/>
          <w:cs/>
        </w:rPr>
        <w:t>ประกอ</w:t>
      </w:r>
      <w:r w:rsidR="00A517BD" w:rsidRPr="000A709E">
        <w:rPr>
          <w:rFonts w:ascii="Angsana New" w:hAnsi="Angsana New"/>
          <w:sz w:val="30"/>
          <w:szCs w:val="30"/>
          <w:cs/>
        </w:rPr>
        <w:t>บด้วย ยอดเงินสด ยอดเงินฝาก</w:t>
      </w:r>
      <w:r w:rsidR="00A517BD" w:rsidRPr="000A709E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0A709E">
        <w:rPr>
          <w:rFonts w:ascii="Angsana New" w:hAnsi="Angsana New"/>
          <w:sz w:val="30"/>
          <w:szCs w:val="30"/>
          <w:cs/>
        </w:rPr>
        <w:t>ประเภทเผื่อเรียก และเงินลงทุนระยะสั้นที่มีสภาพคล่องสูง</w:t>
      </w:r>
    </w:p>
    <w:p w14:paraId="711B8429" w14:textId="77777777" w:rsidR="005377F1" w:rsidRPr="004235A7" w:rsidRDefault="005377F1" w:rsidP="004235A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="Angsana New" w:eastAsia="Calibri" w:hAnsi="Angsana New" w:cs="Angsana New"/>
          <w:i/>
          <w:iCs/>
          <w:sz w:val="26"/>
          <w:szCs w:val="26"/>
          <w:cs/>
        </w:rPr>
      </w:pPr>
      <w:r w:rsidRPr="004235A7">
        <w:rPr>
          <w:rFonts w:ascii="Angsana New" w:eastAsia="Calibri" w:hAnsi="Angsana New" w:cs="Angsana New"/>
          <w:i/>
          <w:iCs/>
          <w:sz w:val="26"/>
          <w:szCs w:val="26"/>
          <w:cs/>
        </w:rPr>
        <w:tab/>
      </w:r>
    </w:p>
    <w:p w14:paraId="47AA0311" w14:textId="77777777" w:rsidR="00377FA6" w:rsidRPr="000A709E" w:rsidRDefault="00377FA6" w:rsidP="0044451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0A709E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ลูกหนี้การค้าและลูกหนี้อื่น</w:t>
      </w:r>
    </w:p>
    <w:p w14:paraId="60448BD9" w14:textId="77777777" w:rsidR="00377FA6" w:rsidRPr="004235A7" w:rsidRDefault="00377FA6" w:rsidP="004235A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="Angsana New" w:eastAsia="Calibri" w:hAnsi="Angsana New" w:cs="Angsana New"/>
          <w:i/>
          <w:iCs/>
          <w:sz w:val="26"/>
          <w:szCs w:val="26"/>
          <w:cs/>
        </w:rPr>
      </w:pPr>
    </w:p>
    <w:p w14:paraId="40B5FA85" w14:textId="77777777" w:rsidR="00787760" w:rsidRPr="000A709E" w:rsidRDefault="00C45C20" w:rsidP="00787760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0A709E">
        <w:rPr>
          <w:rFonts w:ascii="Angsana New" w:hAnsi="Angsana New" w:hint="cs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</w:t>
      </w:r>
      <w:r w:rsidRPr="000A709E">
        <w:rPr>
          <w:rFonts w:ascii="Angsana New" w:hAnsi="Angsana New"/>
          <w:sz w:val="30"/>
          <w:szCs w:val="30"/>
          <w:cs/>
        </w:rPr>
        <w:t xml:space="preserve"> </w:t>
      </w:r>
      <w:r w:rsidRPr="000A709E">
        <w:rPr>
          <w:rFonts w:ascii="Angsana New" w:hAnsi="Angsana New" w:hint="cs"/>
          <w:sz w:val="30"/>
          <w:szCs w:val="30"/>
          <w:cs/>
        </w:rPr>
        <w:t>หากกลุ่มบริษัทรับรู้รายได้</w:t>
      </w:r>
      <w:r w:rsidR="00787760" w:rsidRPr="000A709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0588F5E" w14:textId="77777777" w:rsidR="002E6FDD" w:rsidRPr="000A709E" w:rsidRDefault="00C45C20" w:rsidP="00787760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0A709E">
        <w:rPr>
          <w:rFonts w:ascii="Angsana New" w:hAnsi="Angsana New" w:hint="cs"/>
          <w:sz w:val="30"/>
          <w:szCs w:val="30"/>
          <w:cs/>
        </w:rPr>
        <w:t>ก่อนที่จะมีสิทธิที่ปราศจากเงื่อนไขในการได้รับสิ่งตอบแทน</w:t>
      </w:r>
      <w:r w:rsidRPr="000A709E">
        <w:rPr>
          <w:rFonts w:ascii="Angsana New" w:hAnsi="Angsana New"/>
          <w:sz w:val="30"/>
          <w:szCs w:val="30"/>
          <w:cs/>
        </w:rPr>
        <w:t xml:space="preserve"> </w:t>
      </w:r>
      <w:r w:rsidRPr="000A709E">
        <w:rPr>
          <w:rFonts w:ascii="Angsana New" w:hAnsi="Angsana New" w:hint="cs"/>
          <w:sz w:val="30"/>
          <w:szCs w:val="30"/>
          <w:cs/>
        </w:rPr>
        <w:t>จำนวนสิ่งตอบแทนนั้นจะรับรู้เป็นสินทรัพย์ที่เกิดจากสัญญา</w:t>
      </w:r>
    </w:p>
    <w:p w14:paraId="0080D4D5" w14:textId="77777777" w:rsidR="00A70F3C" w:rsidRPr="004235A7" w:rsidRDefault="00A70F3C" w:rsidP="004235A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="Angsana New" w:eastAsia="Calibri" w:hAnsi="Angsana New" w:cs="Angsana New"/>
          <w:i/>
          <w:iCs/>
          <w:sz w:val="26"/>
          <w:szCs w:val="26"/>
        </w:rPr>
      </w:pPr>
    </w:p>
    <w:p w14:paraId="69718E06" w14:textId="1ACCD374" w:rsidR="0073330E" w:rsidRPr="000A709E" w:rsidRDefault="00FF09C7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bookmarkStart w:id="0" w:name="_Hlk62333399"/>
      <w:r w:rsidRPr="000A709E">
        <w:rPr>
          <w:rFonts w:ascii="Angsana New" w:hAnsi="Angsana New"/>
          <w:sz w:val="30"/>
          <w:szCs w:val="30"/>
          <w:cs/>
          <w:lang w:val="en-US" w:eastAsia="en-US"/>
        </w:rPr>
        <w:t xml:space="preserve">ลูกหนี้วัดมูลค่าด้วยราคาของรายการหักค่าเผื่อผลขาดทุนด้านเครดิตที่คาดว่าจะเกิดขึ้น </w:t>
      </w:r>
      <w:r w:rsidRPr="000A709E">
        <w:rPr>
          <w:rFonts w:ascii="Angsana New" w:hAnsi="Angsana New"/>
          <w:i/>
          <w:iCs/>
          <w:sz w:val="30"/>
          <w:szCs w:val="30"/>
          <w:lang w:val="en-US" w:eastAsia="en-US"/>
        </w:rPr>
        <w:t>(</w:t>
      </w:r>
      <w:r w:rsidR="008852A1" w:rsidRPr="000A709E">
        <w:rPr>
          <w:rFonts w:ascii="Angsana New" w:hAnsi="Angsana New"/>
          <w:i/>
          <w:iCs/>
          <w:sz w:val="30"/>
          <w:szCs w:val="30"/>
          <w:lang w:val="en-US" w:eastAsia="en-US"/>
        </w:rPr>
        <w:t>2562</w:t>
      </w:r>
      <w:r w:rsidRPr="000A709E">
        <w:rPr>
          <w:rFonts w:ascii="Angsana New" w:hAnsi="Angsana New"/>
          <w:i/>
          <w:iCs/>
          <w:sz w:val="30"/>
          <w:szCs w:val="30"/>
          <w:lang w:val="en-US" w:eastAsia="en-US"/>
        </w:rPr>
        <w:t xml:space="preserve">: </w:t>
      </w:r>
      <w:r w:rsidRPr="000A709E">
        <w:rPr>
          <w:rFonts w:ascii="Angsana New" w:hAnsi="Angsana New"/>
          <w:i/>
          <w:iCs/>
          <w:sz w:val="30"/>
          <w:szCs w:val="30"/>
          <w:cs/>
          <w:lang w:val="en-US" w:eastAsia="en-US"/>
        </w:rPr>
        <w:t>ค่าเผื่อหนี้สงสัย</w:t>
      </w:r>
      <w:r w:rsidR="007D6D5A" w:rsidRPr="000A709E">
        <w:rPr>
          <w:rFonts w:ascii="Angsana New" w:hAnsi="Angsana New"/>
          <w:i/>
          <w:iCs/>
          <w:sz w:val="30"/>
          <w:szCs w:val="30"/>
          <w:lang w:val="en-US" w:eastAsia="en-US"/>
        </w:rPr>
        <w:br/>
      </w:r>
      <w:r w:rsidRPr="000A709E">
        <w:rPr>
          <w:rFonts w:ascii="Angsana New" w:hAnsi="Angsana New"/>
          <w:i/>
          <w:iCs/>
          <w:sz w:val="30"/>
          <w:szCs w:val="30"/>
          <w:cs/>
          <w:lang w:val="en-US" w:eastAsia="en-US"/>
        </w:rPr>
        <w:t>จะสูญ)</w:t>
      </w:r>
      <w:r w:rsidRPr="000A709E">
        <w:rPr>
          <w:rFonts w:ascii="Angsana New" w:hAnsi="Angsana New"/>
          <w:sz w:val="30"/>
          <w:szCs w:val="30"/>
          <w:cs/>
          <w:lang w:val="en-US" w:eastAsia="en-US"/>
        </w:rPr>
        <w:t xml:space="preserve"> </w:t>
      </w:r>
      <w:bookmarkEnd w:id="0"/>
      <w:r w:rsidR="0073330E" w:rsidRPr="000A709E">
        <w:rPr>
          <w:rFonts w:ascii="Angsana New" w:hAnsi="Angsana New" w:hint="cs"/>
          <w:sz w:val="30"/>
          <w:szCs w:val="30"/>
          <w:cs/>
        </w:rPr>
        <w:t>ซึ่งประเมินโดยการวิเคราะห์ประวัติการชำระหนี้</w:t>
      </w:r>
      <w:r w:rsidR="0073330E" w:rsidRPr="000A709E">
        <w:rPr>
          <w:rFonts w:ascii="Angsana New" w:hAnsi="Angsana New"/>
          <w:sz w:val="30"/>
          <w:szCs w:val="30"/>
          <w:cs/>
        </w:rPr>
        <w:t xml:space="preserve"> </w:t>
      </w:r>
      <w:r w:rsidR="0073330E" w:rsidRPr="000A709E">
        <w:rPr>
          <w:rFonts w:ascii="Angsana New" w:hAnsi="Angsana New" w:hint="cs"/>
          <w:sz w:val="30"/>
          <w:szCs w:val="30"/>
          <w:cs/>
        </w:rPr>
        <w:t>และการคาดการณ์เกี่ยวกับการชำระหนี้ในอนาคตของลูกค้า</w:t>
      </w:r>
      <w:r w:rsidR="0073330E" w:rsidRPr="000A709E">
        <w:rPr>
          <w:rFonts w:ascii="Angsana New" w:hAnsi="Angsana New"/>
          <w:sz w:val="30"/>
          <w:szCs w:val="30"/>
          <w:cs/>
        </w:rPr>
        <w:t xml:space="preserve"> </w:t>
      </w:r>
      <w:r w:rsidR="0073330E" w:rsidRPr="000A709E">
        <w:rPr>
          <w:rFonts w:ascii="Angsana New" w:hAnsi="Angsana New" w:hint="cs"/>
          <w:sz w:val="30"/>
          <w:szCs w:val="30"/>
          <w:cs/>
        </w:rPr>
        <w:t>หนี้สูญจะถูกตัดจำหน่ายเมื่อเกิดขึ้น</w:t>
      </w:r>
    </w:p>
    <w:p w14:paraId="0D3727B0" w14:textId="02BE1A90" w:rsidR="00134A68" w:rsidRPr="00FA43D9" w:rsidRDefault="00ED6FB8" w:rsidP="0044451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F0725C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lastRenderedPageBreak/>
        <w:t>สิ</w:t>
      </w:r>
      <w:r w:rsidRPr="00FA43D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นค้าคงเหลือ</w:t>
      </w:r>
    </w:p>
    <w:p w14:paraId="17FA35B9" w14:textId="77777777" w:rsidR="00134A68" w:rsidRPr="00FA43D9" w:rsidRDefault="00134A68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4EBC92E" w14:textId="77777777" w:rsidR="002B7512" w:rsidRPr="00FA43D9" w:rsidRDefault="009E3293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FA43D9">
        <w:rPr>
          <w:rFonts w:ascii="Angsana New" w:hAnsi="Angsana New"/>
          <w:sz w:val="30"/>
          <w:szCs w:val="30"/>
          <w:cs/>
        </w:rPr>
        <w:t>สินค้าคงเหลือ</w:t>
      </w:r>
      <w:r w:rsidRPr="00FA43D9">
        <w:rPr>
          <w:rFonts w:ascii="Angsana New" w:hAnsi="Angsana New" w:hint="cs"/>
          <w:sz w:val="30"/>
          <w:szCs w:val="30"/>
          <w:cs/>
          <w:lang w:val="en-US"/>
        </w:rPr>
        <w:t>วัดมูลค่าด้วย</w:t>
      </w:r>
      <w:r w:rsidR="00C037D0" w:rsidRPr="00FA43D9">
        <w:rPr>
          <w:rFonts w:ascii="Angsana New" w:hAnsi="Angsana New"/>
          <w:sz w:val="30"/>
          <w:szCs w:val="30"/>
          <w:cs/>
        </w:rPr>
        <w:t>ราคาทุ</w:t>
      </w:r>
      <w:r w:rsidR="002B7512" w:rsidRPr="00FA43D9">
        <w:rPr>
          <w:rFonts w:ascii="Angsana New" w:hAnsi="Angsana New"/>
          <w:sz w:val="30"/>
          <w:szCs w:val="30"/>
          <w:cs/>
        </w:rPr>
        <w:t>นหรือมูลค่าสุทธิที่</w:t>
      </w:r>
      <w:r w:rsidR="00C037D0" w:rsidRPr="00FA43D9">
        <w:rPr>
          <w:rFonts w:ascii="Angsana New" w:hAnsi="Angsana New"/>
          <w:sz w:val="30"/>
          <w:szCs w:val="30"/>
          <w:cs/>
        </w:rPr>
        <w:t>จะได้รับแล้วแต่ราคาใดจะต่ำกว่า</w:t>
      </w:r>
    </w:p>
    <w:p w14:paraId="1491D4C9" w14:textId="77777777" w:rsidR="002B7512" w:rsidRPr="00FA43D9" w:rsidRDefault="002B7512" w:rsidP="007D6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99CEC3A" w14:textId="77777777" w:rsidR="00150CCB" w:rsidRPr="00FA43D9" w:rsidRDefault="00C037D0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FA43D9">
        <w:rPr>
          <w:rFonts w:ascii="Angsana New" w:hAnsi="Angsana New"/>
          <w:sz w:val="30"/>
          <w:szCs w:val="30"/>
          <w:cs/>
        </w:rPr>
        <w:t>ต้นทุนของสินค้าคำนวณโดย</w:t>
      </w:r>
      <w:r w:rsidR="0033214D" w:rsidRPr="00FA43D9">
        <w:rPr>
          <w:rFonts w:ascii="Angsana New" w:hAnsi="Angsana New"/>
          <w:sz w:val="30"/>
          <w:szCs w:val="30"/>
          <w:cs/>
        </w:rPr>
        <w:t>ใช้</w:t>
      </w:r>
      <w:r w:rsidRPr="00FA43D9">
        <w:rPr>
          <w:rFonts w:ascii="Angsana New" w:hAnsi="Angsana New"/>
          <w:sz w:val="30"/>
          <w:szCs w:val="30"/>
          <w:cs/>
        </w:rPr>
        <w:t>วิธีถัวเฉลี่ยถ่วงน้ำหนัก</w:t>
      </w:r>
      <w:r w:rsidR="0033214D" w:rsidRPr="00FA43D9">
        <w:rPr>
          <w:rFonts w:ascii="Angsana New" w:hAnsi="Angsana New"/>
          <w:sz w:val="30"/>
          <w:szCs w:val="30"/>
          <w:cs/>
        </w:rPr>
        <w:t xml:space="preserve"> ต้นทุนสินค้าประกอบด</w:t>
      </w:r>
      <w:r w:rsidR="00EB5DBD" w:rsidRPr="00FA43D9">
        <w:rPr>
          <w:rFonts w:ascii="Angsana New" w:hAnsi="Angsana New"/>
          <w:sz w:val="30"/>
          <w:szCs w:val="30"/>
          <w:cs/>
        </w:rPr>
        <w:t>้วยราคาทุนที่ซื้อ ต้นทุน</w:t>
      </w:r>
      <w:r w:rsidR="0033214D" w:rsidRPr="00FA43D9">
        <w:rPr>
          <w:rFonts w:ascii="Angsana New" w:hAnsi="Angsana New"/>
          <w:sz w:val="30"/>
          <w:szCs w:val="30"/>
          <w:cs/>
        </w:rPr>
        <w:t>แปลง</w:t>
      </w:r>
      <w:r w:rsidR="00EB5DBD" w:rsidRPr="00FA43D9">
        <w:rPr>
          <w:rFonts w:ascii="Angsana New" w:hAnsi="Angsana New" w:hint="cs"/>
          <w:sz w:val="30"/>
          <w:szCs w:val="30"/>
          <w:cs/>
        </w:rPr>
        <w:t>สภาพ</w:t>
      </w:r>
      <w:r w:rsidR="0033214D" w:rsidRPr="00FA43D9">
        <w:rPr>
          <w:rFonts w:ascii="Angsana New" w:hAnsi="Angsana New"/>
          <w:sz w:val="30"/>
          <w:szCs w:val="30"/>
          <w:cs/>
        </w:rPr>
        <w:t>หรือต้นทุนอื่นเพื่อให้สินค้าอยู่ในสถานที่แ</w:t>
      </w:r>
      <w:r w:rsidR="00FD7C08" w:rsidRPr="00FA43D9">
        <w:rPr>
          <w:rFonts w:ascii="Angsana New" w:hAnsi="Angsana New"/>
          <w:sz w:val="30"/>
          <w:szCs w:val="30"/>
          <w:cs/>
        </w:rPr>
        <w:t>ละสภาพปัจจุบัน ในก</w:t>
      </w:r>
      <w:r w:rsidR="0033214D" w:rsidRPr="00FA43D9">
        <w:rPr>
          <w:rFonts w:ascii="Angsana New" w:hAnsi="Angsana New"/>
          <w:sz w:val="30"/>
          <w:szCs w:val="30"/>
          <w:cs/>
        </w:rPr>
        <w:t>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</w:p>
    <w:p w14:paraId="541F324E" w14:textId="77777777" w:rsidR="0058651E" w:rsidRPr="00FA43D9" w:rsidRDefault="0058651E" w:rsidP="007D6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BD9ADE1" w14:textId="77777777" w:rsidR="00150CCB" w:rsidRPr="00FA43D9" w:rsidRDefault="00150CCB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FA43D9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78F07EE1" w14:textId="77777777" w:rsidR="007D6D5A" w:rsidRPr="00FA43D9" w:rsidRDefault="007D6D5A" w:rsidP="00114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D407E64" w14:textId="77777777" w:rsidR="00F412C4" w:rsidRPr="00FA43D9" w:rsidRDefault="001D03FA" w:rsidP="0044451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FA43D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6E3D9785" w14:textId="77777777" w:rsidR="00F412C4" w:rsidRPr="00FA43D9" w:rsidRDefault="00F412C4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BEAB750" w14:textId="77777777" w:rsidR="00374D1A" w:rsidRPr="00FA43D9" w:rsidRDefault="00374D1A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A43D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การรับรู้และการวัดมูลค่า</w:t>
      </w:r>
    </w:p>
    <w:p w14:paraId="0687446B" w14:textId="77777777" w:rsidR="00374D1A" w:rsidRPr="00FA43D9" w:rsidRDefault="00374D1A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E5873DF" w14:textId="77777777" w:rsidR="00374D1A" w:rsidRPr="00FA43D9" w:rsidRDefault="00F45CE1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A43D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สินทรัพย์ที่เป็นกรรมสิทธิ์ของกลุ</w:t>
      </w:r>
      <w:r w:rsidR="00F84EDB" w:rsidRPr="00FA43D9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่</w:t>
      </w:r>
      <w:r w:rsidRPr="00FA43D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มบริษัท</w:t>
      </w:r>
    </w:p>
    <w:p w14:paraId="7261F1EC" w14:textId="77777777" w:rsidR="00374D1A" w:rsidRPr="00FA43D9" w:rsidRDefault="00374D1A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28AE89D" w14:textId="77777777" w:rsidR="00BC004B" w:rsidRPr="00FA43D9" w:rsidRDefault="00C037D0" w:rsidP="00B16945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FA43D9">
        <w:rPr>
          <w:rFonts w:ascii="Angsana New" w:hAnsi="Angsana New"/>
          <w:sz w:val="30"/>
          <w:szCs w:val="30"/>
          <w:cs/>
        </w:rPr>
        <w:t>ที่ดิน</w:t>
      </w:r>
      <w:r w:rsidR="007D088E" w:rsidRPr="00FA43D9">
        <w:rPr>
          <w:rFonts w:ascii="Angsana New" w:hAnsi="Angsana New"/>
          <w:sz w:val="30"/>
          <w:szCs w:val="30"/>
          <w:cs/>
        </w:rPr>
        <w:t xml:space="preserve"> อาคารและอุปกรณ์</w:t>
      </w:r>
      <w:r w:rsidR="00C07CAC" w:rsidRPr="00FA43D9">
        <w:rPr>
          <w:rFonts w:ascii="Angsana New" w:hAnsi="Angsana New" w:hint="cs"/>
          <w:sz w:val="30"/>
          <w:szCs w:val="30"/>
          <w:cs/>
        </w:rPr>
        <w:t>วัดมูลค่า</w:t>
      </w:r>
      <w:r w:rsidR="007D088E" w:rsidRPr="00FA43D9">
        <w:rPr>
          <w:rFonts w:ascii="Angsana New" w:hAnsi="Angsana New"/>
          <w:sz w:val="30"/>
          <w:szCs w:val="30"/>
          <w:cs/>
        </w:rPr>
        <w:t>ด้วย</w:t>
      </w:r>
      <w:r w:rsidR="00B757D8" w:rsidRPr="00FA43D9">
        <w:rPr>
          <w:rFonts w:ascii="Angsana New" w:hAnsi="Angsana New"/>
          <w:sz w:val="30"/>
          <w:szCs w:val="30"/>
          <w:cs/>
        </w:rPr>
        <w:t>ราคาทุนหักค่าเสื่</w:t>
      </w:r>
      <w:r w:rsidRPr="00FA43D9">
        <w:rPr>
          <w:rFonts w:ascii="Angsana New" w:hAnsi="Angsana New"/>
          <w:sz w:val="30"/>
          <w:szCs w:val="30"/>
          <w:cs/>
        </w:rPr>
        <w:t>อมราคาสะสม</w:t>
      </w:r>
      <w:r w:rsidR="007D088E" w:rsidRPr="00FA43D9">
        <w:rPr>
          <w:rFonts w:ascii="Angsana New" w:hAnsi="Angsana New"/>
          <w:sz w:val="30"/>
          <w:szCs w:val="30"/>
          <w:cs/>
        </w:rPr>
        <w:t>และ</w:t>
      </w:r>
      <w:r w:rsidR="00F45CE1" w:rsidRPr="00FA43D9">
        <w:rPr>
          <w:rFonts w:ascii="Angsana New" w:hAnsi="Angsana New" w:hint="cs"/>
          <w:sz w:val="30"/>
          <w:szCs w:val="30"/>
          <w:cs/>
        </w:rPr>
        <w:t>ผล</w:t>
      </w:r>
      <w:r w:rsidR="007D088E" w:rsidRPr="00FA43D9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F45CE1" w:rsidRPr="00FA43D9">
        <w:rPr>
          <w:rFonts w:ascii="Angsana New" w:hAnsi="Angsana New" w:hint="cs"/>
          <w:sz w:val="30"/>
          <w:szCs w:val="30"/>
          <w:cs/>
        </w:rPr>
        <w:t>สะสม</w:t>
      </w:r>
    </w:p>
    <w:p w14:paraId="160AAEDF" w14:textId="77777777" w:rsidR="00247D37" w:rsidRPr="00FA43D9" w:rsidRDefault="00247D37" w:rsidP="00114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2E360B4" w14:textId="77777777" w:rsidR="007D088E" w:rsidRPr="00FA43D9" w:rsidRDefault="007D088E" w:rsidP="00B16945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FA43D9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</w:t>
      </w:r>
      <w:r w:rsidR="00080C6B" w:rsidRPr="00FA43D9">
        <w:rPr>
          <w:rFonts w:ascii="Angsana New" w:hAnsi="Angsana New"/>
          <w:sz w:val="30"/>
          <w:szCs w:val="30"/>
          <w:cs/>
        </w:rPr>
        <w:t xml:space="preserve">วข้องกับการได้มาของสินทรัพย์ </w:t>
      </w:r>
      <w:r w:rsidR="00FF29E7" w:rsidRPr="00FA43D9">
        <w:rPr>
          <w:rFonts w:ascii="Angsana New" w:hAnsi="Angsana New" w:hint="cs"/>
          <w:sz w:val="30"/>
          <w:szCs w:val="30"/>
          <w:cs/>
        </w:rPr>
        <w:t>และต้นทุนทางตรงอื่นๆ ที่เกี่ยวข้องกับ</w:t>
      </w:r>
      <w:r w:rsidR="00F45CE1" w:rsidRPr="00FA43D9">
        <w:rPr>
          <w:rFonts w:ascii="Angsana New" w:hAnsi="Angsana New"/>
          <w:sz w:val="30"/>
          <w:szCs w:val="30"/>
          <w:cs/>
          <w:lang w:val="en-US"/>
        </w:rPr>
        <w:br/>
      </w:r>
      <w:r w:rsidR="00FF29E7" w:rsidRPr="00FA43D9">
        <w:rPr>
          <w:rFonts w:ascii="Angsana New" w:hAnsi="Angsana New" w:hint="cs"/>
          <w:sz w:val="30"/>
          <w:szCs w:val="30"/>
          <w:cs/>
        </w:rPr>
        <w:t xml:space="preserve">การจัดหาสินทรัพย์ </w:t>
      </w:r>
      <w:r w:rsidR="00080C6B" w:rsidRPr="00FA43D9">
        <w:rPr>
          <w:rFonts w:ascii="Angsana New" w:hAnsi="Angsana New"/>
          <w:sz w:val="30"/>
          <w:szCs w:val="30"/>
          <w:cs/>
        </w:rPr>
        <w:t>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</w:t>
      </w:r>
      <w:r w:rsidR="00376028" w:rsidRPr="00FA43D9">
        <w:rPr>
          <w:rFonts w:ascii="Angsana New" w:hAnsi="Angsana New"/>
          <w:sz w:val="30"/>
          <w:szCs w:val="30"/>
          <w:cs/>
        </w:rPr>
        <w:t>ต้นทุนการกู้ยืม สำหรับเครื</w:t>
      </w:r>
      <w:r w:rsidR="00A55A61" w:rsidRPr="00FA43D9">
        <w:rPr>
          <w:rFonts w:ascii="Angsana New" w:hAnsi="Angsana New"/>
          <w:sz w:val="30"/>
          <w:szCs w:val="30"/>
          <w:cs/>
        </w:rPr>
        <w:t>่องมือที่ควบคุมโดยลิขสิทธิ์ซอฟต์</w:t>
      </w:r>
      <w:r w:rsidR="00376028" w:rsidRPr="00FA43D9">
        <w:rPr>
          <w:rFonts w:ascii="Angsana New" w:hAnsi="Angsana New"/>
          <w:sz w:val="30"/>
          <w:szCs w:val="30"/>
          <w:cs/>
        </w:rPr>
        <w:t>แวร์ซึ่งไม่สามารถ</w:t>
      </w:r>
      <w:r w:rsidR="00A55A61" w:rsidRPr="00FA43D9">
        <w:rPr>
          <w:rFonts w:ascii="Angsana New" w:hAnsi="Angsana New"/>
          <w:sz w:val="30"/>
          <w:szCs w:val="30"/>
          <w:cs/>
        </w:rPr>
        <w:t>ทำงานได้โดยปราศจากลิขสิทธิ์ซอฟต์</w:t>
      </w:r>
      <w:r w:rsidR="00376028" w:rsidRPr="00FA43D9">
        <w:rPr>
          <w:rFonts w:ascii="Angsana New" w:hAnsi="Angsana New"/>
          <w:sz w:val="30"/>
          <w:szCs w:val="30"/>
          <w:cs/>
        </w:rPr>
        <w:t>แวร์นั้นให้</w:t>
      </w:r>
      <w:r w:rsidR="00A219A1" w:rsidRPr="00FA43D9">
        <w:rPr>
          <w:rFonts w:ascii="Angsana New" w:hAnsi="Angsana New"/>
          <w:sz w:val="30"/>
          <w:szCs w:val="30"/>
          <w:cs/>
        </w:rPr>
        <w:t>ถือว่า</w:t>
      </w:r>
      <w:r w:rsidR="00A55A61" w:rsidRPr="00FA43D9">
        <w:rPr>
          <w:rFonts w:ascii="Angsana New" w:hAnsi="Angsana New"/>
          <w:sz w:val="30"/>
          <w:szCs w:val="30"/>
          <w:cs/>
        </w:rPr>
        <w:t>ลิขสิทธิ์ซอฟ</w:t>
      </w:r>
      <w:r w:rsidR="00A55A61" w:rsidRPr="00FA43D9">
        <w:rPr>
          <w:rFonts w:ascii="Angsana New" w:hAnsi="Angsana New" w:hint="cs"/>
          <w:sz w:val="30"/>
          <w:szCs w:val="30"/>
          <w:cs/>
        </w:rPr>
        <w:t>ต์</w:t>
      </w:r>
      <w:r w:rsidR="00376028" w:rsidRPr="00FA43D9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</w:t>
      </w:r>
    </w:p>
    <w:p w14:paraId="58019C00" w14:textId="77777777" w:rsidR="002E6FDD" w:rsidRPr="00FA43D9" w:rsidRDefault="002E6FDD" w:rsidP="00114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0CA9832" w14:textId="77777777" w:rsidR="0081355B" w:rsidRPr="00FA43D9" w:rsidRDefault="00873FB4" w:rsidP="00B16945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FA43D9">
        <w:rPr>
          <w:rFonts w:ascii="Angsana New" w:hAnsi="Angsana New"/>
          <w:sz w:val="30"/>
          <w:szCs w:val="30"/>
          <w:cs/>
        </w:rPr>
        <w:t>ส่วนประกอบของรายการที่ดิน 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073D9B19" w14:textId="77777777" w:rsidR="00873FB4" w:rsidRPr="00FA43D9" w:rsidRDefault="00873FB4" w:rsidP="00114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173B4E5" w14:textId="46F0FE72" w:rsidR="00011910" w:rsidRPr="00FA43D9" w:rsidRDefault="00873FB4" w:rsidP="00F45CE1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FA43D9">
        <w:rPr>
          <w:rFonts w:ascii="Angsana New" w:hAnsi="Angsana New"/>
          <w:sz w:val="30"/>
          <w:szCs w:val="30"/>
          <w:cs/>
        </w:rPr>
        <w:t>กำไรหรือขาดทุนจากการจำหน่ายที่ดิน อาคารและอุปกรณ์คือ</w:t>
      </w:r>
      <w:r w:rsidR="001148AE" w:rsidRPr="00FA43D9">
        <w:rPr>
          <w:rFonts w:ascii="Angsana New" w:hAnsi="Angsana New" w:hint="cs"/>
          <w:sz w:val="30"/>
          <w:szCs w:val="30"/>
          <w:cs/>
        </w:rPr>
        <w:t xml:space="preserve"> </w:t>
      </w:r>
      <w:r w:rsidRPr="00FA43D9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</w:t>
      </w:r>
      <w:r w:rsidR="00F45CE1" w:rsidRPr="00FA43D9">
        <w:rPr>
          <w:rFonts w:ascii="Angsana New" w:hAnsi="Angsana New"/>
          <w:sz w:val="30"/>
          <w:szCs w:val="30"/>
          <w:cs/>
          <w:lang w:val="en-US"/>
        </w:rPr>
        <w:br/>
      </w:r>
      <w:r w:rsidRPr="00FA43D9">
        <w:rPr>
          <w:rFonts w:ascii="Angsana New" w:hAnsi="Angsana New"/>
          <w:sz w:val="30"/>
          <w:szCs w:val="30"/>
          <w:cs/>
        </w:rPr>
        <w:t>การจำหน่ายกับมูลค่าตามบัญชีของที่ดิน อาคารและอุปกรณ์ โดยรับรู้ในกำไรหรือขาดทุน</w:t>
      </w:r>
    </w:p>
    <w:p w14:paraId="348BC68D" w14:textId="77777777" w:rsidR="001E5EAC" w:rsidRDefault="001E5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x-none" w:eastAsia="x-none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7D331A1" w14:textId="40A27C6A" w:rsidR="00873FB4" w:rsidRPr="00F0725C" w:rsidRDefault="00873FB4" w:rsidP="00B16945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F0725C">
        <w:rPr>
          <w:rFonts w:ascii="Angsana New" w:hAnsi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3C23C920" w14:textId="77777777" w:rsidR="007D088E" w:rsidRPr="00F0725C" w:rsidRDefault="007D088E" w:rsidP="00B16945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43E7B015" w14:textId="77777777" w:rsidR="0058651E" w:rsidRPr="00F0725C" w:rsidRDefault="00873FB4" w:rsidP="0058651E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F0725C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</w:t>
      </w:r>
      <w:r w:rsidR="003F27D6" w:rsidRPr="00F0725C">
        <w:rPr>
          <w:rFonts w:ascii="Angsana New" w:hAnsi="Angsana New" w:hint="cs"/>
          <w:sz w:val="30"/>
          <w:szCs w:val="30"/>
          <w:cs/>
        </w:rPr>
        <w:t>กลุ่ม</w:t>
      </w:r>
      <w:r w:rsidRPr="00F0725C">
        <w:rPr>
          <w:rFonts w:ascii="Angsana New" w:hAnsi="Angsana New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2A5AFF34" w14:textId="77777777" w:rsidR="007A5661" w:rsidRPr="00F0725C" w:rsidRDefault="007A5661" w:rsidP="0058651E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FFD451B" w14:textId="77777777" w:rsidR="005D1629" w:rsidRPr="00F0725C" w:rsidRDefault="005D1629" w:rsidP="00B16945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F0725C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32510722" w14:textId="77777777" w:rsidR="005D1629" w:rsidRPr="00F0725C" w:rsidRDefault="005D1629" w:rsidP="00B16945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698B7399" w14:textId="0712C06C" w:rsidR="00C50142" w:rsidRPr="00F0725C" w:rsidRDefault="00C50142" w:rsidP="00B16945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F0725C">
        <w:rPr>
          <w:rFonts w:ascii="Angsana New" w:hAnsi="Angsana New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</w:t>
      </w:r>
      <w:r w:rsidR="001D140B" w:rsidRPr="00F0725C">
        <w:rPr>
          <w:rFonts w:ascii="Angsana New" w:hAnsi="Angsana New"/>
          <w:sz w:val="30"/>
          <w:szCs w:val="30"/>
          <w:cs/>
        </w:rPr>
        <w:t>ย์หรือต้นทุนในการเปลี่ยนแทนอื่น</w:t>
      </w:r>
      <w:r w:rsidRPr="00F0725C">
        <w:rPr>
          <w:rFonts w:ascii="Angsana New" w:hAnsi="Angsana New"/>
          <w:sz w:val="30"/>
          <w:szCs w:val="30"/>
          <w:cs/>
        </w:rPr>
        <w:t>หักด้วยมูลค่าคงเหลือของสินทรัพย์</w:t>
      </w:r>
    </w:p>
    <w:p w14:paraId="756CA93A" w14:textId="77777777" w:rsidR="00F0725C" w:rsidRPr="00F0725C" w:rsidRDefault="00F0725C" w:rsidP="00B16945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25DEA307" w14:textId="77777777" w:rsidR="00C50142" w:rsidRPr="00F0725C" w:rsidRDefault="00C50142" w:rsidP="00B16945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F0725C">
        <w:rPr>
          <w:rFonts w:ascii="Angsana New" w:hAnsi="Angsana New"/>
          <w:sz w:val="30"/>
          <w:szCs w:val="30"/>
          <w:cs/>
        </w:rPr>
        <w:t xml:space="preserve">ค่าเสื่อมราคาบันทึกในกำไรหรือขาดทุน </w:t>
      </w:r>
      <w:r w:rsidR="00C037D0" w:rsidRPr="00F0725C">
        <w:rPr>
          <w:rFonts w:ascii="Angsana New" w:hAnsi="Angsana New"/>
          <w:sz w:val="30"/>
          <w:szCs w:val="30"/>
          <w:cs/>
        </w:rPr>
        <w:t>คำนวณโดยวิธีเส้นตรงตาม</w:t>
      </w:r>
      <w:r w:rsidRPr="00F0725C">
        <w:rPr>
          <w:rFonts w:ascii="Angsana New" w:hAnsi="Angsana New"/>
          <w:sz w:val="30"/>
          <w:szCs w:val="30"/>
          <w:cs/>
        </w:rPr>
        <w:t>เกณฑ์</w:t>
      </w:r>
      <w:r w:rsidR="00C037D0" w:rsidRPr="00F0725C">
        <w:rPr>
          <w:rFonts w:ascii="Angsana New" w:hAnsi="Angsana New"/>
          <w:sz w:val="30"/>
          <w:szCs w:val="30"/>
          <w:cs/>
        </w:rPr>
        <w:t>อายุการ</w:t>
      </w:r>
      <w:r w:rsidR="0098096C" w:rsidRPr="00F0725C">
        <w:rPr>
          <w:rFonts w:ascii="Angsana New" w:hAnsi="Angsana New"/>
          <w:sz w:val="30"/>
          <w:szCs w:val="30"/>
          <w:cs/>
          <w:lang w:val="en-US"/>
        </w:rPr>
        <w:t>ให้ประโยชน์</w:t>
      </w:r>
      <w:r w:rsidRPr="00F0725C">
        <w:rPr>
          <w:rFonts w:ascii="Angsana New" w:hAnsi="Angsana New"/>
          <w:sz w:val="30"/>
          <w:szCs w:val="30"/>
          <w:cs/>
        </w:rPr>
        <w:t>โดยประมาณของส่วนประกอบของสินทรัพย์แต</w:t>
      </w:r>
      <w:r w:rsidR="00526CF5" w:rsidRPr="00F0725C">
        <w:rPr>
          <w:rFonts w:ascii="Angsana New" w:hAnsi="Angsana New"/>
          <w:sz w:val="30"/>
          <w:szCs w:val="30"/>
          <w:cs/>
        </w:rPr>
        <w:t>่ละรายการ ประมาณการอายุการให้ประโยชน์</w:t>
      </w:r>
      <w:r w:rsidRPr="00F0725C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14:paraId="69211357" w14:textId="77777777" w:rsidR="00162906" w:rsidRPr="00F0725C" w:rsidRDefault="00162906" w:rsidP="003E3610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7290"/>
        <w:gridCol w:w="1080"/>
      </w:tblGrid>
      <w:tr w:rsidR="002F3E36" w:rsidRPr="00F0725C" w14:paraId="589B6358" w14:textId="77777777" w:rsidTr="00F24C32">
        <w:tc>
          <w:tcPr>
            <w:tcW w:w="7290" w:type="dxa"/>
          </w:tcPr>
          <w:p w14:paraId="34EFDB9B" w14:textId="77777777" w:rsidR="002F3E36" w:rsidRPr="00F0725C" w:rsidRDefault="002F3E36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0725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ส่วนปรับปรุงที่ดิน</w:t>
            </w:r>
          </w:p>
        </w:tc>
        <w:tc>
          <w:tcPr>
            <w:tcW w:w="1080" w:type="dxa"/>
          </w:tcPr>
          <w:p w14:paraId="70C88B78" w14:textId="52431FC1" w:rsidR="002F3E36" w:rsidRPr="00F0725C" w:rsidRDefault="008852A1" w:rsidP="00B16945">
            <w:pPr>
              <w:pStyle w:val="BodyText2"/>
              <w:tabs>
                <w:tab w:val="left" w:pos="540"/>
              </w:tabs>
              <w:ind w:left="0" w:firstLine="0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0725C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092DE2" w:rsidRPr="00F0725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  <w:r w:rsidR="00413374" w:rsidRPr="00F0725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  <w:r w:rsidR="00092DE2" w:rsidRPr="00F0725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  <w:r w:rsidRPr="00F0725C">
              <w:rPr>
                <w:rFonts w:ascii="Angsana New" w:hAnsi="Angsana New"/>
                <w:sz w:val="30"/>
                <w:szCs w:val="30"/>
                <w:lang w:val="en-US" w:eastAsia="en-US"/>
              </w:rPr>
              <w:t>20</w:t>
            </w:r>
            <w:r w:rsidR="002F3E36" w:rsidRPr="00F0725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</w:tr>
      <w:tr w:rsidR="00DE6110" w:rsidRPr="00F0725C" w14:paraId="2388C5E7" w14:textId="77777777" w:rsidTr="00F24C32">
        <w:trPr>
          <w:trHeight w:val="434"/>
        </w:trPr>
        <w:tc>
          <w:tcPr>
            <w:tcW w:w="7290" w:type="dxa"/>
          </w:tcPr>
          <w:p w14:paraId="5C3EFE69" w14:textId="77777777" w:rsidR="00DE6110" w:rsidRPr="00F0725C" w:rsidRDefault="00DE6110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0725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อาคาร</w:t>
            </w:r>
            <w:r w:rsidR="002F3E36" w:rsidRPr="00F0725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และส่วนปรับปรุงอาคาร</w:t>
            </w:r>
          </w:p>
        </w:tc>
        <w:tc>
          <w:tcPr>
            <w:tcW w:w="1080" w:type="dxa"/>
          </w:tcPr>
          <w:p w14:paraId="77B2DB02" w14:textId="7257A8A1" w:rsidR="00DE6110" w:rsidRPr="00F0725C" w:rsidRDefault="008852A1" w:rsidP="00B16945">
            <w:pPr>
              <w:pStyle w:val="BodyText2"/>
              <w:ind w:left="0" w:firstLine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0725C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092DE2" w:rsidRPr="00F0725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  <w:r w:rsidR="00110FCB" w:rsidRPr="00F0725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  <w:r w:rsidR="00092DE2" w:rsidRPr="00F0725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  <w:r w:rsidRPr="00F0725C">
              <w:rPr>
                <w:rFonts w:ascii="Angsana New" w:hAnsi="Angsana New"/>
                <w:sz w:val="30"/>
                <w:szCs w:val="30"/>
                <w:lang w:val="en-US" w:eastAsia="en-US"/>
              </w:rPr>
              <w:t>30</w:t>
            </w:r>
            <w:r w:rsidR="00DE6110" w:rsidRPr="00F0725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</w:tr>
      <w:tr w:rsidR="00DE6110" w:rsidRPr="00F0725C" w14:paraId="0577C588" w14:textId="77777777" w:rsidTr="00F24C32">
        <w:tc>
          <w:tcPr>
            <w:tcW w:w="7290" w:type="dxa"/>
          </w:tcPr>
          <w:p w14:paraId="511CF13B" w14:textId="77777777" w:rsidR="00DE6110" w:rsidRPr="00F0725C" w:rsidRDefault="00DE6110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0725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เครื่องจักรและอุปกรณ์</w:t>
            </w:r>
            <w:r w:rsidR="00092DE2" w:rsidRPr="00F0725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โรงงาน</w:t>
            </w:r>
          </w:p>
        </w:tc>
        <w:tc>
          <w:tcPr>
            <w:tcW w:w="1080" w:type="dxa"/>
          </w:tcPr>
          <w:p w14:paraId="5E5F34C1" w14:textId="4DE8FAF2" w:rsidR="00DE6110" w:rsidRPr="00F0725C" w:rsidRDefault="008852A1" w:rsidP="00B16945">
            <w:pPr>
              <w:pStyle w:val="BodyText2"/>
              <w:tabs>
                <w:tab w:val="left" w:pos="540"/>
              </w:tabs>
              <w:ind w:left="0" w:firstLine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0725C">
              <w:rPr>
                <w:rFonts w:ascii="Angsana New" w:hAnsi="Angsana New"/>
                <w:sz w:val="30"/>
                <w:szCs w:val="30"/>
                <w:lang w:val="en-US" w:eastAsia="en-US"/>
              </w:rPr>
              <w:t>10</w:t>
            </w:r>
            <w:r w:rsidR="00092DE2" w:rsidRPr="00F0725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  <w:r w:rsidR="00110FCB" w:rsidRPr="00F0725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  <w:r w:rsidR="00092DE2" w:rsidRPr="00F0725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  <w:r w:rsidRPr="00F0725C">
              <w:rPr>
                <w:rFonts w:ascii="Angsana New" w:hAnsi="Angsana New"/>
                <w:sz w:val="30"/>
                <w:szCs w:val="30"/>
                <w:lang w:val="en-US" w:eastAsia="en-US"/>
              </w:rPr>
              <w:t>15</w:t>
            </w:r>
            <w:r w:rsidR="00DE6110" w:rsidRPr="00F0725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</w:tr>
      <w:tr w:rsidR="00092DE2" w:rsidRPr="00F0725C" w14:paraId="301977FC" w14:textId="77777777" w:rsidTr="00F24C32">
        <w:tc>
          <w:tcPr>
            <w:tcW w:w="7290" w:type="dxa"/>
          </w:tcPr>
          <w:p w14:paraId="5EE197B8" w14:textId="77777777" w:rsidR="00092DE2" w:rsidRPr="00F0725C" w:rsidRDefault="00092DE2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0725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80" w:type="dxa"/>
          </w:tcPr>
          <w:p w14:paraId="0F865938" w14:textId="4AA7F7A4" w:rsidR="00092DE2" w:rsidRPr="00F0725C" w:rsidRDefault="008852A1" w:rsidP="00B16945">
            <w:pPr>
              <w:pStyle w:val="BodyText2"/>
              <w:tabs>
                <w:tab w:val="left" w:pos="540"/>
              </w:tabs>
              <w:ind w:left="0" w:firstLine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0725C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98096C" w:rsidRPr="00F0725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-</w:t>
            </w:r>
            <w:r w:rsidR="008B7FD8" w:rsidRPr="00F0725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F0725C">
              <w:rPr>
                <w:rFonts w:ascii="Angsana New" w:hAnsi="Angsana New"/>
                <w:sz w:val="30"/>
                <w:szCs w:val="30"/>
                <w:lang w:val="en-US" w:eastAsia="en-US"/>
              </w:rPr>
              <w:t>15</w:t>
            </w:r>
            <w:r w:rsidR="00092DE2" w:rsidRPr="00F0725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</w:tr>
      <w:tr w:rsidR="005739D4" w:rsidRPr="00F0725C" w14:paraId="183119EB" w14:textId="77777777" w:rsidTr="00F24C32">
        <w:tc>
          <w:tcPr>
            <w:tcW w:w="7290" w:type="dxa"/>
          </w:tcPr>
          <w:p w14:paraId="5C1CD2B1" w14:textId="77777777" w:rsidR="005739D4" w:rsidRPr="00F0725C" w:rsidRDefault="005739D4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0725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เครื่องมือและเครื่องใช้</w:t>
            </w:r>
          </w:p>
        </w:tc>
        <w:tc>
          <w:tcPr>
            <w:tcW w:w="1080" w:type="dxa"/>
          </w:tcPr>
          <w:p w14:paraId="58CBA977" w14:textId="715E1D2A" w:rsidR="005739D4" w:rsidRPr="00F0725C" w:rsidRDefault="008852A1" w:rsidP="00B16945">
            <w:pPr>
              <w:pStyle w:val="BodyText2"/>
              <w:tabs>
                <w:tab w:val="left" w:pos="540"/>
              </w:tabs>
              <w:ind w:left="0" w:firstLine="0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0725C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F5440C" w:rsidRPr="00F0725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</w:tr>
      <w:tr w:rsidR="00DE6110" w:rsidRPr="00F0725C" w14:paraId="0AE71FC5" w14:textId="77777777" w:rsidTr="00F24C32">
        <w:tc>
          <w:tcPr>
            <w:tcW w:w="7290" w:type="dxa"/>
          </w:tcPr>
          <w:p w14:paraId="2EBBFE20" w14:textId="77777777" w:rsidR="00DE6110" w:rsidRPr="00F0725C" w:rsidRDefault="00DE6110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0725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ยานพาหนะ</w:t>
            </w:r>
          </w:p>
        </w:tc>
        <w:tc>
          <w:tcPr>
            <w:tcW w:w="1080" w:type="dxa"/>
          </w:tcPr>
          <w:p w14:paraId="7D10DC7A" w14:textId="6F3D2870" w:rsidR="00DE6110" w:rsidRPr="00F0725C" w:rsidRDefault="008852A1" w:rsidP="00B16945">
            <w:pPr>
              <w:pStyle w:val="BodyText2"/>
              <w:tabs>
                <w:tab w:val="left" w:pos="540"/>
              </w:tabs>
              <w:ind w:left="0" w:firstLine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0725C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DE6110" w:rsidRPr="00F0725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DE6110" w:rsidRPr="00F0725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</w:tbl>
    <w:p w14:paraId="5FBA8E53" w14:textId="77777777" w:rsidR="005C5D2A" w:rsidRPr="00F0725C" w:rsidRDefault="005C5D2A" w:rsidP="003E3610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12F2E41E" w14:textId="77777777" w:rsidR="0089184D" w:rsidRPr="00F0725C" w:rsidRDefault="003F27D6" w:rsidP="00BC004B">
      <w:pPr>
        <w:pStyle w:val="BodyText2"/>
        <w:tabs>
          <w:tab w:val="left" w:pos="540"/>
        </w:tabs>
        <w:ind w:left="547" w:firstLine="0"/>
        <w:rPr>
          <w:rFonts w:ascii="Angsana New" w:hAnsi="Angsana New"/>
          <w:sz w:val="30"/>
          <w:szCs w:val="30"/>
          <w:lang w:val="en-US"/>
        </w:rPr>
      </w:pPr>
      <w:r w:rsidRPr="00F0725C">
        <w:rPr>
          <w:rFonts w:ascii="Angsana New" w:hAnsi="Angsana New"/>
          <w:sz w:val="30"/>
          <w:szCs w:val="30"/>
          <w:cs/>
        </w:rPr>
        <w:t>กลุ่ม</w:t>
      </w:r>
      <w:r w:rsidR="00A748E6" w:rsidRPr="00F0725C">
        <w:rPr>
          <w:rFonts w:ascii="Angsana New" w:hAnsi="Angsana New"/>
          <w:sz w:val="30"/>
          <w:szCs w:val="30"/>
          <w:cs/>
        </w:rPr>
        <w:t>บริษัท</w:t>
      </w:r>
      <w:r w:rsidR="00C037D0" w:rsidRPr="00F0725C">
        <w:rPr>
          <w:rFonts w:ascii="Angsana New" w:hAnsi="Angsana New"/>
          <w:sz w:val="30"/>
          <w:szCs w:val="30"/>
          <w:cs/>
        </w:rPr>
        <w:t>ไม่คิดค่าเสื่อมราคาสำหรับที่ดินและสินทรัพย์</w:t>
      </w:r>
      <w:r w:rsidR="00A748E6" w:rsidRPr="00F0725C">
        <w:rPr>
          <w:rFonts w:ascii="Angsana New" w:hAnsi="Angsana New"/>
          <w:sz w:val="30"/>
          <w:szCs w:val="30"/>
          <w:cs/>
        </w:rPr>
        <w:t>ที่อยู่</w:t>
      </w:r>
      <w:r w:rsidR="00C037D0" w:rsidRPr="00F0725C">
        <w:rPr>
          <w:rFonts w:ascii="Angsana New" w:hAnsi="Angsana New"/>
          <w:sz w:val="30"/>
          <w:szCs w:val="30"/>
          <w:cs/>
        </w:rPr>
        <w:t>ระหว่าง</w:t>
      </w:r>
      <w:r w:rsidR="00A748E6" w:rsidRPr="00F0725C">
        <w:rPr>
          <w:rFonts w:ascii="Angsana New" w:hAnsi="Angsana New"/>
          <w:sz w:val="30"/>
          <w:szCs w:val="30"/>
          <w:cs/>
        </w:rPr>
        <w:t>การ</w:t>
      </w:r>
      <w:r w:rsidR="00C037D0" w:rsidRPr="00F0725C">
        <w:rPr>
          <w:rFonts w:ascii="Angsana New" w:hAnsi="Angsana New"/>
          <w:sz w:val="30"/>
          <w:szCs w:val="30"/>
          <w:cs/>
        </w:rPr>
        <w:t>ก่อสร้างและติดตั้ง</w:t>
      </w:r>
    </w:p>
    <w:p w14:paraId="0B25FDD6" w14:textId="77777777" w:rsidR="0089184D" w:rsidRPr="00F0725C" w:rsidRDefault="0089184D" w:rsidP="003E3610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4B87B14A" w14:textId="77777777" w:rsidR="00145407" w:rsidRPr="00F0725C" w:rsidRDefault="00AD419E" w:rsidP="00F45CE1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F0725C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</w:t>
      </w:r>
      <w:r w:rsidR="00E567C0" w:rsidRPr="00F0725C">
        <w:rPr>
          <w:rFonts w:ascii="Angsana New" w:hAnsi="Angsana New"/>
          <w:sz w:val="30"/>
          <w:szCs w:val="30"/>
          <w:cs/>
        </w:rPr>
        <w:t>น์ของสินทรัพย์ และมูลค่าคงเหลือ</w:t>
      </w:r>
      <w:r w:rsidRPr="00F0725C">
        <w:rPr>
          <w:rFonts w:ascii="Angsana New" w:hAnsi="Angsana New"/>
          <w:sz w:val="30"/>
          <w:szCs w:val="30"/>
          <w:cs/>
        </w:rPr>
        <w:t>ถูกทบทวนอย่า</w:t>
      </w:r>
      <w:r w:rsidR="00E567C0" w:rsidRPr="00F0725C">
        <w:rPr>
          <w:rFonts w:ascii="Angsana New" w:hAnsi="Angsana New"/>
          <w:sz w:val="30"/>
          <w:szCs w:val="30"/>
          <w:cs/>
        </w:rPr>
        <w:t>งน้อยที่สุดทุกสิ้น</w:t>
      </w:r>
      <w:r w:rsidRPr="00F0725C">
        <w:rPr>
          <w:rFonts w:ascii="Angsana New" w:hAnsi="Angsana New"/>
          <w:sz w:val="30"/>
          <w:szCs w:val="30"/>
          <w:cs/>
        </w:rPr>
        <w:t>รอบปีบัญชี และปรับปรุงตามความเหมาะสม</w:t>
      </w:r>
    </w:p>
    <w:p w14:paraId="2FA946B7" w14:textId="77777777" w:rsidR="00DE5D0C" w:rsidRPr="00C92172" w:rsidRDefault="00DE5D0C" w:rsidP="003E3610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</w:pPr>
    </w:p>
    <w:p w14:paraId="0C0AA45D" w14:textId="77777777" w:rsidR="00FE330A" w:rsidRPr="00C92172" w:rsidRDefault="006505C6" w:rsidP="0044451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92172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สินทรัพย์ไม่มีตัวตน</w:t>
      </w:r>
    </w:p>
    <w:p w14:paraId="0F503B03" w14:textId="77777777" w:rsidR="00FE330A" w:rsidRPr="00C92172" w:rsidRDefault="00FE330A" w:rsidP="003E3610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</w:pPr>
    </w:p>
    <w:p w14:paraId="13F4908C" w14:textId="77777777" w:rsidR="00F1211F" w:rsidRPr="00C92172" w:rsidRDefault="00520992" w:rsidP="00B16945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C92172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1C493F" w:rsidRPr="00C92172">
        <w:rPr>
          <w:rFonts w:ascii="Angsana New" w:hAnsi="Angsana New"/>
          <w:sz w:val="30"/>
          <w:szCs w:val="30"/>
          <w:cs/>
        </w:rPr>
        <w:t>ที่</w:t>
      </w:r>
      <w:r w:rsidR="003F27D6" w:rsidRPr="00C92172">
        <w:rPr>
          <w:rFonts w:ascii="Angsana New" w:hAnsi="Angsana New"/>
          <w:sz w:val="30"/>
          <w:szCs w:val="30"/>
          <w:cs/>
        </w:rPr>
        <w:t>กลุ่ม</w:t>
      </w:r>
      <w:r w:rsidR="001C493F" w:rsidRPr="00C92172">
        <w:rPr>
          <w:rFonts w:ascii="Angsana New" w:hAnsi="Angsana New"/>
          <w:sz w:val="30"/>
          <w:szCs w:val="30"/>
          <w:cs/>
        </w:rPr>
        <w:t>บริษัทซื้อมาและมีอายุการใช้งานจำกัด</w:t>
      </w:r>
      <w:r w:rsidR="00F45CE1" w:rsidRPr="00C92172">
        <w:rPr>
          <w:rFonts w:ascii="Angsana New" w:hAnsi="Angsana New"/>
          <w:sz w:val="30"/>
          <w:szCs w:val="30"/>
          <w:cs/>
        </w:rPr>
        <w:t>วัดมูลค่าด้วย</w:t>
      </w:r>
      <w:r w:rsidRPr="00C92172">
        <w:rPr>
          <w:rFonts w:ascii="Angsana New" w:hAnsi="Angsana New"/>
          <w:sz w:val="30"/>
          <w:szCs w:val="30"/>
          <w:cs/>
        </w:rPr>
        <w:t>ราคาทุนหักค่าตัดจำหน่ายสะสม</w:t>
      </w:r>
      <w:r w:rsidR="002B117B" w:rsidRPr="00C92172">
        <w:rPr>
          <w:rFonts w:ascii="Angsana New" w:hAnsi="Angsana New"/>
          <w:sz w:val="30"/>
          <w:szCs w:val="30"/>
          <w:cs/>
        </w:rPr>
        <w:t>และ</w:t>
      </w:r>
      <w:r w:rsidR="00B757D8" w:rsidRPr="00C92172">
        <w:rPr>
          <w:rFonts w:ascii="Angsana New" w:hAnsi="Angsana New"/>
          <w:sz w:val="30"/>
          <w:szCs w:val="30"/>
          <w:cs/>
        </w:rPr>
        <w:t>ผลขาดทุนจากการด้อยค่า</w:t>
      </w:r>
      <w:r w:rsidR="00C30F34" w:rsidRPr="00C92172">
        <w:rPr>
          <w:rFonts w:ascii="Angsana New" w:hAnsi="Angsana New"/>
          <w:sz w:val="30"/>
          <w:szCs w:val="30"/>
          <w:cs/>
        </w:rPr>
        <w:t>สะสม</w:t>
      </w:r>
    </w:p>
    <w:p w14:paraId="230B520D" w14:textId="77777777" w:rsidR="001C493F" w:rsidRPr="00C92172" w:rsidRDefault="001C493F" w:rsidP="00B16945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C92172">
        <w:rPr>
          <w:rFonts w:ascii="Angsana New" w:hAnsi="Angsana New"/>
          <w:i/>
          <w:iCs/>
          <w:sz w:val="30"/>
          <w:szCs w:val="30"/>
          <w:cs/>
        </w:rPr>
        <w:lastRenderedPageBreak/>
        <w:t>รายจ่ายภายหลังการรับรู้รายการ</w:t>
      </w:r>
    </w:p>
    <w:p w14:paraId="045771DA" w14:textId="77777777" w:rsidR="001C493F" w:rsidRPr="00C92172" w:rsidRDefault="001C493F" w:rsidP="00B16945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29B7635B" w14:textId="77777777" w:rsidR="001C493F" w:rsidRPr="00C92172" w:rsidRDefault="001C493F" w:rsidP="00B16945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C92172">
        <w:rPr>
          <w:rFonts w:ascii="Angsana New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</w:t>
      </w:r>
      <w:r w:rsidR="001A2331" w:rsidRPr="00C92172">
        <w:rPr>
          <w:rFonts w:ascii="Angsana New" w:hAnsi="Angsana New"/>
          <w:sz w:val="30"/>
          <w:szCs w:val="30"/>
          <w:cs/>
        </w:rPr>
        <w:t>ต้นทุนของ</w:t>
      </w:r>
      <w:r w:rsidRPr="00C92172">
        <w:rPr>
          <w:rFonts w:ascii="Angsana New" w:hAnsi="Angsana New"/>
          <w:sz w:val="30"/>
          <w:szCs w:val="30"/>
          <w:cs/>
        </w:rPr>
        <w:t>สินทรัพย์ที่เกี่ยวข้องนั้น</w:t>
      </w:r>
      <w:r w:rsidR="00B96338" w:rsidRPr="00C92172">
        <w:rPr>
          <w:rFonts w:ascii="Angsana New" w:hAnsi="Angsana New"/>
          <w:sz w:val="30"/>
          <w:szCs w:val="30"/>
          <w:cs/>
        </w:rPr>
        <w:t xml:space="preserve"> ค่าใช้จ่ายอื่นที่เกิดขึ้นรับรู้ในกำไรหรือขาดทุนเมื่อเกิดขึ้น</w:t>
      </w:r>
    </w:p>
    <w:p w14:paraId="7B6B6582" w14:textId="77777777" w:rsidR="00702074" w:rsidRPr="00C92172" w:rsidRDefault="00702074" w:rsidP="00B16945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6222290E" w14:textId="77777777" w:rsidR="001C493F" w:rsidRPr="00C92172" w:rsidRDefault="001C493F" w:rsidP="00B16945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C92172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538DEF9A" w14:textId="77777777" w:rsidR="001C493F" w:rsidRPr="00C92172" w:rsidRDefault="001C493F" w:rsidP="00B16945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072DC7E8" w14:textId="77777777" w:rsidR="001C493F" w:rsidRPr="00C92172" w:rsidRDefault="00520992" w:rsidP="00B16945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C92172">
        <w:rPr>
          <w:rFonts w:ascii="Angsana New" w:hAnsi="Angsana New"/>
          <w:sz w:val="30"/>
          <w:szCs w:val="30"/>
          <w:cs/>
        </w:rPr>
        <w:t>ค่าตัดจำหน่ายคำนวณ</w:t>
      </w:r>
      <w:r w:rsidR="001C493F" w:rsidRPr="00C92172">
        <w:rPr>
          <w:rFonts w:ascii="Angsana New" w:hAnsi="Angsana New"/>
          <w:sz w:val="30"/>
          <w:szCs w:val="30"/>
          <w:cs/>
        </w:rPr>
        <w:t>จากราคาทุนของสินทรัพย์หรือจำนวนอื่นที่ใช้แทนราคาทุนหักด้วยมูลค่าคงเหลือ</w:t>
      </w:r>
    </w:p>
    <w:p w14:paraId="025AC469" w14:textId="77777777" w:rsidR="00152BD7" w:rsidRPr="00C92172" w:rsidRDefault="00152BD7" w:rsidP="00B16945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43ABCACB" w14:textId="77777777" w:rsidR="00520992" w:rsidRPr="00D72029" w:rsidRDefault="001C493F" w:rsidP="0074723E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30"/>
          <w:szCs w:val="30"/>
          <w:lang w:val="en-US"/>
        </w:rPr>
      </w:pPr>
      <w:r w:rsidRPr="00C92172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</w:t>
      </w:r>
      <w:r w:rsidR="00520992" w:rsidRPr="00C92172">
        <w:rPr>
          <w:rFonts w:ascii="Angsana New" w:hAnsi="Angsana New"/>
          <w:sz w:val="30"/>
          <w:szCs w:val="30"/>
          <w:cs/>
        </w:rPr>
        <w:t>โดยวิธีเส้นตรง</w:t>
      </w:r>
      <w:r w:rsidRPr="00C92172">
        <w:rPr>
          <w:rFonts w:ascii="Angsana New" w:hAnsi="Angsana New"/>
          <w:sz w:val="30"/>
          <w:szCs w:val="30"/>
          <w:cs/>
        </w:rPr>
        <w:t>ซึ่งโดยส่วนใหญ่จะสะท้อนรูปแบบที่คาดว่าจะได้รับประโยชน์</w:t>
      </w:r>
      <w:r w:rsidR="00C622E9" w:rsidRPr="00C92172">
        <w:rPr>
          <w:rFonts w:ascii="Angsana New" w:hAnsi="Angsana New"/>
          <w:sz w:val="30"/>
          <w:szCs w:val="30"/>
          <w:cs/>
        </w:rPr>
        <w:t>เชิงเศรษฐกิจ</w:t>
      </w:r>
      <w:r w:rsidRPr="00C92172">
        <w:rPr>
          <w:rFonts w:ascii="Angsana New" w:hAnsi="Angsana New"/>
          <w:sz w:val="30"/>
          <w:szCs w:val="30"/>
          <w:cs/>
        </w:rPr>
        <w:t>ในอนาคตจากสินทรัพย์นั้น</w:t>
      </w:r>
      <w:r w:rsidR="00520992" w:rsidRPr="00C92172">
        <w:rPr>
          <w:rFonts w:ascii="Angsana New" w:hAnsi="Angsana New"/>
          <w:sz w:val="30"/>
          <w:szCs w:val="30"/>
          <w:cs/>
        </w:rPr>
        <w:t>ตามระยะเวลาที่คาดว่าจะได้รับประโยชน์</w:t>
      </w:r>
      <w:r w:rsidRPr="00C92172">
        <w:rPr>
          <w:rFonts w:ascii="Angsana New" w:hAnsi="Angsana New"/>
          <w:sz w:val="30"/>
          <w:szCs w:val="30"/>
          <w:cs/>
        </w:rPr>
        <w:t>จากสินทรัพย์ไม่มีตัวตน</w:t>
      </w:r>
      <w:r w:rsidR="0098096C" w:rsidRPr="00C92172">
        <w:rPr>
          <w:rFonts w:ascii="Angsana New" w:hAnsi="Angsana New" w:hint="cs"/>
          <w:sz w:val="30"/>
          <w:szCs w:val="30"/>
          <w:cs/>
        </w:rPr>
        <w:t>ซึ่งไม่รวมสิทธิในการใช้เครื่องหมายการค้า</w:t>
      </w:r>
      <w:r w:rsidR="000F53F6" w:rsidRPr="00C92172">
        <w:rPr>
          <w:rFonts w:ascii="Angsana New" w:hAnsi="Angsana New" w:hint="cs"/>
          <w:sz w:val="30"/>
          <w:szCs w:val="30"/>
          <w:cs/>
        </w:rPr>
        <w:t>และสูตรการผลิต</w:t>
      </w:r>
      <w:r w:rsidRPr="00C92172">
        <w:rPr>
          <w:rFonts w:ascii="Angsana New" w:hAnsi="Angsana New"/>
          <w:sz w:val="30"/>
          <w:szCs w:val="30"/>
          <w:cs/>
        </w:rPr>
        <w:t xml:space="preserve"> โดยเริ่มตัดจำหน่ายสินทรัพย์ไม่มีตัวตน</w:t>
      </w:r>
      <w:r w:rsidR="000F53F6" w:rsidRPr="00C92172">
        <w:rPr>
          <w:rFonts w:ascii="Angsana New" w:hAnsi="Angsana New"/>
          <w:sz w:val="30"/>
          <w:szCs w:val="30"/>
          <w:cs/>
        </w:rPr>
        <w:br/>
      </w:r>
      <w:r w:rsidRPr="0072601C">
        <w:rPr>
          <w:rFonts w:ascii="Angsana New" w:hAnsi="Angsana New"/>
          <w:sz w:val="30"/>
          <w:szCs w:val="30"/>
          <w:cs/>
        </w:rPr>
        <w:t>เมื่อสินทรัพย์นั้นพร้อมที่จะให้ประโยชน์</w:t>
      </w:r>
      <w:r w:rsidR="0074723E" w:rsidRPr="0072601C">
        <w:rPr>
          <w:rFonts w:ascii="Angsana New" w:hAnsi="Angsana New"/>
          <w:sz w:val="30"/>
          <w:szCs w:val="30"/>
          <w:cs/>
        </w:rPr>
        <w:t xml:space="preserve"> </w:t>
      </w:r>
      <w:r w:rsidRPr="0072601C">
        <w:rPr>
          <w:rFonts w:ascii="Angsana New" w:hAnsi="Angsana New"/>
          <w:sz w:val="30"/>
          <w:szCs w:val="30"/>
          <w:cs/>
        </w:rPr>
        <w:t>ระยะเวลาที่คาดว่าจะได้รับ</w:t>
      </w:r>
      <w:r w:rsidRPr="00D72029">
        <w:rPr>
          <w:rFonts w:ascii="Angsana New" w:hAnsi="Angsana New"/>
          <w:sz w:val="30"/>
          <w:szCs w:val="30"/>
          <w:cs/>
        </w:rPr>
        <w:t>ประโยชน์สำหรับปีปัจจุบันและปีเปรียบเทียบแสดงได้</w:t>
      </w:r>
      <w:r w:rsidR="00520992" w:rsidRPr="00D72029">
        <w:rPr>
          <w:rFonts w:ascii="Angsana New" w:hAnsi="Angsana New"/>
          <w:sz w:val="30"/>
          <w:szCs w:val="30"/>
          <w:cs/>
        </w:rPr>
        <w:t>ดังนี้</w:t>
      </w:r>
    </w:p>
    <w:p w14:paraId="308F94DB" w14:textId="77777777" w:rsidR="00DD1251" w:rsidRPr="00D72029" w:rsidRDefault="00DD1251">
      <w:pPr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670"/>
        <w:gridCol w:w="1620"/>
        <w:gridCol w:w="1080"/>
        <w:gridCol w:w="810"/>
      </w:tblGrid>
      <w:tr w:rsidR="00520992" w:rsidRPr="00D72029" w14:paraId="74045ED6" w14:textId="77777777" w:rsidTr="00A159C7">
        <w:trPr>
          <w:gridAfter w:val="1"/>
          <w:wAfter w:w="810" w:type="dxa"/>
          <w:trHeight w:val="434"/>
        </w:trPr>
        <w:tc>
          <w:tcPr>
            <w:tcW w:w="7290" w:type="dxa"/>
            <w:gridSpan w:val="2"/>
          </w:tcPr>
          <w:p w14:paraId="0F4E5780" w14:textId="77777777" w:rsidR="00520992" w:rsidRPr="00D72029" w:rsidRDefault="00A55A61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202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ค่าลิขสิทธิ์ซอฟต์</w:t>
            </w:r>
            <w:r w:rsidR="00520992" w:rsidRPr="00D7202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แวร์</w:t>
            </w:r>
          </w:p>
        </w:tc>
        <w:tc>
          <w:tcPr>
            <w:tcW w:w="1080" w:type="dxa"/>
          </w:tcPr>
          <w:p w14:paraId="4B7F76FB" w14:textId="37CA99C0" w:rsidR="00520992" w:rsidRPr="00D72029" w:rsidRDefault="008852A1" w:rsidP="00906591">
            <w:pPr>
              <w:pStyle w:val="BodyText2"/>
              <w:tabs>
                <w:tab w:val="left" w:pos="336"/>
              </w:tabs>
              <w:ind w:left="0" w:firstLine="4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852A1">
              <w:rPr>
                <w:rFonts w:ascii="Angsana New" w:hAnsi="Angsana New"/>
                <w:sz w:val="30"/>
                <w:szCs w:val="30"/>
                <w:lang w:val="en-US" w:eastAsia="en-US"/>
              </w:rPr>
              <w:t>10</w:t>
            </w:r>
            <w:r w:rsidR="00520992" w:rsidRPr="00D7202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</w:tr>
      <w:tr w:rsidR="005C5D2A" w:rsidRPr="00D72029" w14:paraId="08B17F27" w14:textId="77777777" w:rsidTr="00A159C7">
        <w:trPr>
          <w:trHeight w:val="434"/>
        </w:trPr>
        <w:tc>
          <w:tcPr>
            <w:tcW w:w="5670" w:type="dxa"/>
          </w:tcPr>
          <w:p w14:paraId="66B727E8" w14:textId="77777777" w:rsidR="005C5D2A" w:rsidRPr="00D72029" w:rsidRDefault="000F53F6" w:rsidP="000F53F6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D7202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สิทธิในการใช้</w:t>
            </w:r>
            <w:r w:rsidR="0090659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เ</w:t>
            </w:r>
            <w:r w:rsidRPr="00D7202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ครื่องหมายการค้า</w:t>
            </w:r>
          </w:p>
        </w:tc>
        <w:tc>
          <w:tcPr>
            <w:tcW w:w="3510" w:type="dxa"/>
            <w:gridSpan w:val="3"/>
          </w:tcPr>
          <w:p w14:paraId="1B82EC57" w14:textId="77777777" w:rsidR="005C5D2A" w:rsidRPr="00D72029" w:rsidRDefault="005C5D2A" w:rsidP="005C5D2A">
            <w:pPr>
              <w:pStyle w:val="BodyText2"/>
              <w:ind w:left="0" w:firstLine="0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D7202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อายุการให้ประโยชน์ไม่ทราบแน่นอน</w:t>
            </w:r>
          </w:p>
        </w:tc>
      </w:tr>
      <w:tr w:rsidR="000F53F6" w:rsidRPr="00D72029" w14:paraId="7BB1616E" w14:textId="77777777" w:rsidTr="00A159C7">
        <w:trPr>
          <w:trHeight w:val="434"/>
        </w:trPr>
        <w:tc>
          <w:tcPr>
            <w:tcW w:w="5670" w:type="dxa"/>
          </w:tcPr>
          <w:p w14:paraId="1C67C1D4" w14:textId="77777777" w:rsidR="000F53F6" w:rsidRPr="00D72029" w:rsidRDefault="000F53F6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D7202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สูตรการผลิต</w:t>
            </w:r>
          </w:p>
        </w:tc>
        <w:tc>
          <w:tcPr>
            <w:tcW w:w="3510" w:type="dxa"/>
            <w:gridSpan w:val="3"/>
          </w:tcPr>
          <w:p w14:paraId="5383A081" w14:textId="77777777" w:rsidR="000F53F6" w:rsidRPr="00D72029" w:rsidRDefault="000F53F6" w:rsidP="005C5D2A">
            <w:pPr>
              <w:pStyle w:val="BodyText2"/>
              <w:ind w:left="0" w:firstLine="0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D7202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อายุการให้ประโยชน์ไม่ทราบแน่นอน</w:t>
            </w:r>
          </w:p>
        </w:tc>
      </w:tr>
    </w:tbl>
    <w:p w14:paraId="5EF3C0BB" w14:textId="77777777" w:rsidR="00E52392" w:rsidRPr="00D72029" w:rsidRDefault="00E52392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4835A4DE" w14:textId="77777777" w:rsidR="00A42778" w:rsidRPr="00D72029" w:rsidRDefault="00A42778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D72029">
        <w:rPr>
          <w:rFonts w:ascii="Angsana New" w:hAnsi="Angsana New"/>
          <w:sz w:val="30"/>
          <w:szCs w:val="30"/>
          <w:cs/>
        </w:rPr>
        <w:t>วิธีการตัดจำหน่าย ระยะเวลาที่คาดว่าจะได้รับประโยชน์</w:t>
      </w:r>
      <w:r w:rsidR="007D7123" w:rsidRPr="00D72029">
        <w:rPr>
          <w:rFonts w:ascii="Angsana New" w:hAnsi="Angsana New"/>
          <w:sz w:val="30"/>
          <w:szCs w:val="30"/>
          <w:cs/>
        </w:rPr>
        <w:t xml:space="preserve"> และมูลค่าคงเหลือ</w:t>
      </w:r>
      <w:r w:rsidRPr="00D72029">
        <w:rPr>
          <w:rFonts w:ascii="Angsana New" w:hAnsi="Angsana New"/>
          <w:sz w:val="30"/>
          <w:szCs w:val="30"/>
          <w:cs/>
        </w:rPr>
        <w:t>จะได้รับการทบทวนทุกสิ้นรอบปีบัญชีและปรับปรุงตามความเหมาะสม</w:t>
      </w:r>
    </w:p>
    <w:p w14:paraId="4D02B7CF" w14:textId="77777777" w:rsidR="00A42778" w:rsidRPr="00D72029" w:rsidRDefault="00A42778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7C524DE6" w14:textId="77777777" w:rsidR="00137B46" w:rsidRPr="004B5399" w:rsidRDefault="00137B46" w:rsidP="0044451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th-TH"/>
        </w:rPr>
      </w:pPr>
      <w:r w:rsidRPr="004B5399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 xml:space="preserve">สัญญาเช่า </w:t>
      </w:r>
    </w:p>
    <w:p w14:paraId="7C835841" w14:textId="77777777" w:rsidR="00137B46" w:rsidRPr="004B5399" w:rsidRDefault="00137B46" w:rsidP="00137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color w:val="0000FF"/>
          <w:sz w:val="30"/>
          <w:szCs w:val="30"/>
        </w:rPr>
      </w:pPr>
    </w:p>
    <w:p w14:paraId="55DD9E70" w14:textId="2827461E" w:rsidR="00137B46" w:rsidRPr="004B5399" w:rsidRDefault="00137B46" w:rsidP="00137B46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B539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8852A1" w:rsidRPr="008852A1">
        <w:rPr>
          <w:rFonts w:ascii="Angsana New" w:hAnsi="Angsana New" w:cs="Angsana New"/>
          <w:b/>
          <w:bCs/>
          <w:i/>
          <w:iCs/>
          <w:sz w:val="30"/>
          <w:szCs w:val="30"/>
        </w:rPr>
        <w:t>1</w:t>
      </w:r>
      <w:r w:rsidRPr="004B5399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Pr="004B539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มกราคม </w:t>
      </w:r>
      <w:r w:rsidR="008852A1" w:rsidRPr="008852A1">
        <w:rPr>
          <w:rFonts w:ascii="Angsana New" w:hAnsi="Angsana New" w:cs="Angsana New"/>
          <w:b/>
          <w:bCs/>
          <w:i/>
          <w:iCs/>
          <w:sz w:val="30"/>
          <w:szCs w:val="30"/>
        </w:rPr>
        <w:t>2563</w:t>
      </w:r>
      <w:r w:rsidRPr="004B5399">
        <w:rPr>
          <w:b/>
          <w:color w:val="0000FF"/>
          <w:sz w:val="30"/>
          <w:szCs w:val="30"/>
        </w:rPr>
        <w:t xml:space="preserve"> </w:t>
      </w:r>
    </w:p>
    <w:p w14:paraId="32140D06" w14:textId="77777777" w:rsidR="00137B46" w:rsidRPr="004B5399" w:rsidRDefault="00137B46" w:rsidP="00152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color w:val="0000FF"/>
          <w:sz w:val="30"/>
          <w:szCs w:val="30"/>
        </w:rPr>
      </w:pPr>
    </w:p>
    <w:p w14:paraId="46446CF5" w14:textId="425ABA39" w:rsidR="00137B46" w:rsidRPr="004B5399" w:rsidRDefault="00137B46" w:rsidP="00137B46">
      <w:pPr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4B5399">
        <w:rPr>
          <w:rFonts w:ascii="Angsana New" w:hAnsi="Angsana New" w:cs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กลุ่มบริษัทจะประเมินว่าสัญญาเป็นสัญญาเช่าหรือประกอบด้วยสัญญาเช่าหรือไม่</w:t>
      </w:r>
      <w:r w:rsidRPr="004B53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B5399">
        <w:rPr>
          <w:rFonts w:ascii="Angsana New" w:hAnsi="Angsana New" w:cs="Angsana New"/>
          <w:sz w:val="30"/>
          <w:szCs w:val="30"/>
        </w:rPr>
        <w:br/>
      </w:r>
      <w:r w:rsidRPr="004B5399">
        <w:rPr>
          <w:rFonts w:ascii="Angsana New" w:hAnsi="Angsana New" w:cs="Angsana New"/>
          <w:sz w:val="30"/>
          <w:szCs w:val="30"/>
          <w:cs/>
        </w:rPr>
        <w:t xml:space="preserve">กลุ่มบริษัทนำคำนิยามของสัญญาเช่าตาม </w:t>
      </w:r>
      <w:r w:rsidRPr="004B5399">
        <w:rPr>
          <w:rFonts w:ascii="Angsana New" w:hAnsi="Angsana New" w:cs="Angsana New"/>
          <w:sz w:val="30"/>
          <w:szCs w:val="30"/>
        </w:rPr>
        <w:t xml:space="preserve">TFRS </w:t>
      </w:r>
      <w:r w:rsidR="008852A1" w:rsidRPr="008852A1">
        <w:rPr>
          <w:rFonts w:ascii="Angsana New" w:hAnsi="Angsana New" w:cs="Angsana New"/>
          <w:sz w:val="30"/>
          <w:szCs w:val="30"/>
        </w:rPr>
        <w:t>16</w:t>
      </w:r>
      <w:r w:rsidRPr="004B5399">
        <w:rPr>
          <w:rFonts w:ascii="Angsana New" w:hAnsi="Angsana New" w:cs="Angsana New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4A14BB4F" w14:textId="77777777" w:rsidR="00137B46" w:rsidRPr="004B5399" w:rsidRDefault="00137B46" w:rsidP="00152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color w:val="0000FF"/>
          <w:sz w:val="30"/>
          <w:szCs w:val="30"/>
        </w:rPr>
      </w:pPr>
      <w:r w:rsidRPr="004B5399" w:rsidDel="005868E9">
        <w:rPr>
          <w:rFonts w:ascii="Angsana New" w:hAnsi="Angsana New" w:cs="Angsana New"/>
          <w:b/>
          <w:color w:val="0000FF"/>
          <w:sz w:val="30"/>
          <w:szCs w:val="30"/>
        </w:rPr>
        <w:t xml:space="preserve"> </w:t>
      </w:r>
    </w:p>
    <w:p w14:paraId="435EBAAB" w14:textId="77777777" w:rsidR="00F0725C" w:rsidRDefault="00F07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bookmarkStart w:id="1" w:name="_Hlk63097860"/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1862AA68" w14:textId="29F8A856" w:rsidR="00137B46" w:rsidRPr="004B5399" w:rsidRDefault="00137B46" w:rsidP="00137B46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B5399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ในฐานะผู้เช่า</w:t>
      </w:r>
    </w:p>
    <w:bookmarkEnd w:id="1"/>
    <w:p w14:paraId="1C30100E" w14:textId="77777777" w:rsidR="00137B46" w:rsidRPr="004B5399" w:rsidRDefault="00137B46" w:rsidP="00152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color w:val="0000FF"/>
          <w:sz w:val="30"/>
          <w:szCs w:val="30"/>
        </w:rPr>
      </w:pPr>
    </w:p>
    <w:p w14:paraId="7AE4AC5E" w14:textId="133A32AB" w:rsidR="00137B46" w:rsidRPr="004B5399" w:rsidRDefault="00137B46" w:rsidP="00137B46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B5399">
        <w:rPr>
          <w:rFonts w:ascii="Angsana New" w:hAnsi="Angsana New" w:cs="Angsana New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</w:t>
      </w:r>
      <w:r w:rsidRPr="004B5399">
        <w:rPr>
          <w:rFonts w:ascii="Angsana New" w:hAnsi="Angsana New" w:cs="Angsana New"/>
          <w:sz w:val="30"/>
          <w:szCs w:val="30"/>
        </w:rPr>
        <w:br/>
      </w:r>
      <w:r w:rsidRPr="00E907B4">
        <w:rPr>
          <w:rFonts w:ascii="Angsana New" w:hAnsi="Angsana New" w:cs="Angsana New"/>
          <w:sz w:val="30"/>
          <w:szCs w:val="30"/>
          <w:cs/>
        </w:rPr>
        <w:t xml:space="preserve">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</w:t>
      </w:r>
      <w:r w:rsidR="00391CA4" w:rsidRPr="00E907B4">
        <w:rPr>
          <w:rFonts w:ascii="Angsana New" w:hAnsi="Angsana New" w:cs="Angsana New" w:hint="cs"/>
          <w:sz w:val="30"/>
          <w:szCs w:val="30"/>
          <w:cs/>
        </w:rPr>
        <w:t>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</w:t>
      </w:r>
    </w:p>
    <w:p w14:paraId="31B596B3" w14:textId="77777777" w:rsidR="00137B46" w:rsidRPr="004B5399" w:rsidRDefault="00137B46" w:rsidP="00152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color w:val="0000FF"/>
          <w:sz w:val="30"/>
          <w:szCs w:val="30"/>
          <w:cs/>
        </w:rPr>
      </w:pPr>
    </w:p>
    <w:p w14:paraId="1E6310F2" w14:textId="77777777" w:rsidR="00137B46" w:rsidRPr="004B5399" w:rsidRDefault="00137B46" w:rsidP="00137B4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B5399">
        <w:rPr>
          <w:rFonts w:ascii="Angsana New" w:hAnsi="Angsana New" w:cs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98DC511" w14:textId="77777777" w:rsidR="00137B46" w:rsidRPr="004B5399" w:rsidRDefault="00137B46" w:rsidP="00152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color w:val="0000FF"/>
          <w:sz w:val="30"/>
          <w:szCs w:val="30"/>
        </w:rPr>
      </w:pPr>
    </w:p>
    <w:p w14:paraId="2F701BC8" w14:textId="75C09B14" w:rsidR="00137B46" w:rsidRPr="004B5399" w:rsidRDefault="00137B46" w:rsidP="00137B46">
      <w:pPr>
        <w:ind w:left="540"/>
        <w:jc w:val="thaiDistribute"/>
        <w:rPr>
          <w:rFonts w:ascii="Angsana New" w:eastAsia="Calibri" w:hAnsi="Angsana New" w:cs="Angsana New"/>
          <w:b/>
          <w:color w:val="0000FF"/>
          <w:sz w:val="30"/>
          <w:szCs w:val="30"/>
        </w:rPr>
      </w:pPr>
      <w:r w:rsidRPr="004B5399">
        <w:rPr>
          <w:rFonts w:ascii="Angsana New" w:eastAsia="Calibri" w:hAnsi="Angsana New" w:cs="Angsana New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</w:t>
      </w:r>
      <w:r w:rsidR="001148AE">
        <w:rPr>
          <w:rFonts w:ascii="Angsana New" w:eastAsia="Calibri" w:hAnsi="Angsana New" w:cs="Angsana New" w:hint="cs"/>
          <w:b/>
          <w:sz w:val="30"/>
          <w:szCs w:val="30"/>
          <w:cs/>
        </w:rPr>
        <w:t>สะสม</w:t>
      </w:r>
      <w:r w:rsidRPr="004B5399">
        <w:rPr>
          <w:rFonts w:ascii="Angsana New" w:eastAsia="Calibri" w:hAnsi="Angsana New" w:cs="Angsana New"/>
          <w:b/>
          <w:sz w:val="30"/>
          <w:szCs w:val="30"/>
          <w:cs/>
        </w:rPr>
        <w:t xml:space="preserve"> และปรับปรุง</w:t>
      </w:r>
      <w:r w:rsidR="00637E6D" w:rsidRPr="004B5399">
        <w:rPr>
          <w:rFonts w:ascii="Angsana New" w:eastAsia="Calibri" w:hAnsi="Angsana New" w:cs="Angsana New"/>
          <w:b/>
          <w:sz w:val="30"/>
          <w:szCs w:val="30"/>
          <w:cs/>
        </w:rPr>
        <w:br/>
      </w:r>
      <w:r w:rsidRPr="004B5399">
        <w:rPr>
          <w:rFonts w:ascii="Angsana New" w:eastAsia="Calibri" w:hAnsi="Angsana New" w:cs="Angsana New"/>
          <w:b/>
          <w:sz w:val="30"/>
          <w:szCs w:val="30"/>
          <w:cs/>
        </w:rPr>
        <w:t>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</w:t>
      </w:r>
      <w:r w:rsidR="00637E6D" w:rsidRPr="004B5399">
        <w:rPr>
          <w:rFonts w:ascii="Angsana New" w:eastAsia="Calibri" w:hAnsi="Angsana New" w:cs="Angsana New"/>
          <w:b/>
          <w:sz w:val="30"/>
          <w:szCs w:val="30"/>
          <w:cs/>
        </w:rPr>
        <w:br/>
      </w:r>
      <w:r w:rsidRPr="004B5399">
        <w:rPr>
          <w:rFonts w:ascii="Angsana New" w:eastAsia="Calibri" w:hAnsi="Angsana New" w:cs="Angsana New"/>
          <w:b/>
          <w:sz w:val="30"/>
          <w:szCs w:val="30"/>
          <w:cs/>
        </w:rPr>
        <w:t>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</w:t>
      </w:r>
      <w:r w:rsidRPr="004B5399">
        <w:rPr>
          <w:rFonts w:ascii="Angsana New" w:eastAsia="Calibri" w:hAnsi="Angsana New" w:cs="Angsana New" w:hint="cs"/>
          <w:b/>
          <w:sz w:val="30"/>
          <w:szCs w:val="30"/>
          <w:cs/>
        </w:rPr>
        <w:t>และ</w:t>
      </w:r>
      <w:r w:rsidRPr="004B5399">
        <w:rPr>
          <w:rFonts w:ascii="Angsana New" w:eastAsia="Calibri" w:hAnsi="Angsana New" w:cs="Angsana New"/>
          <w:b/>
          <w:sz w:val="30"/>
          <w:szCs w:val="30"/>
          <w:cs/>
        </w:rPr>
        <w:t>สุทธิจากสิ่งจูงใจในสัญญาเช่าที่ได้รั</w:t>
      </w:r>
      <w:r w:rsidRPr="004B5399">
        <w:rPr>
          <w:rFonts w:ascii="Angsana New" w:eastAsia="Calibri" w:hAnsi="Angsana New" w:cs="Angsana New" w:hint="cs"/>
          <w:b/>
          <w:sz w:val="30"/>
          <w:szCs w:val="30"/>
          <w:cs/>
        </w:rPr>
        <w:t xml:space="preserve">บ </w:t>
      </w:r>
      <w:r w:rsidRPr="004B5399">
        <w:rPr>
          <w:rFonts w:ascii="Angsana New" w:eastAsia="Calibri" w:hAnsi="Angsana New" w:cs="Angsana New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4B5399">
        <w:rPr>
          <w:rFonts w:ascii="Angsana New" w:eastAsia="Calibri" w:hAnsi="Angsana New" w:cs="Angsana New" w:hint="cs"/>
          <w:b/>
          <w:sz w:val="30"/>
          <w:szCs w:val="30"/>
          <w:cs/>
        </w:rPr>
        <w:t xml:space="preserve"> </w:t>
      </w:r>
      <w:r w:rsidRPr="004B5399">
        <w:rPr>
          <w:rFonts w:ascii="Angsana New" w:eastAsia="Calibri" w:hAnsi="Angsana New" w:cs="Angsana New"/>
          <w:b/>
          <w:sz w:val="30"/>
          <w:szCs w:val="30"/>
          <w:cs/>
        </w:rPr>
        <w:t>เว้นแต่สัญญาเช่าดังกล่าวมีการโอนกรรมสิทธิ</w:t>
      </w:r>
      <w:r w:rsidRPr="004B5399">
        <w:rPr>
          <w:rFonts w:ascii="Angsana New" w:eastAsia="Calibri" w:hAnsi="Angsana New" w:cs="Angsana New" w:hint="cs"/>
          <w:b/>
          <w:sz w:val="30"/>
          <w:szCs w:val="30"/>
          <w:cs/>
        </w:rPr>
        <w:t>์</w:t>
      </w:r>
      <w:r w:rsidRPr="004B5399">
        <w:rPr>
          <w:rFonts w:ascii="Angsana New" w:eastAsia="Calibri" w:hAnsi="Angsana New" w:cs="Angsana New"/>
          <w:b/>
          <w:sz w:val="30"/>
          <w:szCs w:val="30"/>
          <w:cs/>
        </w:rPr>
        <w:t>ในสินทรัพย์ที่เช่าให้กับกลุ่มบริษั</w:t>
      </w:r>
      <w:r w:rsidRPr="004B5399">
        <w:rPr>
          <w:rFonts w:ascii="Angsana New" w:eastAsia="Calibri" w:hAnsi="Angsana New" w:cs="Angsana New" w:hint="cs"/>
          <w:b/>
          <w:sz w:val="30"/>
          <w:szCs w:val="30"/>
          <w:cs/>
        </w:rPr>
        <w:t>ท</w:t>
      </w:r>
      <w:r w:rsidRPr="004B5399">
        <w:rPr>
          <w:rFonts w:ascii="Angsana New" w:eastAsia="Calibri" w:hAnsi="Angsana New" w:cs="Angsana New"/>
          <w:b/>
          <w:sz w:val="30"/>
          <w:szCs w:val="30"/>
          <w:cs/>
        </w:rPr>
        <w:t>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Pr="004B5399">
        <w:rPr>
          <w:rFonts w:ascii="Angsana New" w:eastAsia="Calibri" w:hAnsi="Angsana New" w:cs="Angsana New" w:hint="cs"/>
          <w:b/>
          <w:sz w:val="30"/>
          <w:szCs w:val="30"/>
          <w:cs/>
        </w:rPr>
        <w:t xml:space="preserve"> ซึ่ง</w:t>
      </w:r>
      <w:r w:rsidRPr="004B5399">
        <w:rPr>
          <w:rFonts w:ascii="Angsana New" w:eastAsia="Calibri" w:hAnsi="Angsana New" w:cs="Angsana New"/>
          <w:b/>
          <w:sz w:val="30"/>
          <w:szCs w:val="30"/>
          <w:cs/>
        </w:rPr>
        <w:t xml:space="preserve">กำหนดตามเกณฑ์เดียวกันกับสินทรัพย์และอุปกรณ์ที่เกี่ยวข้อง </w:t>
      </w:r>
    </w:p>
    <w:p w14:paraId="7AE68A44" w14:textId="77777777" w:rsidR="00137B46" w:rsidRPr="004B5399" w:rsidRDefault="00137B46" w:rsidP="00152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color w:val="0000FF"/>
          <w:sz w:val="30"/>
          <w:szCs w:val="30"/>
        </w:rPr>
      </w:pPr>
    </w:p>
    <w:p w14:paraId="79533EE5" w14:textId="6E928401" w:rsidR="00137B46" w:rsidRDefault="00137B46" w:rsidP="00137B46">
      <w:pPr>
        <w:tabs>
          <w:tab w:val="clear" w:pos="680"/>
          <w:tab w:val="clear" w:pos="907"/>
        </w:tabs>
        <w:ind w:left="540"/>
        <w:contextualSpacing/>
        <w:jc w:val="thaiDistribute"/>
        <w:rPr>
          <w:rFonts w:ascii="Angsana New" w:hAnsi="Angsana New" w:cs="Angsana New"/>
          <w:b/>
          <w:sz w:val="30"/>
          <w:szCs w:val="30"/>
        </w:rPr>
      </w:pPr>
      <w:r w:rsidRPr="004B5399">
        <w:rPr>
          <w:rFonts w:ascii="Angsana New" w:hAnsi="Angsana New" w:cs="Angsana New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</w:t>
      </w:r>
      <w:r w:rsidRPr="004B5399">
        <w:rPr>
          <w:rFonts w:ascii="Angsana New" w:hAnsi="Angsana New" w:cs="Angsana New" w:hint="cs"/>
          <w:b/>
          <w:sz w:val="30"/>
          <w:szCs w:val="30"/>
          <w:cs/>
        </w:rPr>
        <w:t>ค่า</w:t>
      </w:r>
      <w:r w:rsidRPr="004B5399">
        <w:rPr>
          <w:rFonts w:ascii="Angsana New" w:hAnsi="Angsana New" w:cs="Angsana New"/>
          <w:b/>
          <w:sz w:val="30"/>
          <w:szCs w:val="30"/>
          <w:cs/>
        </w:rPr>
        <w:t>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4B5399">
        <w:rPr>
          <w:rFonts w:ascii="Angsana New" w:hAnsi="Angsana New" w:cs="Angsana New"/>
          <w:b/>
          <w:sz w:val="30"/>
          <w:szCs w:val="30"/>
        </w:rPr>
        <w:t xml:space="preserve"> </w:t>
      </w:r>
      <w:r w:rsidRPr="004B5399">
        <w:rPr>
          <w:rFonts w:ascii="Angsana New" w:hAnsi="Angsana New" w:cs="Angsana New"/>
          <w:b/>
          <w:sz w:val="30"/>
          <w:szCs w:val="30"/>
          <w:cs/>
        </w:rPr>
        <w:t>กลุ่มบริษัทใช้อัตราดอกเบี้ย</w:t>
      </w:r>
      <w:r w:rsidR="00BB18D5" w:rsidRPr="004B5399">
        <w:rPr>
          <w:rFonts w:ascii="Angsana New" w:hAnsi="Angsana New" w:cs="Angsana New"/>
          <w:b/>
          <w:sz w:val="30"/>
          <w:szCs w:val="30"/>
          <w:cs/>
        </w:rPr>
        <w:br/>
      </w:r>
      <w:r w:rsidRPr="004B5399">
        <w:rPr>
          <w:rFonts w:ascii="Angsana New" w:hAnsi="Angsana New" w:cs="Angsana New"/>
          <w:b/>
          <w:sz w:val="30"/>
          <w:szCs w:val="30"/>
          <w:cs/>
        </w:rPr>
        <w:t xml:space="preserve">เงินกู้ยืมส่วนเพิ่มของกลุ่มบริษัท </w:t>
      </w:r>
      <w:r w:rsidRPr="004B5399">
        <w:rPr>
          <w:rFonts w:ascii="Angsana New" w:hAnsi="Angsana New" w:cs="Angsana New" w:hint="cs"/>
          <w:b/>
          <w:sz w:val="30"/>
          <w:szCs w:val="30"/>
          <w:cs/>
        </w:rPr>
        <w:t>ค่าเช่ารวมถึงค่าเช่า</w:t>
      </w:r>
      <w:r w:rsidRPr="004B5399">
        <w:rPr>
          <w:rFonts w:ascii="Angsana New" w:hAnsi="Angsana New" w:cs="Angsana New"/>
          <w:b/>
          <w:sz w:val="30"/>
          <w:szCs w:val="30"/>
          <w:cs/>
        </w:rPr>
        <w:t>คงที่หักสิ่งจูงใจตามสัญญาเช่าค้างรับ จำนวนเงิน</w:t>
      </w:r>
      <w:r w:rsidRPr="004B5399">
        <w:rPr>
          <w:rFonts w:ascii="Angsana New" w:hAnsi="Angsana New" w:cs="Angsana New" w:hint="cs"/>
          <w:b/>
          <w:sz w:val="30"/>
          <w:szCs w:val="30"/>
          <w:cs/>
        </w:rPr>
        <w:t>ที่ต้องจ่าย</w:t>
      </w:r>
      <w:r w:rsidR="00BB18D5" w:rsidRPr="004B5399">
        <w:rPr>
          <w:rFonts w:ascii="Angsana New" w:hAnsi="Angsana New" w:cs="Angsana New"/>
          <w:b/>
          <w:sz w:val="30"/>
          <w:szCs w:val="30"/>
          <w:cs/>
        </w:rPr>
        <w:br/>
      </w:r>
      <w:r w:rsidRPr="004B5399">
        <w:rPr>
          <w:rFonts w:ascii="Angsana New" w:hAnsi="Angsana New" w:cs="Angsana New"/>
          <w:b/>
          <w:sz w:val="30"/>
          <w:szCs w:val="30"/>
          <w:cs/>
        </w:rPr>
        <w:t>ตามสิทธิเลือกซื้อ สิทธิเลือกในการขยายอายุสัญญาเช่าหรือสิทธิเลือกในการยกเลิกสัญญาเช่า หากกลุ่มบริษัทมี</w:t>
      </w:r>
      <w:r w:rsidR="00136881" w:rsidRPr="004B5399">
        <w:rPr>
          <w:rFonts w:ascii="Angsana New" w:hAnsi="Angsana New" w:cs="Angsana New"/>
          <w:b/>
          <w:sz w:val="30"/>
          <w:szCs w:val="30"/>
          <w:cs/>
        </w:rPr>
        <w:br/>
      </w:r>
      <w:r w:rsidRPr="004B5399">
        <w:rPr>
          <w:rFonts w:ascii="Angsana New" w:hAnsi="Angsana New" w:cs="Angsana New"/>
          <w:b/>
          <w:sz w:val="30"/>
          <w:szCs w:val="30"/>
          <w:cs/>
        </w:rPr>
        <w:t xml:space="preserve">ความแน่นอนอย่างสมเหตุสมผลที่จะใช้สิทธิ </w:t>
      </w:r>
    </w:p>
    <w:p w14:paraId="09A0E27D" w14:textId="77777777" w:rsidR="004B5399" w:rsidRPr="004B5399" w:rsidRDefault="004B5399" w:rsidP="00137B46">
      <w:pPr>
        <w:tabs>
          <w:tab w:val="clear" w:pos="680"/>
          <w:tab w:val="clear" w:pos="907"/>
        </w:tabs>
        <w:ind w:left="540"/>
        <w:contextualSpacing/>
        <w:jc w:val="thaiDistribute"/>
        <w:rPr>
          <w:rFonts w:ascii="Angsana New" w:hAnsi="Angsana New" w:cs="Angsana New"/>
          <w:b/>
          <w:color w:val="0000FF"/>
          <w:sz w:val="30"/>
          <w:szCs w:val="30"/>
        </w:rPr>
      </w:pPr>
    </w:p>
    <w:p w14:paraId="7C1D7C4B" w14:textId="77777777" w:rsidR="00137B46" w:rsidRPr="0048553C" w:rsidRDefault="00137B46" w:rsidP="00137B46">
      <w:pPr>
        <w:tabs>
          <w:tab w:val="clear" w:pos="680"/>
          <w:tab w:val="clear" w:pos="907"/>
        </w:tabs>
        <w:ind w:left="540"/>
        <w:contextualSpacing/>
        <w:jc w:val="thaiDistribute"/>
        <w:rPr>
          <w:rFonts w:ascii="Angsana New" w:hAnsi="Angsana New" w:cs="Angsana New"/>
          <w:b/>
          <w:sz w:val="30"/>
          <w:szCs w:val="30"/>
        </w:rPr>
      </w:pPr>
      <w:r w:rsidRPr="00AD7818">
        <w:rPr>
          <w:rFonts w:ascii="Angsana New" w:hAnsi="Angsana New" w:cs="Angsana New"/>
          <w:b/>
          <w:sz w:val="30"/>
          <w:szCs w:val="30"/>
          <w:cs/>
        </w:rPr>
        <w:t>กลุ่มบริษัท</w:t>
      </w:r>
      <w:r w:rsidRPr="0048553C">
        <w:rPr>
          <w:rFonts w:ascii="Angsana New" w:hAnsi="Angsana New" w:cs="Angsana New"/>
          <w:b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</w:t>
      </w:r>
      <w:r w:rsidR="00136881" w:rsidRPr="0048553C">
        <w:rPr>
          <w:rFonts w:ascii="Angsana New" w:hAnsi="Angsana New" w:cs="Angsana New"/>
          <w:b/>
          <w:sz w:val="30"/>
          <w:szCs w:val="30"/>
          <w:cs/>
        </w:rPr>
        <w:br/>
      </w:r>
      <w:r w:rsidRPr="0048553C">
        <w:rPr>
          <w:rFonts w:ascii="Angsana New" w:hAnsi="Angsana New" w:cs="Angsana New"/>
          <w:b/>
          <w:sz w:val="30"/>
          <w:szCs w:val="30"/>
          <w:cs/>
        </w:rPr>
        <w:t>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23653DE" w14:textId="77777777" w:rsidR="00137B46" w:rsidRPr="0048553C" w:rsidRDefault="00137B46" w:rsidP="00137B46">
      <w:pPr>
        <w:tabs>
          <w:tab w:val="clear" w:pos="680"/>
          <w:tab w:val="clear" w:pos="907"/>
        </w:tabs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52DEF0D3" w14:textId="77777777" w:rsidR="00F0725C" w:rsidRDefault="00F07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b/>
          <w:sz w:val="30"/>
          <w:szCs w:val="30"/>
          <w:cs/>
        </w:rPr>
      </w:pPr>
      <w:r>
        <w:rPr>
          <w:rFonts w:ascii="Angsana New" w:eastAsia="Calibri" w:hAnsi="Angsana New" w:cs="Angsana New"/>
          <w:b/>
          <w:sz w:val="30"/>
          <w:szCs w:val="30"/>
          <w:cs/>
        </w:rPr>
        <w:br w:type="page"/>
      </w:r>
    </w:p>
    <w:p w14:paraId="493C209F" w14:textId="01DE3C0C" w:rsidR="00137B46" w:rsidRPr="0048553C" w:rsidRDefault="00137B46" w:rsidP="00137B46">
      <w:pPr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48553C">
        <w:rPr>
          <w:rFonts w:ascii="Angsana New" w:eastAsia="Calibri" w:hAnsi="Angsana New" w:cs="Angsana New" w:hint="cs"/>
          <w:b/>
          <w:sz w:val="30"/>
          <w:szCs w:val="30"/>
          <w:cs/>
        </w:rPr>
        <w:lastRenderedPageBreak/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48553C">
        <w:rPr>
          <w:rFonts w:ascii="Angsana New" w:eastAsia="Calibri" w:hAnsi="Angsana New" w:cs="Angsana New"/>
          <w:b/>
          <w:sz w:val="30"/>
          <w:szCs w:val="30"/>
          <w:cs/>
        </w:rPr>
        <w:t>หนี้สินตามสัญญาเช่า</w:t>
      </w:r>
      <w:r w:rsidRPr="0048553C">
        <w:rPr>
          <w:rFonts w:ascii="Angsana New" w:eastAsia="Calibri" w:hAnsi="Angsana New" w:cs="Angsana New" w:hint="cs"/>
          <w:b/>
          <w:sz w:val="30"/>
          <w:szCs w:val="30"/>
          <w:cs/>
        </w:rPr>
        <w:t xml:space="preserve">จะถูก          </w:t>
      </w:r>
      <w:r w:rsidRPr="0048553C">
        <w:rPr>
          <w:rFonts w:ascii="Angsana New" w:eastAsia="Calibri" w:hAnsi="Angsana New" w:cs="Angsana New"/>
          <w:b/>
          <w:sz w:val="30"/>
          <w:szCs w:val="30"/>
          <w:cs/>
        </w:rPr>
        <w:t>วัดมูลค่าใหม่เมื่อมีการเปลี่ยนแปลงอายุสัญญาเช่า การเปลี่ยนแปลง</w:t>
      </w:r>
      <w:r w:rsidRPr="0048553C">
        <w:rPr>
          <w:rFonts w:ascii="Angsana New" w:eastAsia="Calibri" w:hAnsi="Angsana New" w:cs="Angsana New" w:hint="cs"/>
          <w:b/>
          <w:sz w:val="30"/>
          <w:szCs w:val="30"/>
          <w:cs/>
        </w:rPr>
        <w:t>ค่า</w:t>
      </w:r>
      <w:r w:rsidRPr="0048553C">
        <w:rPr>
          <w:rFonts w:ascii="Angsana New" w:eastAsia="Calibri" w:hAnsi="Angsana New" w:cs="Angsana New"/>
          <w:b/>
          <w:sz w:val="30"/>
          <w:szCs w:val="30"/>
          <w:cs/>
        </w:rPr>
        <w:t>เช่า การเปลี่ยนแปลงประมาณการจำนวนเงิน</w:t>
      </w:r>
      <w:r w:rsidR="00351A85">
        <w:rPr>
          <w:rFonts w:ascii="Angsana New" w:eastAsia="Calibri" w:hAnsi="Angsana New" w:cs="Angsana New"/>
          <w:b/>
          <w:sz w:val="30"/>
          <w:szCs w:val="30"/>
        </w:rPr>
        <w:br/>
      </w:r>
      <w:r w:rsidRPr="0048553C">
        <w:rPr>
          <w:rFonts w:ascii="Angsana New" w:eastAsia="Calibri" w:hAnsi="Angsana New" w:cs="Angsana New"/>
          <w:b/>
          <w:sz w:val="30"/>
          <w:szCs w:val="30"/>
          <w:cs/>
        </w:rPr>
        <w:t>ที่คาดว่าต้องจ่ายภายใต้การรับประกันมูลค่าคงเหลือ หรือการเปลี่ยนแปลงการประเมิน</w:t>
      </w:r>
      <w:r w:rsidRPr="0048553C">
        <w:rPr>
          <w:rFonts w:ascii="Angsana New" w:eastAsia="Calibri" w:hAnsi="Angsana New" w:cs="Angsana New" w:hint="cs"/>
          <w:b/>
          <w:sz w:val="30"/>
          <w:szCs w:val="30"/>
          <w:cs/>
        </w:rPr>
        <w:t>การใช้</w:t>
      </w:r>
      <w:r w:rsidRPr="0048553C">
        <w:rPr>
          <w:rFonts w:ascii="Angsana New" w:eastAsia="Calibri" w:hAnsi="Angsana New" w:cs="Angsana New"/>
          <w:b/>
          <w:sz w:val="30"/>
          <w:szCs w:val="30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</w:t>
      </w:r>
      <w:r w:rsidRPr="0048553C">
        <w:rPr>
          <w:rFonts w:ascii="Angsana New" w:eastAsia="Calibri" w:hAnsi="Angsana New" w:cs="Angsana New" w:hint="cs"/>
          <w:b/>
          <w:sz w:val="30"/>
          <w:szCs w:val="30"/>
          <w:cs/>
        </w:rPr>
        <w:t>กับ</w:t>
      </w:r>
      <w:r w:rsidRPr="0048553C">
        <w:rPr>
          <w:rFonts w:ascii="Angsana New" w:eastAsia="Calibri" w:hAnsi="Angsana New" w:cs="Angsana New"/>
          <w:b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48553C">
        <w:rPr>
          <w:rFonts w:ascii="Angsana New" w:eastAsia="Calibri" w:hAnsi="Angsana New" w:cs="Angsana New" w:hint="cs"/>
          <w:b/>
          <w:sz w:val="30"/>
          <w:szCs w:val="30"/>
          <w:cs/>
        </w:rPr>
        <w:t>ได้ถูกลดมูลค่า</w:t>
      </w:r>
      <w:r w:rsidRPr="0048553C">
        <w:rPr>
          <w:rFonts w:ascii="Angsana New" w:eastAsia="Calibri" w:hAnsi="Angsana New" w:cs="Angsana New"/>
          <w:b/>
          <w:sz w:val="30"/>
          <w:szCs w:val="30"/>
          <w:cs/>
        </w:rPr>
        <w:t xml:space="preserve">ลงจนเป็นศูนย์แล้ว </w:t>
      </w:r>
    </w:p>
    <w:p w14:paraId="22BC5DB6" w14:textId="77777777" w:rsidR="00137B46" w:rsidRPr="0048553C" w:rsidRDefault="00137B46" w:rsidP="00137B46">
      <w:pPr>
        <w:tabs>
          <w:tab w:val="clear" w:pos="680"/>
          <w:tab w:val="clear" w:pos="907"/>
        </w:tabs>
        <w:ind w:left="540"/>
        <w:contextualSpacing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2F63E2D0" w14:textId="76A9A8EB" w:rsidR="00137B46" w:rsidRPr="0048553C" w:rsidRDefault="00137B46" w:rsidP="00137B46">
      <w:pPr>
        <w:tabs>
          <w:tab w:val="clear" w:pos="680"/>
          <w:tab w:val="clear" w:pos="907"/>
        </w:tabs>
        <w:ind w:left="540"/>
        <w:contextualSpacing/>
        <w:jc w:val="thaiDistribute"/>
        <w:rPr>
          <w:rFonts w:ascii="Angsana New" w:hAnsi="Angsana New" w:cs="Angsana New"/>
          <w:b/>
          <w:color w:val="0000FF"/>
          <w:sz w:val="30"/>
          <w:szCs w:val="30"/>
        </w:rPr>
      </w:pPr>
      <w:r w:rsidRPr="0048553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8852A1" w:rsidRPr="008852A1">
        <w:rPr>
          <w:rFonts w:ascii="Angsana New" w:hAnsi="Angsana New" w:cs="Angsana New"/>
          <w:b/>
          <w:bCs/>
          <w:i/>
          <w:iCs/>
          <w:sz w:val="30"/>
          <w:szCs w:val="30"/>
        </w:rPr>
        <w:t>1</w:t>
      </w:r>
      <w:r w:rsidRPr="0048553C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Pr="0048553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มกราคม </w:t>
      </w:r>
      <w:r w:rsidR="008852A1" w:rsidRPr="008852A1">
        <w:rPr>
          <w:rFonts w:ascii="Angsana New" w:hAnsi="Angsana New" w:cs="Angsana New"/>
          <w:b/>
          <w:bCs/>
          <w:i/>
          <w:iCs/>
          <w:sz w:val="30"/>
          <w:szCs w:val="30"/>
        </w:rPr>
        <w:t>2563</w:t>
      </w:r>
      <w:r w:rsidRPr="0048553C">
        <w:rPr>
          <w:rFonts w:ascii="Angsana New" w:hAnsi="Angsana New" w:cs="Angsana New"/>
          <w:b/>
          <w:color w:val="0000FF"/>
          <w:sz w:val="30"/>
          <w:szCs w:val="30"/>
        </w:rPr>
        <w:t xml:space="preserve"> </w:t>
      </w:r>
    </w:p>
    <w:p w14:paraId="26011B48" w14:textId="77777777" w:rsidR="00137B46" w:rsidRPr="0048553C" w:rsidRDefault="00137B46" w:rsidP="00137B46">
      <w:pPr>
        <w:tabs>
          <w:tab w:val="clear" w:pos="680"/>
          <w:tab w:val="clear" w:pos="907"/>
        </w:tabs>
        <w:ind w:left="540"/>
        <w:contextualSpacing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13806B35" w14:textId="77777777" w:rsidR="00137B46" w:rsidRPr="0048553C" w:rsidRDefault="00137B46" w:rsidP="00137B46">
      <w:pPr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48553C">
        <w:rPr>
          <w:rFonts w:ascii="Angsana New" w:hAnsi="Angsana New" w:cs="Angsana New"/>
          <w:b/>
          <w:sz w:val="30"/>
          <w:szCs w:val="30"/>
          <w:cs/>
        </w:rPr>
        <w:t>สินทรัพย์ภายใต้สัญญาเช่าอื่นได้จัดประเภทเป็นสัญญาเช่าดำเนินงานและ</w:t>
      </w:r>
      <w:r w:rsidRPr="0048553C">
        <w:rPr>
          <w:rFonts w:ascii="Angsana New" w:hAnsi="Angsana New" w:cs="Angsana New" w:hint="cs"/>
          <w:b/>
          <w:sz w:val="30"/>
          <w:szCs w:val="30"/>
          <w:cs/>
        </w:rPr>
        <w:t>ค่าเช่าจ่าย</w:t>
      </w:r>
      <w:r w:rsidRPr="0048553C">
        <w:rPr>
          <w:rFonts w:ascii="Angsana New" w:eastAsia="Calibri" w:hAnsi="Angsana New" w:cs="Angsana New"/>
          <w:sz w:val="30"/>
          <w:szCs w:val="30"/>
          <w:cs/>
        </w:rPr>
        <w:t>บันทึกในกำไรหรือขาดทุนโดยวิธีเส้นตรงตลอดอายุสัญญาเช่า</w:t>
      </w:r>
    </w:p>
    <w:p w14:paraId="409D7FC2" w14:textId="729B2E9D" w:rsidR="00391CA4" w:rsidRDefault="00391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FB952A9" w14:textId="3E5CAFBB" w:rsidR="005D4C85" w:rsidRPr="00157986" w:rsidRDefault="005D4C85" w:rsidP="005D4C8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157986">
        <w:rPr>
          <w:rFonts w:ascii="Angsana New" w:hAnsi="Angsana New" w:hint="cs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>
        <w:rPr>
          <w:rFonts w:ascii="Angsana New" w:hAnsi="Angsana New"/>
          <w:i/>
          <w:iCs/>
          <w:sz w:val="30"/>
          <w:szCs w:val="30"/>
          <w:cs/>
        </w:rPr>
        <w:tab/>
      </w:r>
    </w:p>
    <w:p w14:paraId="43A4F882" w14:textId="77777777" w:rsidR="005D4C85" w:rsidRPr="00157986" w:rsidRDefault="005D4C85" w:rsidP="005D4C8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2ADE6846" w14:textId="77777777" w:rsidR="005D4C85" w:rsidRPr="00157986" w:rsidRDefault="005D4C85" w:rsidP="005D4C8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157986">
        <w:rPr>
          <w:rFonts w:ascii="Angsana New" w:hAnsi="Angsana New"/>
          <w:sz w:val="30"/>
          <w:szCs w:val="30"/>
          <w:cs/>
        </w:rPr>
        <w:t xml:space="preserve">ณ วันที่เริ่มต้นข้อตกลง </w:t>
      </w:r>
      <w:r w:rsidRPr="00157986">
        <w:rPr>
          <w:rFonts w:ascii="Angsana New" w:hAnsi="Angsana New" w:hint="cs"/>
          <w:sz w:val="30"/>
          <w:szCs w:val="30"/>
          <w:cs/>
        </w:rPr>
        <w:t>กลุ่ม</w:t>
      </w:r>
      <w:r w:rsidRPr="00157986">
        <w:rPr>
          <w:rFonts w:ascii="Angsana New" w:hAnsi="Angsana New"/>
          <w:sz w:val="30"/>
          <w:szCs w:val="30"/>
          <w:cs/>
        </w:rPr>
        <w:t>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ถ้าการปฏิบัติตามข้อตกลงนั้นขึ้นอยู่กับการใช้สินทรัพย์ที่มีลักษณะเฉพาะเจาะจง และข้อตกลงนั้นจะนำไปสู่สิทธิในการใช้สินทรัพย์ ถ้าทำให้</w:t>
      </w:r>
      <w:r w:rsidRPr="00157986">
        <w:rPr>
          <w:rFonts w:ascii="Angsana New" w:hAnsi="Angsana New" w:hint="cs"/>
          <w:sz w:val="30"/>
          <w:szCs w:val="30"/>
          <w:cs/>
        </w:rPr>
        <w:t>กลุ่ม</w:t>
      </w:r>
      <w:r w:rsidRPr="00157986">
        <w:rPr>
          <w:rFonts w:ascii="Angsana New" w:hAnsi="Angsana New"/>
          <w:sz w:val="30"/>
          <w:szCs w:val="30"/>
          <w:cs/>
        </w:rPr>
        <w:t>บริษัทมีสิทธิในการควบคุมการใช้สินทรัพย์</w:t>
      </w:r>
    </w:p>
    <w:p w14:paraId="3152FF20" w14:textId="77777777" w:rsidR="005D4C85" w:rsidRPr="00157986" w:rsidRDefault="005D4C85" w:rsidP="005D4C8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58124338" w14:textId="77777777" w:rsidR="005D4C85" w:rsidRPr="00157986" w:rsidRDefault="005D4C85" w:rsidP="005D4C8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157986">
        <w:rPr>
          <w:rFonts w:ascii="Angsana New" w:hAnsi="Angsana New"/>
          <w:sz w:val="30"/>
          <w:szCs w:val="30"/>
          <w:cs/>
        </w:rPr>
        <w:t xml:space="preserve">ณ วันที่เริ่มต้นข้อตกลง หรือมีการประเมินข้อตกลงใหม่ </w:t>
      </w:r>
      <w:r w:rsidRPr="00157986">
        <w:rPr>
          <w:rFonts w:ascii="Angsana New" w:hAnsi="Angsana New" w:hint="cs"/>
          <w:sz w:val="30"/>
          <w:szCs w:val="30"/>
          <w:cs/>
        </w:rPr>
        <w:t>กลุ่ม</w:t>
      </w:r>
      <w:r w:rsidRPr="00157986">
        <w:rPr>
          <w:rFonts w:ascii="Angsana New" w:hAnsi="Angsana New"/>
          <w:sz w:val="30"/>
          <w:szCs w:val="30"/>
          <w:cs/>
        </w:rPr>
        <w:t>บริษัทแยกค่าตอบแทนสำหรับสัญญาเช่าและส่วนที่เป็นองค์ประกอบอื่นโดยใช้มูลค่ายุติธรรมเป็นเกณฑ์ในการแยก หาก</w:t>
      </w:r>
      <w:r w:rsidRPr="00157986">
        <w:rPr>
          <w:rFonts w:ascii="Angsana New" w:hAnsi="Angsana New" w:hint="cs"/>
          <w:sz w:val="30"/>
          <w:szCs w:val="30"/>
          <w:cs/>
        </w:rPr>
        <w:t>กลุ่ม</w:t>
      </w:r>
      <w:r w:rsidRPr="00157986">
        <w:rPr>
          <w:rFonts w:ascii="Angsana New" w:hAnsi="Angsana New"/>
          <w:sz w:val="30"/>
          <w:szCs w:val="30"/>
          <w:cs/>
        </w:rPr>
        <w:t>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</w:t>
      </w:r>
      <w:r>
        <w:rPr>
          <w:rFonts w:ascii="Angsana New" w:hAnsi="Angsana New"/>
          <w:sz w:val="30"/>
          <w:szCs w:val="30"/>
          <w:cs/>
        </w:rPr>
        <w:br/>
      </w:r>
      <w:r w:rsidRPr="00157986">
        <w:rPr>
          <w:rFonts w:ascii="Angsana New" w:hAnsi="Angsana New"/>
          <w:sz w:val="30"/>
          <w:szCs w:val="30"/>
          <w:cs/>
        </w:rPr>
        <w:t>การเงินตามนัยจากหนี้สินจะรับรู้โดยใช้อัตราดอกเบี้ยเงินกู้ยืมส่วนเพิ่มของ</w:t>
      </w:r>
      <w:r w:rsidRPr="00157986">
        <w:rPr>
          <w:rFonts w:ascii="Angsana New" w:hAnsi="Angsana New" w:hint="cs"/>
          <w:sz w:val="30"/>
          <w:szCs w:val="30"/>
          <w:cs/>
        </w:rPr>
        <w:t>กลุ่ม</w:t>
      </w:r>
      <w:r w:rsidRPr="00157986">
        <w:rPr>
          <w:rFonts w:ascii="Angsana New" w:hAnsi="Angsana New"/>
          <w:sz w:val="30"/>
          <w:szCs w:val="30"/>
          <w:cs/>
        </w:rPr>
        <w:t>บริษัท</w:t>
      </w:r>
    </w:p>
    <w:p w14:paraId="46581F91" w14:textId="77777777" w:rsidR="005D4C85" w:rsidRDefault="005D4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753B1575" w14:textId="6717DF2F" w:rsidR="00A1424F" w:rsidRPr="005310E2" w:rsidRDefault="00A1424F" w:rsidP="0044451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5310E2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การด้อยค่า</w:t>
      </w:r>
      <w:r w:rsidR="00C32E95" w:rsidRPr="005310E2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สินทรัพย์ทางการเงิน</w:t>
      </w:r>
    </w:p>
    <w:p w14:paraId="76B31D7D" w14:textId="77777777" w:rsidR="00A1424F" w:rsidRPr="005310E2" w:rsidRDefault="00A1424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14:paraId="507F4B81" w14:textId="6963CCD5" w:rsidR="00C32E95" w:rsidRPr="005310E2" w:rsidRDefault="00C32E95" w:rsidP="00C32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310E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8852A1" w:rsidRPr="005310E2">
        <w:rPr>
          <w:rFonts w:ascii="Angsana New" w:hAnsi="Angsana New" w:cs="Angsana New"/>
          <w:b/>
          <w:bCs/>
          <w:i/>
          <w:iCs/>
          <w:sz w:val="30"/>
          <w:szCs w:val="30"/>
        </w:rPr>
        <w:t>1</w:t>
      </w:r>
      <w:r w:rsidRPr="005310E2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Pr="005310E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มกราคม </w:t>
      </w:r>
      <w:r w:rsidR="008852A1" w:rsidRPr="005310E2">
        <w:rPr>
          <w:rFonts w:ascii="Angsana New" w:hAnsi="Angsana New" w:cs="Angsana New"/>
          <w:b/>
          <w:bCs/>
          <w:i/>
          <w:iCs/>
          <w:sz w:val="30"/>
          <w:szCs w:val="30"/>
        </w:rPr>
        <w:t>2563</w:t>
      </w:r>
    </w:p>
    <w:p w14:paraId="3E8080E2" w14:textId="77777777" w:rsidR="00C32E95" w:rsidRPr="005310E2" w:rsidRDefault="00C32E95" w:rsidP="00531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14:paraId="62DD42F4" w14:textId="77777777" w:rsidR="00C32E95" w:rsidRPr="005310E2" w:rsidRDefault="00C32E95" w:rsidP="00C32E95">
      <w:pPr>
        <w:spacing w:line="240" w:lineRule="auto"/>
        <w:ind w:left="540"/>
        <w:jc w:val="thaiDistribute"/>
        <w:rPr>
          <w:rFonts w:ascii="Angsana New" w:eastAsia="Calibri" w:hAnsi="Angsana New" w:cs="Angsana New"/>
          <w:b/>
          <w:bCs/>
          <w:color w:val="0000FF"/>
          <w:sz w:val="30"/>
          <w:szCs w:val="30"/>
        </w:rPr>
      </w:pPr>
      <w:r w:rsidRPr="005310E2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</w:t>
      </w:r>
      <w:r w:rsidRPr="005310E2">
        <w:rPr>
          <w:rFonts w:ascii="Angsana New" w:hAnsi="Angsana New" w:cs="Angsana New"/>
          <w:color w:val="000000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5310E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(รวมถึง เงินสดและรายการเทียบเท่าเงินสด ลูกหนี้การค้าและลูกหนี้อื่น)</w:t>
      </w:r>
      <w:r w:rsidRPr="005310E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14:paraId="5D5E7736" w14:textId="77777777" w:rsidR="00C32E95" w:rsidRPr="005310E2" w:rsidRDefault="00C32E95" w:rsidP="00531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14:paraId="0C103407" w14:textId="77777777" w:rsidR="00C32E95" w:rsidRPr="005310E2" w:rsidRDefault="00C32E95" w:rsidP="00C32E95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cs="Angsana New"/>
          <w:i/>
          <w:iCs/>
          <w:color w:val="000000"/>
          <w:sz w:val="30"/>
          <w:szCs w:val="30"/>
        </w:rPr>
      </w:pPr>
      <w:r w:rsidRPr="005310E2">
        <w:rPr>
          <w:rFonts w:cs="Angsana New"/>
          <w:i/>
          <w:iCs/>
          <w:color w:val="000000"/>
          <w:sz w:val="30"/>
          <w:szCs w:val="30"/>
          <w:cs/>
        </w:rPr>
        <w:lastRenderedPageBreak/>
        <w:t xml:space="preserve">การวัดมูลค่าผลขาดทุนด้านเครดิตที่คาดว่าจะเกิดขึ้น </w:t>
      </w:r>
    </w:p>
    <w:p w14:paraId="64A8A91D" w14:textId="77777777" w:rsidR="00C32E95" w:rsidRPr="005310E2" w:rsidRDefault="00C32E95" w:rsidP="00531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56C9CB2" w14:textId="77777777" w:rsidR="00C32E95" w:rsidRPr="005310E2" w:rsidRDefault="00C32E95" w:rsidP="00C32E95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cs="Cordia New"/>
          <w:b/>
          <w:bCs/>
          <w:sz w:val="30"/>
          <w:szCs w:val="30"/>
        </w:rPr>
      </w:pPr>
      <w:r w:rsidRPr="005310E2">
        <w:rPr>
          <w:rFonts w:cs="Angsana New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</w:t>
      </w:r>
      <w:r w:rsidRPr="005310E2">
        <w:rPr>
          <w:rFonts w:cs="Angsana New"/>
          <w:color w:val="000000"/>
          <w:sz w:val="30"/>
          <w:szCs w:val="30"/>
        </w:rPr>
        <w:br/>
      </w:r>
      <w:r w:rsidRPr="005310E2">
        <w:rPr>
          <w:rFonts w:cs="Angsana New"/>
          <w:color w:val="000000"/>
          <w:sz w:val="30"/>
          <w:szCs w:val="30"/>
          <w:cs/>
        </w:rPr>
        <w:t>ผลขาดทุนด้านเครดิตคำนวณโดยใช้มูลค่าปัจจุบันของจำนวนเงินที่</w:t>
      </w:r>
      <w:r w:rsidRPr="005310E2">
        <w:rPr>
          <w:rFonts w:cs="Angsana New" w:hint="cs"/>
          <w:color w:val="000000"/>
          <w:sz w:val="30"/>
          <w:szCs w:val="30"/>
          <w:cs/>
        </w:rPr>
        <w:t>คาดว่าจะ</w:t>
      </w:r>
      <w:r w:rsidRPr="005310E2">
        <w:rPr>
          <w:rFonts w:cs="Angsana New"/>
          <w:color w:val="000000"/>
          <w:sz w:val="30"/>
          <w:szCs w:val="30"/>
          <w:cs/>
        </w:rPr>
        <w:t>ไม่ได้รับ (เช่น ผลต่างระหว่าง</w:t>
      </w:r>
      <w:r w:rsidRPr="005310E2">
        <w:rPr>
          <w:rFonts w:cs="Angsana New"/>
          <w:color w:val="000000"/>
          <w:sz w:val="30"/>
          <w:szCs w:val="30"/>
        </w:rPr>
        <w:br/>
      </w:r>
      <w:r w:rsidRPr="005310E2">
        <w:rPr>
          <w:rFonts w:cs="Angsana New"/>
          <w:color w:val="000000"/>
          <w:sz w:val="30"/>
          <w:szCs w:val="30"/>
          <w:cs/>
        </w:rPr>
        <w:t>กระแสเงินสดที่กิจการจะต้องจ่ายตามสัญญาและกระแสเงินสดที่กลุ่มบริษัทค</w:t>
      </w:r>
      <w:r w:rsidRPr="005310E2">
        <w:rPr>
          <w:rFonts w:ascii="Angsana New" w:hAnsi="Angsana New" w:cs="Angsana New"/>
          <w:color w:val="000000"/>
          <w:sz w:val="30"/>
          <w:szCs w:val="30"/>
          <w:cs/>
        </w:rPr>
        <w:t>าดว่าจะได้รับ)</w:t>
      </w:r>
      <w:r w:rsidRPr="005310E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5310E2">
        <w:rPr>
          <w:rFonts w:cs="Angsana New" w:hint="cs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 </w:t>
      </w:r>
      <w:r w:rsidRPr="005310E2">
        <w:rPr>
          <w:rFonts w:cs="Angsana New"/>
          <w:color w:val="000000"/>
          <w:sz w:val="30"/>
          <w:szCs w:val="30"/>
          <w:cs/>
        </w:rPr>
        <w:t>คิดลดด้วยอัตราดอกเบี้ยที่แท้จริงของสินทรัพย์ทางการเงิน</w:t>
      </w:r>
      <w:r w:rsidRPr="005310E2">
        <w:rPr>
          <w:rFonts w:cs="Angsana New" w:hint="cs"/>
          <w:color w:val="000000"/>
          <w:sz w:val="30"/>
          <w:szCs w:val="30"/>
          <w:cs/>
        </w:rPr>
        <w:t xml:space="preserve"> </w:t>
      </w:r>
    </w:p>
    <w:p w14:paraId="22C4265E" w14:textId="77777777" w:rsidR="00C32E95" w:rsidRPr="005310E2" w:rsidRDefault="00C32E95" w:rsidP="00531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14:paraId="5A00A57C" w14:textId="77777777" w:rsidR="00C32E95" w:rsidRPr="005310E2" w:rsidRDefault="00C32E95" w:rsidP="00C32E95">
      <w:pPr>
        <w:ind w:left="540"/>
        <w:jc w:val="thaiDistribute"/>
        <w:rPr>
          <w:rFonts w:cs="Angsana New"/>
          <w:color w:val="000000"/>
          <w:sz w:val="30"/>
          <w:szCs w:val="30"/>
        </w:rPr>
      </w:pPr>
      <w:r w:rsidRPr="005310E2">
        <w:rPr>
          <w:rFonts w:ascii="Angsana New" w:hAnsi="Angsana New" w:cs="Angsana New"/>
          <w:color w:val="000000"/>
          <w:sz w:val="30"/>
          <w:szCs w:val="30"/>
          <w:cs/>
        </w:rPr>
        <w:t>การ</w:t>
      </w:r>
      <w:r w:rsidRPr="005310E2">
        <w:rPr>
          <w:rFonts w:ascii="Angsana New" w:hAnsi="Angsana New" w:cs="Angsana New" w:hint="cs"/>
          <w:color w:val="000000"/>
          <w:sz w:val="30"/>
          <w:szCs w:val="30"/>
          <w:cs/>
        </w:rPr>
        <w:t>วัดมูลค่า</w:t>
      </w:r>
      <w:r w:rsidRPr="005310E2">
        <w:rPr>
          <w:rFonts w:cs="Angsana New"/>
          <w:color w:val="000000"/>
          <w:sz w:val="30"/>
          <w:szCs w:val="30"/>
          <w:cs/>
        </w:rPr>
        <w:t>ผลขาดทุนด้านเครดิต</w:t>
      </w:r>
      <w:r w:rsidRPr="005310E2">
        <w:rPr>
          <w:rFonts w:cs="Angsana New" w:hint="cs"/>
          <w:color w:val="000000"/>
          <w:sz w:val="30"/>
          <w:szCs w:val="30"/>
          <w:cs/>
        </w:rPr>
        <w:t>นั้นคำนวณดังต่อไปนี้</w:t>
      </w:r>
    </w:p>
    <w:p w14:paraId="65D96EDF" w14:textId="7CFA94E8" w:rsidR="00C32E95" w:rsidRPr="005310E2" w:rsidRDefault="00C32E95" w:rsidP="00E907B4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contextualSpacing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5310E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="008852A1" w:rsidRPr="005310E2">
        <w:rPr>
          <w:rFonts w:ascii="Angsana New" w:hAnsi="Angsana New" w:cs="Angsana New"/>
          <w:color w:val="000000"/>
          <w:sz w:val="30"/>
          <w:szCs w:val="30"/>
        </w:rPr>
        <w:t>12</w:t>
      </w:r>
      <w:r w:rsidRPr="005310E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5310E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8852A1" w:rsidRPr="005310E2">
        <w:rPr>
          <w:rFonts w:ascii="Angsana New" w:hAnsi="Angsana New" w:cs="Angsana New"/>
          <w:color w:val="000000"/>
          <w:sz w:val="30"/>
          <w:szCs w:val="30"/>
        </w:rPr>
        <w:t>12</w:t>
      </w:r>
      <w:r w:rsidRPr="005310E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5310E2">
        <w:rPr>
          <w:rFonts w:ascii="Angsana New" w:hAnsi="Angsana New" w:cs="Angsana New" w:hint="cs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Pr="005310E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5310E2">
        <w:rPr>
          <w:rFonts w:ascii="Angsana New" w:hAnsi="Angsana New" w:cs="Angsana New" w:hint="cs"/>
          <w:color w:val="000000"/>
          <w:sz w:val="30"/>
          <w:szCs w:val="30"/>
          <w:cs/>
        </w:rPr>
        <w:t>หรือ</w:t>
      </w:r>
    </w:p>
    <w:p w14:paraId="617F3F45" w14:textId="04CE7506" w:rsidR="00C32E95" w:rsidRPr="005310E2" w:rsidRDefault="00C32E95" w:rsidP="00E907B4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contextualSpacing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5310E2">
        <w:rPr>
          <w:rFonts w:ascii="Angsana New" w:hAnsi="Angsana New" w:cs="Angsana New" w:hint="cs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7F6C23B8" w14:textId="77777777" w:rsidR="005D4C85" w:rsidRPr="005310E2" w:rsidRDefault="005D4C85" w:rsidP="00531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660D1B96" w14:textId="77777777" w:rsidR="00C32E95" w:rsidRPr="005310E2" w:rsidRDefault="00C32E95" w:rsidP="00C32E95">
      <w:pPr>
        <w:spacing w:line="240" w:lineRule="auto"/>
        <w:ind w:left="540"/>
        <w:contextualSpacing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5310E2">
        <w:rPr>
          <w:rFonts w:ascii="Angsana New" w:hAnsi="Angsana New" w:cs="Angsana New"/>
          <w:color w:val="000000"/>
          <w:sz w:val="30"/>
          <w:szCs w:val="30"/>
          <w:cs/>
        </w:rPr>
        <w:t>ค่าเผื่อผลขาดทุน</w:t>
      </w:r>
      <w:r w:rsidRPr="005310E2">
        <w:rPr>
          <w:rFonts w:ascii="Angsana New" w:hAnsi="Angsana New" w:cs="Angsana New" w:hint="cs"/>
          <w:color w:val="000000"/>
          <w:sz w:val="30"/>
          <w:szCs w:val="30"/>
          <w:cs/>
        </w:rPr>
        <w:t>สำหรับลูกหนี้การค้า 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</w:t>
      </w:r>
      <w:r w:rsidR="00B11BB3" w:rsidRPr="005310E2">
        <w:rPr>
          <w:rFonts w:ascii="Angsana New" w:hAnsi="Angsana New" w:cs="Angsana New" w:hint="cs"/>
          <w:color w:val="000000"/>
          <w:sz w:val="30"/>
          <w:szCs w:val="30"/>
          <w:cs/>
        </w:rPr>
        <w:t>ลูกหนี้การค้า</w:t>
      </w:r>
      <w:r w:rsidRPr="005310E2">
        <w:rPr>
          <w:rFonts w:ascii="Angsana New" w:hAnsi="Angsana New" w:cs="Angsana New" w:hint="cs"/>
          <w:color w:val="000000"/>
          <w:sz w:val="30"/>
          <w:szCs w:val="30"/>
          <w:cs/>
        </w:rPr>
        <w:t>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การปรับปรุงปัจจัยที่มีความเฉพาะเจาะจงกับลูกหนี้นั้นๆ และ</w:t>
      </w:r>
      <w:r w:rsidR="00B11BB3" w:rsidRPr="005310E2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5310E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</w:t>
      </w:r>
      <w:r w:rsidR="00B11BB3" w:rsidRPr="005310E2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5310E2">
        <w:rPr>
          <w:rFonts w:ascii="Angsana New" w:hAnsi="Angsana New" w:cs="Angsana New" w:hint="cs"/>
          <w:color w:val="000000"/>
          <w:sz w:val="30"/>
          <w:szCs w:val="30"/>
          <w:cs/>
        </w:rPr>
        <w:t>ณ วันที่รายงาน</w:t>
      </w:r>
    </w:p>
    <w:p w14:paraId="1FE82DD3" w14:textId="77777777" w:rsidR="00C32E95" w:rsidRPr="005310E2" w:rsidRDefault="00C32E95" w:rsidP="00531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14:paraId="2932B372" w14:textId="1F68853A" w:rsidR="00C32E95" w:rsidRPr="005310E2" w:rsidRDefault="00C32E95" w:rsidP="00C32E95">
      <w:pPr>
        <w:tabs>
          <w:tab w:val="left" w:pos="630"/>
          <w:tab w:val="left" w:pos="720"/>
        </w:tabs>
        <w:ind w:left="540"/>
        <w:contextualSpacing/>
        <w:jc w:val="thaiDistribute"/>
        <w:rPr>
          <w:rFonts w:ascii="Angsana New" w:eastAsia="Calibri" w:hAnsi="Angsana New" w:cs="Angsana New"/>
          <w:b/>
          <w:bCs/>
          <w:color w:val="0000FF"/>
          <w:sz w:val="30"/>
          <w:szCs w:val="30"/>
        </w:rPr>
      </w:pPr>
      <w:r w:rsidRPr="005310E2">
        <w:rPr>
          <w:rFonts w:ascii="Angsana New" w:hAnsi="Angsana New" w:cs="Angsana New" w:hint="cs"/>
          <w:color w:val="000000"/>
          <w:sz w:val="30"/>
          <w:szCs w:val="30"/>
          <w:cs/>
        </w:rPr>
        <w:t>ค่าเผื่อผลขาดทุนด้านเครดิตสำหรับสินทรัพย์ทางการเงินอื่น</w:t>
      </w:r>
      <w:r w:rsidRPr="005310E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5310E2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กลุ่มบริษัทรับรู้ผล</w:t>
      </w:r>
      <w:r w:rsidRPr="005310E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8852A1" w:rsidRPr="005310E2">
        <w:rPr>
          <w:rFonts w:ascii="Angsana New" w:hAnsi="Angsana New" w:cs="Angsana New"/>
          <w:color w:val="000000"/>
          <w:sz w:val="30"/>
          <w:szCs w:val="30"/>
        </w:rPr>
        <w:t>12</w:t>
      </w:r>
      <w:r w:rsidRPr="005310E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5310E2">
        <w:rPr>
          <w:rFonts w:ascii="Angsana New" w:hAnsi="Angsana New" w:cs="Angsana New" w:hint="cs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5310E2">
        <w:rPr>
          <w:rFonts w:ascii="Angsana New" w:eastAsia="EucrosiaUPCBold" w:hAnsi="Angsana New" w:cs="Angsana New"/>
          <w:sz w:val="30"/>
          <w:szCs w:val="30"/>
          <w:cs/>
        </w:rPr>
        <w:t>สินทรัพย์ทางการเงินที่มีการด้อยค่า</w:t>
      </w:r>
      <w:r w:rsidRPr="005310E2">
        <w:rPr>
          <w:rFonts w:ascii="Angsana New" w:eastAsia="EucrosiaUPCBold" w:hAnsi="Angsana New" w:cs="Angsana New"/>
          <w:sz w:val="30"/>
          <w:szCs w:val="30"/>
        </w:rPr>
        <w:t xml:space="preserve">         </w:t>
      </w:r>
      <w:r w:rsidRPr="005310E2">
        <w:rPr>
          <w:rFonts w:ascii="Angsana New" w:eastAsia="EucrosiaUPCBold" w:hAnsi="Angsana New" w:cs="Angsana New"/>
          <w:sz w:val="30"/>
          <w:szCs w:val="30"/>
          <w:cs/>
        </w:rPr>
        <w:t>ด้านเครดิต</w:t>
      </w:r>
      <w:r w:rsidRPr="005310E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5310E2"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p w14:paraId="191AF44F" w14:textId="77777777" w:rsidR="003D1CFA" w:rsidRPr="005310E2" w:rsidRDefault="003D1CFA" w:rsidP="00531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6"/>
          <w:szCs w:val="26"/>
          <w:cs/>
          <w:lang w:val="th-TH"/>
        </w:rPr>
      </w:pPr>
    </w:p>
    <w:p w14:paraId="3A1B30A6" w14:textId="77777777" w:rsidR="00C32E95" w:rsidRPr="005D4C85" w:rsidRDefault="00C32E95" w:rsidP="00C32E95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cs="Angsana New"/>
          <w:i/>
          <w:iCs/>
          <w:color w:val="000000"/>
          <w:sz w:val="30"/>
          <w:szCs w:val="30"/>
        </w:rPr>
      </w:pPr>
      <w:r w:rsidRPr="005D4C85">
        <w:rPr>
          <w:rFonts w:ascii="Angsana New" w:hAnsi="Angsana New" w:cs="Angsana New"/>
          <w:color w:val="000000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กลุ่มบริษัทมีฐานะเปิดต่อความเสี่ยงด้านเครดิต</w:t>
      </w:r>
      <w:r w:rsidRPr="005D4C8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</w:p>
    <w:p w14:paraId="402621C1" w14:textId="77777777" w:rsidR="00C32E95" w:rsidRPr="005D4C85" w:rsidRDefault="00C32E95" w:rsidP="005D4C85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EF4DF9C" w14:textId="54ABEF05" w:rsidR="00C32E95" w:rsidRDefault="00C32E95" w:rsidP="00C32E95">
      <w:pPr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bookmarkStart w:id="2" w:name="_Hlk63670100"/>
      <w:r w:rsidRPr="005D4C85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</w:t>
      </w:r>
      <w:r w:rsidRPr="005D4C85">
        <w:rPr>
          <w:rFonts w:ascii="Angsana New" w:hAnsi="Angsana New" w:cs="Angsana New"/>
          <w:color w:val="000000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8852A1" w:rsidRPr="005D4C85">
        <w:rPr>
          <w:rFonts w:ascii="Angsana New" w:hAnsi="Angsana New" w:cs="Angsana New"/>
          <w:color w:val="000000"/>
          <w:sz w:val="30"/>
          <w:szCs w:val="30"/>
        </w:rPr>
        <w:t>365</w:t>
      </w:r>
      <w:r w:rsidRPr="005D4C85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5D4C85">
        <w:rPr>
          <w:rFonts w:ascii="Angsana New" w:hAnsi="Angsana New" w:cs="Angsana New"/>
          <w:color w:val="000000"/>
          <w:sz w:val="30"/>
          <w:szCs w:val="30"/>
          <w:cs/>
        </w:rPr>
        <w:t>วัน มีการดำเนินงานที่ถดถอยอย่างมีนัยสำคัญของลูกหนี้ หรือมีการเปลี่ยนแปลง</w:t>
      </w:r>
      <w:r w:rsidRPr="005D4C85">
        <w:rPr>
          <w:rFonts w:ascii="Angsana New" w:hAnsi="Angsana New" w:cs="Angsana New" w:hint="cs"/>
          <w:color w:val="000000"/>
          <w:sz w:val="30"/>
          <w:szCs w:val="30"/>
          <w:cs/>
        </w:rPr>
        <w:t>หรือคาดการณ์</w:t>
      </w:r>
      <w:r w:rsidR="0040393C">
        <w:rPr>
          <w:rFonts w:ascii="Angsana New" w:hAnsi="Angsana New" w:cs="Angsana New"/>
          <w:color w:val="000000"/>
          <w:sz w:val="30"/>
          <w:szCs w:val="30"/>
        </w:rPr>
        <w:br/>
      </w:r>
      <w:r w:rsidRPr="005D4C85">
        <w:rPr>
          <w:rFonts w:ascii="Angsana New" w:hAnsi="Angsana New" w:cs="Angsana New" w:hint="cs"/>
          <w:color w:val="000000"/>
          <w:sz w:val="30"/>
          <w:szCs w:val="30"/>
          <w:cs/>
        </w:rPr>
        <w:t>การเปลี่ยนแปลง</w:t>
      </w:r>
      <w:r w:rsidRPr="005D4C85">
        <w:rPr>
          <w:rFonts w:ascii="Angsana New" w:hAnsi="Angsana New" w:cs="Angsana New"/>
          <w:color w:val="000000"/>
          <w:sz w:val="30"/>
          <w:szCs w:val="30"/>
          <w:cs/>
        </w:rPr>
        <w:t>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5D4C85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</w:t>
      </w:r>
    </w:p>
    <w:p w14:paraId="250CDFD0" w14:textId="76958CB2" w:rsidR="00C32E95" w:rsidRPr="00C005CA" w:rsidRDefault="00C32E95" w:rsidP="004B5399">
      <w:pPr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466D4">
        <w:rPr>
          <w:rFonts w:ascii="Angsana New" w:hAnsi="Angsana New" w:cs="Angsana New" w:hint="cs"/>
          <w:color w:val="000000"/>
          <w:sz w:val="30"/>
          <w:szCs w:val="30"/>
          <w:cs/>
        </w:rPr>
        <w:lastRenderedPageBreak/>
        <w:t>กลุ่มบริษัท</w:t>
      </w:r>
      <w:r w:rsidRPr="00F466D4">
        <w:rPr>
          <w:rFonts w:ascii="Angsana New" w:hAnsi="Angsana New" w:cs="Angsana New"/>
          <w:color w:val="000000"/>
          <w:sz w:val="30"/>
          <w:szCs w:val="30"/>
          <w:cs/>
        </w:rPr>
        <w:t>พิจารณาว่า</w:t>
      </w:r>
      <w:r w:rsidRPr="00F466D4">
        <w:rPr>
          <w:rFonts w:ascii="Angsana New" w:hAnsi="Angsana New" w:cs="Angsana New" w:hint="cs"/>
          <w:color w:val="000000"/>
          <w:sz w:val="30"/>
          <w:szCs w:val="30"/>
          <w:cs/>
        </w:rPr>
        <w:t>สินทรัพย์ทางการเงินจะเกิดการ</w:t>
      </w:r>
      <w:r w:rsidRPr="00F466D4">
        <w:rPr>
          <w:rFonts w:ascii="Angsana New" w:hAnsi="Angsana New" w:cs="Angsana New"/>
          <w:color w:val="000000"/>
          <w:sz w:val="30"/>
          <w:szCs w:val="30"/>
          <w:cs/>
        </w:rPr>
        <w:t>ผิด</w:t>
      </w:r>
      <w:r w:rsidRPr="00F466D4">
        <w:rPr>
          <w:rFonts w:ascii="Angsana New" w:hAnsi="Angsana New" w:cs="Angsana New" w:hint="cs"/>
          <w:color w:val="000000"/>
          <w:sz w:val="30"/>
          <w:szCs w:val="30"/>
          <w:cs/>
        </w:rPr>
        <w:t>สัญญา</w:t>
      </w:r>
      <w:r w:rsidRPr="00F466D4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เมื่อสินทรัพย์ทางการเงินค้างชำระเกินกว่า </w:t>
      </w:r>
      <w:r w:rsidR="008852A1" w:rsidRPr="00F466D4">
        <w:rPr>
          <w:rFonts w:ascii="Angsana New" w:hAnsi="Angsana New" w:cs="Angsana New"/>
          <w:color w:val="000000"/>
          <w:sz w:val="30"/>
          <w:szCs w:val="30"/>
        </w:rPr>
        <w:t>365</w:t>
      </w:r>
      <w:r w:rsidRPr="00F466D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F466D4">
        <w:rPr>
          <w:rFonts w:ascii="Angsana New" w:hAnsi="Angsana New" w:cs="Angsana New"/>
          <w:color w:val="000000"/>
          <w:sz w:val="30"/>
          <w:szCs w:val="30"/>
          <w:cs/>
        </w:rPr>
        <w:t>วัน</w:t>
      </w:r>
    </w:p>
    <w:bookmarkEnd w:id="2"/>
    <w:p w14:paraId="79F3046D" w14:textId="77777777" w:rsidR="00C32E95" w:rsidRPr="00C005CA" w:rsidRDefault="00C32E95" w:rsidP="00C005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7AFDCFF1" w14:textId="2DD91637" w:rsidR="00C32E95" w:rsidRPr="00C005CA" w:rsidRDefault="00C32E95" w:rsidP="00C32E95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005CA">
        <w:rPr>
          <w:rFonts w:ascii="Angsana New" w:hAnsi="Angsana New" w:cs="Angsana New"/>
          <w:color w:val="000000"/>
          <w:sz w:val="30"/>
          <w:szCs w:val="30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</w:t>
      </w:r>
      <w:r w:rsidR="00702177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C005CA">
        <w:rPr>
          <w:rFonts w:ascii="Angsana New" w:hAnsi="Angsana New" w:cs="Angsana New"/>
          <w:color w:val="000000"/>
          <w:sz w:val="30"/>
          <w:szCs w:val="30"/>
          <w:cs/>
        </w:rPr>
        <w:t xml:space="preserve">แบบกลุ่ม ขึ้นอยู่กับลักษณะของเครื่องมือทางการเงิน </w:t>
      </w:r>
      <w:r w:rsidRPr="00C005CA">
        <w:rPr>
          <w:rFonts w:ascii="Angsana New" w:hAnsi="Angsana New" w:cs="Angsana New" w:hint="cs"/>
          <w:color w:val="000000"/>
          <w:sz w:val="30"/>
          <w:szCs w:val="30"/>
          <w:cs/>
        </w:rPr>
        <w:t>หากการประเมินความเสี่ยงเป็นการประเมินแบบกลุ่มต้อง</w:t>
      </w:r>
      <w:r w:rsidR="00C00EDC">
        <w:rPr>
          <w:rFonts w:ascii="Angsana New" w:hAnsi="Angsana New" w:cs="Angsana New"/>
          <w:color w:val="000000"/>
          <w:sz w:val="30"/>
          <w:szCs w:val="30"/>
        </w:rPr>
        <w:br/>
      </w:r>
      <w:r w:rsidRPr="00C005CA">
        <w:rPr>
          <w:rFonts w:ascii="Angsana New" w:hAnsi="Angsana New" w:cs="Angsana New" w:hint="cs"/>
          <w:color w:val="000000"/>
          <w:sz w:val="30"/>
          <w:szCs w:val="30"/>
          <w:cs/>
        </w:rPr>
        <w:t>มีการ</w:t>
      </w:r>
      <w:r w:rsidRPr="00C005CA">
        <w:rPr>
          <w:rFonts w:ascii="Angsana New" w:hAnsi="Angsana New" w:cs="Angsana New"/>
          <w:color w:val="000000"/>
          <w:sz w:val="30"/>
          <w:szCs w:val="30"/>
          <w:cs/>
        </w:rPr>
        <w:t xml:space="preserve">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 </w:t>
      </w:r>
    </w:p>
    <w:p w14:paraId="761F449D" w14:textId="77777777" w:rsidR="00C32E95" w:rsidRPr="00C005CA" w:rsidRDefault="00C32E95" w:rsidP="00C005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289822D0" w14:textId="7283FA25" w:rsidR="00C32E95" w:rsidRPr="00C005CA" w:rsidRDefault="00C32E95" w:rsidP="00C32E95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C005CA">
        <w:rPr>
          <w:rFonts w:ascii="Angsana New" w:hAnsi="Angsana New" w:cs="Angsana New" w:hint="cs"/>
          <w:color w:val="000000"/>
          <w:sz w:val="30"/>
          <w:szCs w:val="30"/>
          <w:cs/>
        </w:rPr>
        <w:t>ผล</w:t>
      </w:r>
      <w:r w:rsidRPr="00C005CA">
        <w:rPr>
          <w:rFonts w:ascii="Angsana New" w:hAnsi="Angsana New" w:cs="Angsana New"/>
          <w:color w:val="000000"/>
          <w:sz w:val="30"/>
          <w:szCs w:val="30"/>
          <w:cs/>
        </w:rPr>
        <w:t>ขาดทุนด้านเครดิต</w:t>
      </w:r>
      <w:r w:rsidRPr="00C005CA">
        <w:rPr>
          <w:rFonts w:ascii="Angsana New" w:hAnsi="Angsana New" w:cs="Angsana New" w:hint="cs"/>
          <w:color w:val="000000"/>
          <w:sz w:val="30"/>
          <w:szCs w:val="30"/>
          <w:cs/>
        </w:rPr>
        <w:t>ที่คาดว่าจะเกิดขึ้น</w:t>
      </w:r>
      <w:r w:rsidRPr="00C005CA">
        <w:rPr>
          <w:rFonts w:ascii="Angsana New" w:hAnsi="Angsana New" w:cs="Angsana New"/>
          <w:color w:val="000000"/>
          <w:sz w:val="30"/>
          <w:szCs w:val="30"/>
          <w:cs/>
        </w:rPr>
        <w:t>มีการประเมินใหม่ ณ สิ้นรอบระยะเวลาที่รายงาน เพื่อสะท้อนการเปลี่ยนแปลงของความเสี่ยงด้านเครดิต</w:t>
      </w:r>
      <w:r w:rsidRPr="00C005CA">
        <w:rPr>
          <w:rFonts w:ascii="Angsana New" w:hAnsi="Angsana New" w:cs="Angsana New" w:hint="cs"/>
          <w:color w:val="000000"/>
          <w:sz w:val="30"/>
          <w:szCs w:val="30"/>
          <w:cs/>
        </w:rPr>
        <w:t>ของเครื่องมือทางการเงิน</w:t>
      </w:r>
      <w:r w:rsidRPr="00C005CA">
        <w:rPr>
          <w:rFonts w:ascii="Angsana New" w:hAnsi="Angsana New" w:cs="Angsana New"/>
          <w:color w:val="000000"/>
          <w:sz w:val="30"/>
          <w:szCs w:val="30"/>
          <w:cs/>
        </w:rPr>
        <w:t>นับจากวันที่</w:t>
      </w:r>
      <w:r w:rsidRPr="00C005CA">
        <w:rPr>
          <w:rFonts w:ascii="Angsana New" w:hAnsi="Angsana New" w:cs="Angsana New" w:hint="cs"/>
          <w:color w:val="000000"/>
          <w:sz w:val="30"/>
          <w:szCs w:val="30"/>
          <w:cs/>
        </w:rPr>
        <w:t>รับรู้รายการเมื่อเริ่มแรก</w:t>
      </w:r>
      <w:r w:rsidRPr="00C005CA">
        <w:rPr>
          <w:rFonts w:ascii="Angsana New" w:hAnsi="Angsana New" w:cs="Angsana New" w:hint="cs"/>
          <w:color w:val="000000"/>
          <w:sz w:val="30"/>
          <w:szCs w:val="30"/>
        </w:rPr>
        <w:t xml:space="preserve"> </w:t>
      </w:r>
      <w:r w:rsidRPr="00C005CA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การเพิ่มขึ้นของค่าเผื่อผลขาดทุนแสดงเป็นขาดทุนจากการด้อยค่าในกำไรหรือขาดทุน</w:t>
      </w:r>
      <w:r w:rsidRPr="00C005C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C005CA">
        <w:rPr>
          <w:rFonts w:ascii="Angsana New" w:hAnsi="Angsana New" w:cs="Angsana New"/>
          <w:color w:val="000000"/>
          <w:sz w:val="30"/>
          <w:szCs w:val="30"/>
          <w:cs/>
        </w:rPr>
        <w:t>ค่า</w:t>
      </w:r>
      <w:r w:rsidRPr="00C005CA">
        <w:rPr>
          <w:rFonts w:ascii="Angsana New" w:hAnsi="Angsana New" w:cs="Angsana New" w:hint="cs"/>
          <w:color w:val="000000"/>
          <w:sz w:val="30"/>
          <w:szCs w:val="30"/>
          <w:cs/>
        </w:rPr>
        <w:t>เ</w:t>
      </w:r>
      <w:r w:rsidRPr="00C005CA">
        <w:rPr>
          <w:rFonts w:ascii="Angsana New" w:hAnsi="Angsana New" w:cs="Angsana New"/>
          <w:color w:val="000000"/>
          <w:sz w:val="30"/>
          <w:szCs w:val="30"/>
          <w:cs/>
        </w:rPr>
        <w:t>ผื่อ</w:t>
      </w:r>
      <w:r w:rsidRPr="00C005CA">
        <w:rPr>
          <w:rFonts w:ascii="Angsana New" w:hAnsi="Angsana New" w:cs="Angsana New" w:hint="cs"/>
          <w:color w:val="000000"/>
          <w:sz w:val="30"/>
          <w:szCs w:val="30"/>
          <w:cs/>
        </w:rPr>
        <w:t>ผลขาดทุน</w:t>
      </w:r>
      <w:r w:rsidR="007049CD">
        <w:rPr>
          <w:rFonts w:ascii="Angsana New" w:hAnsi="Angsana New" w:cs="Angsana New" w:hint="cs"/>
          <w:color w:val="000000"/>
          <w:sz w:val="30"/>
          <w:szCs w:val="30"/>
          <w:cs/>
        </w:rPr>
        <w:t>ของสินทรัพย์ทางการเงิน</w:t>
      </w:r>
      <w:r w:rsidR="007049CD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7049CD">
        <w:rPr>
          <w:rFonts w:ascii="Angsana New" w:hAnsi="Angsana New" w:cs="Angsana New" w:hint="cs"/>
          <w:color w:val="000000"/>
          <w:sz w:val="30"/>
          <w:szCs w:val="30"/>
          <w:cs/>
        </w:rPr>
        <w:t>ที่วัดมูลค่าด้วยราคาทุนตัดจำหน่าย</w:t>
      </w:r>
      <w:r w:rsidRPr="00C005CA">
        <w:rPr>
          <w:rFonts w:ascii="Angsana New" w:hAnsi="Angsana New" w:cs="Angsana New"/>
          <w:color w:val="000000"/>
          <w:sz w:val="30"/>
          <w:szCs w:val="30"/>
          <w:cs/>
        </w:rPr>
        <w:t xml:space="preserve">แสดงเป็นรายการหักออกจากมูลค่าตามบัญชีขั้นต้นของสินทรัพย์ทางการเงิน </w:t>
      </w:r>
    </w:p>
    <w:p w14:paraId="6F7C4F11" w14:textId="77777777" w:rsidR="00C32E95" w:rsidRPr="00C005CA" w:rsidRDefault="00C32E95" w:rsidP="00C005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0EF22049" w14:textId="77777777" w:rsidR="00C32E95" w:rsidRPr="00C005CA" w:rsidRDefault="00C32E95" w:rsidP="00C32E95">
      <w:pPr>
        <w:tabs>
          <w:tab w:val="left" w:pos="630"/>
          <w:tab w:val="left" w:pos="720"/>
        </w:tabs>
        <w:ind w:left="540"/>
        <w:contextualSpacing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C005CA">
        <w:rPr>
          <w:rFonts w:ascii="Angsana New" w:eastAsia="EucrosiaUPCBold" w:hAnsi="Angsana New" w:cs="Angsana New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79CD5394" w14:textId="77777777" w:rsidR="00C32E95" w:rsidRPr="00C005CA" w:rsidRDefault="00C32E95" w:rsidP="00C005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550C4468" w14:textId="53738391" w:rsidR="00C32E95" w:rsidRPr="00C005CA" w:rsidRDefault="00C32E95" w:rsidP="00C32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C005CA">
        <w:rPr>
          <w:rFonts w:ascii="Angsana New" w:eastAsia="Calibri" w:hAnsi="Angsana New" w:cs="Angsana New"/>
          <w:color w:val="000000"/>
          <w:sz w:val="30"/>
          <w:szCs w:val="30"/>
          <w:cs/>
        </w:rPr>
        <w:t>ณ วันที่รายงาน</w:t>
      </w:r>
      <w:r w:rsidRPr="00C005CA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 </w:t>
      </w:r>
      <w:r w:rsidRPr="00C005CA">
        <w:rPr>
          <w:rFonts w:ascii="Angsana New" w:eastAsia="Calibri" w:hAnsi="Angsana New" w:cs="Angsana New"/>
          <w:color w:val="000000"/>
          <w:sz w:val="30"/>
          <w:szCs w:val="30"/>
          <w:cs/>
        </w:rPr>
        <w:t>กลุ่มบริษัทประเมินว่าสินทรัพย์ทางการเงินที่วัดมูลค่าด้วยราคาทุนตัดจำหน่าย</w:t>
      </w:r>
      <w:r w:rsidRPr="00C005CA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เกิด</w:t>
      </w:r>
      <w:r w:rsidRPr="00C005CA">
        <w:rPr>
          <w:rFonts w:ascii="Angsana New" w:eastAsia="Calibri" w:hAnsi="Angsana New" w:cs="Angsana New"/>
          <w:color w:val="000000"/>
          <w:sz w:val="30"/>
          <w:szCs w:val="30"/>
          <w:cs/>
        </w:rPr>
        <w:t>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</w:t>
      </w:r>
      <w:r w:rsidRPr="00C005CA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หนึ่งเหตุการณ์</w:t>
      </w:r>
      <w:r w:rsidRPr="00C005CA">
        <w:rPr>
          <w:rFonts w:ascii="Angsana New" w:eastAsia="Calibri" w:hAnsi="Angsana New" w:cs="Angsana New"/>
          <w:color w:val="000000"/>
          <w:sz w:val="30"/>
          <w:szCs w:val="30"/>
          <w:cs/>
        </w:rPr>
        <w:t>ซึ่งส่งผลกระทบ</w:t>
      </w:r>
      <w:r w:rsidRPr="00C005CA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เชิง</w:t>
      </w:r>
      <w:r w:rsidRPr="00A479B1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ลบ</w:t>
      </w:r>
      <w:r w:rsidRPr="00A479B1">
        <w:rPr>
          <w:rFonts w:ascii="Angsana New" w:eastAsia="Calibri" w:hAnsi="Angsana New" w:cs="Angsana New"/>
          <w:color w:val="000000"/>
          <w:sz w:val="30"/>
          <w:szCs w:val="30"/>
          <w:cs/>
        </w:rPr>
        <w:t>ต่อกระแสเงินสด</w:t>
      </w:r>
      <w:r w:rsidRPr="00A479B1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ที่คาดว่าจะ</w:t>
      </w:r>
      <w:r w:rsidRPr="00A479B1">
        <w:rPr>
          <w:rFonts w:ascii="Angsana New" w:eastAsia="Calibri" w:hAnsi="Angsana New" w:cs="Angsana New"/>
          <w:color w:val="000000"/>
          <w:sz w:val="30"/>
          <w:szCs w:val="30"/>
          <w:cs/>
        </w:rPr>
        <w:t>เกิดขึ้นในอนาคตของสินทรัพย์ทางการเงิน</w:t>
      </w:r>
      <w:r w:rsidRPr="00A479B1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A479B1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สถานการณ์ที่เป็นข้อบ่งชี้ว่าสินทรัพย์ทางการเงินเกิดการ</w:t>
      </w:r>
      <w:r w:rsidRPr="00A479B1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ด้อยค่าด้านเครดิตรวมถึง </w:t>
      </w:r>
      <w:r w:rsidRPr="00A479B1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การที่</w:t>
      </w:r>
      <w:r w:rsidRPr="00A479B1">
        <w:rPr>
          <w:rFonts w:ascii="Angsana New" w:eastAsia="Calibri" w:hAnsi="Angsana New" w:cs="Angsana New"/>
          <w:color w:val="000000"/>
          <w:sz w:val="30"/>
          <w:szCs w:val="30"/>
          <w:cs/>
        </w:rPr>
        <w:t>ลูกหนี้ประสบปัญหาทางการเงินอย่างมีนัยสำคัญ การผิดสัญญา</w:t>
      </w:r>
      <w:r w:rsidRPr="00A479B1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 เช่น </w:t>
      </w:r>
      <w:r w:rsidRPr="00A479B1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การค้างชำระเกินกว่า </w:t>
      </w:r>
      <w:r w:rsidR="008852A1" w:rsidRPr="00A479B1">
        <w:rPr>
          <w:rFonts w:ascii="Angsana New" w:eastAsia="Calibri" w:hAnsi="Angsana New" w:cs="Angsana New"/>
          <w:color w:val="000000"/>
          <w:sz w:val="30"/>
          <w:szCs w:val="30"/>
        </w:rPr>
        <w:t>365</w:t>
      </w:r>
      <w:r w:rsidRPr="00A479B1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A479B1">
        <w:rPr>
          <w:rFonts w:ascii="Angsana New" w:eastAsia="Calibri" w:hAnsi="Angsana New" w:cs="Angsana New"/>
          <w:color w:val="000000"/>
          <w:sz w:val="30"/>
          <w:szCs w:val="30"/>
          <w:cs/>
        </w:rPr>
        <w:t>วัน เป็นต้น</w:t>
      </w:r>
    </w:p>
    <w:p w14:paraId="6B8CE5F7" w14:textId="33842871" w:rsidR="00391CA4" w:rsidRPr="00C005CA" w:rsidRDefault="00391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52A93C7F" w14:textId="0557C143" w:rsidR="00C32E95" w:rsidRPr="00C005CA" w:rsidRDefault="00C32E95" w:rsidP="00C32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47"/>
        <w:jc w:val="thaiDistribute"/>
        <w:rPr>
          <w:rFonts w:ascii="Angsana New" w:eastAsia="Calibri" w:hAnsi="Angsana New" w:cs="Angsana New"/>
          <w:b/>
          <w:bCs/>
          <w:color w:val="0000FF"/>
          <w:sz w:val="30"/>
          <w:szCs w:val="30"/>
        </w:rPr>
      </w:pPr>
      <w:r w:rsidRPr="00C005CA">
        <w:rPr>
          <w:rFonts w:ascii="Angsana New" w:eastAsia="EucrosiaUPCBold" w:hAnsi="Angsana New" w:cs="Angsana New"/>
          <w:i/>
          <w:iCs/>
          <w:sz w:val="30"/>
          <w:szCs w:val="30"/>
          <w:cs/>
        </w:rPr>
        <w:t>การตัดจำหน่าย</w:t>
      </w:r>
      <w:r w:rsidRPr="00C005CA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 xml:space="preserve"> </w:t>
      </w:r>
    </w:p>
    <w:p w14:paraId="4182B17F" w14:textId="77777777" w:rsidR="00C32E95" w:rsidRPr="0048553C" w:rsidRDefault="00C32E95" w:rsidP="00C32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47" w:firstLine="540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</w:p>
    <w:p w14:paraId="4DE03B6A" w14:textId="0319FF83" w:rsidR="00C32E95" w:rsidRDefault="00C32E95" w:rsidP="00C32E95">
      <w:pPr>
        <w:tabs>
          <w:tab w:val="left" w:pos="630"/>
          <w:tab w:val="left" w:pos="720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48553C">
        <w:rPr>
          <w:rFonts w:ascii="Angsana New" w:eastAsia="Calibri" w:hAnsi="Angsana New" w:cs="Angsana New"/>
          <w:sz w:val="30"/>
          <w:szCs w:val="30"/>
          <w:cs/>
        </w:rPr>
        <w:t>มูลค่าตามบัญชีขั้นต้นของ</w:t>
      </w:r>
      <w:r w:rsidRPr="0048553C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สินทรัพย์ทางการเงินจะถูกตัดจำหน่ายเมื่อ</w:t>
      </w:r>
      <w:r w:rsidRPr="00AD781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48553C">
        <w:rPr>
          <w:rFonts w:ascii="Angsana New" w:hAnsi="Angsana New" w:cs="Angsana New"/>
          <w:color w:val="000000"/>
          <w:sz w:val="30"/>
          <w:szCs w:val="30"/>
          <w:cs/>
        </w:rPr>
        <w:t>ไม่สามารถคาดการณ์ได้อย่างสมเหตุสมผลว่าจะได้รับคืน</w:t>
      </w:r>
      <w:r w:rsidRPr="0048553C">
        <w:rPr>
          <w:rFonts w:ascii="Angsana New" w:hAnsi="Angsana New" w:cs="Angsana New" w:hint="cs"/>
          <w:color w:val="000000"/>
          <w:sz w:val="30"/>
          <w:szCs w:val="30"/>
          <w:cs/>
        </w:rPr>
        <w:t>เงิน</w:t>
      </w:r>
      <w:r w:rsidRPr="0048553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48553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หากมีการรับเงินคืนในภายหลังจากสินทรัพย์ที่มีการตัดจำหน่ายแล้ว </w:t>
      </w:r>
      <w:r w:rsidRPr="0048553C">
        <w:rPr>
          <w:rFonts w:ascii="Angsana New" w:hAnsi="Angsana New" w:cs="Angsana New"/>
          <w:color w:val="000000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176BF812" w14:textId="77777777" w:rsidR="00F753CC" w:rsidRDefault="00F753CC" w:rsidP="00C32E95">
      <w:pPr>
        <w:tabs>
          <w:tab w:val="left" w:pos="630"/>
          <w:tab w:val="left" w:pos="720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DB6AB03" w14:textId="25C039B8" w:rsidR="00BB6119" w:rsidRPr="00BB6119" w:rsidRDefault="00BB6119" w:rsidP="00BB6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8553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นโยบายการบัญชีที่ถือปฏิบั</w:t>
      </w:r>
      <w:r w:rsidRPr="0048553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ติก่อนวันที่ </w:t>
      </w:r>
      <w:r w:rsidR="008852A1" w:rsidRPr="008852A1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48553C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48553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8852A1" w:rsidRPr="008852A1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13CB7825" w14:textId="77777777" w:rsidR="00BB6119" w:rsidRPr="00BB6119" w:rsidRDefault="00BB6119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FCCE633" w14:textId="77777777" w:rsidR="003E3610" w:rsidRDefault="00A1424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D72029">
        <w:rPr>
          <w:rFonts w:ascii="Angsana New" w:hAnsi="Angsana New" w:cs="Angsana New"/>
          <w:sz w:val="30"/>
          <w:szCs w:val="30"/>
          <w:cs/>
          <w:lang w:val="th-TH"/>
        </w:rPr>
        <w:t>ยอดสินทรัพย์ตามบัญชีของ</w:t>
      </w:r>
      <w:r w:rsidR="003F27D6" w:rsidRPr="00D72029">
        <w:rPr>
          <w:rFonts w:ascii="Angsana New" w:hAnsi="Angsana New" w:cs="Angsana New" w:hint="cs"/>
          <w:sz w:val="30"/>
          <w:szCs w:val="30"/>
          <w:cs/>
          <w:lang w:val="th-TH"/>
        </w:rPr>
        <w:t>กลุ่ม</w:t>
      </w:r>
      <w:r w:rsidRPr="00D72029">
        <w:rPr>
          <w:rFonts w:ascii="Angsana New" w:hAnsi="Angsana New" w:cs="Angsana New"/>
          <w:sz w:val="30"/>
          <w:szCs w:val="30"/>
          <w:cs/>
          <w:lang w:val="th-TH"/>
        </w:rPr>
        <w:t>บริษัทได้รับการทบทวน ณ ทุกวันที่รายงานว่ามีข้อบ่งชี้เรื่องการด้อยค่าหรือไม่</w:t>
      </w:r>
      <w:r w:rsidR="00AF74E5" w:rsidRPr="00D72029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   </w:t>
      </w:r>
      <w:r w:rsidRPr="00D72029">
        <w:rPr>
          <w:rFonts w:ascii="Angsana New" w:hAnsi="Angsana New" w:cs="Angsana New"/>
          <w:sz w:val="30"/>
          <w:szCs w:val="30"/>
          <w:cs/>
          <w:lang w:val="th-TH"/>
        </w:rPr>
        <w:t xml:space="preserve"> ในกรณีที่มีข้อบ่งชี้จะทำการประมาณมูลค่าสินทรัพย์ที่คาดว่าจะได้รับคืน</w:t>
      </w:r>
      <w:r w:rsidR="00AF4A6D" w:rsidRPr="00D72029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</w:p>
    <w:p w14:paraId="72A82CA8" w14:textId="77777777" w:rsidR="0085019E" w:rsidRPr="00D72029" w:rsidRDefault="0085019E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8C62C3B" w14:textId="6E46BB3B" w:rsidR="0085019E" w:rsidRDefault="0085019E" w:rsidP="00850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85019E">
        <w:rPr>
          <w:rFonts w:ascii="Angsana New" w:hAnsi="Angsana New" w:cs="Angsana New"/>
          <w:sz w:val="30"/>
          <w:szCs w:val="30"/>
          <w:cs/>
          <w:lang w:val="th-TH"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</w:t>
      </w:r>
    </w:p>
    <w:p w14:paraId="60A3A47B" w14:textId="77777777" w:rsidR="00BB6119" w:rsidRPr="0048553C" w:rsidRDefault="00BB6119" w:rsidP="00BB6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8553C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การกลับรายการด้อยค่า</w:t>
      </w:r>
    </w:p>
    <w:p w14:paraId="00E9DBC7" w14:textId="77777777" w:rsidR="00BB6119" w:rsidRPr="0048553C" w:rsidRDefault="00BB6119" w:rsidP="00BB6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14:paraId="26A113A6" w14:textId="77777777" w:rsidR="00BB6119" w:rsidRPr="0048553C" w:rsidRDefault="00BB6119" w:rsidP="00BB6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48553C">
        <w:rPr>
          <w:rFonts w:ascii="Angsana New" w:hAnsi="Angsana New" w:cs="Angsana New" w:hint="cs"/>
          <w:sz w:val="30"/>
          <w:szCs w:val="30"/>
          <w:cs/>
          <w:lang w:val="th-TH"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และการเพิ่มขึ้นนั้นสัมพันธ์โดยตรงกับขาดทุนจากการด้อยค่าที่เคยรับรู้ในกำไรหรือขาดทุน</w:t>
      </w:r>
    </w:p>
    <w:p w14:paraId="0C7B7D2F" w14:textId="77777777" w:rsidR="00BB6119" w:rsidRPr="0048553C" w:rsidRDefault="00BB6119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</w:p>
    <w:p w14:paraId="787E23B0" w14:textId="77777777" w:rsidR="0085019E" w:rsidRPr="0048553C" w:rsidRDefault="0085019E" w:rsidP="0085019E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th-TH"/>
        </w:rPr>
      </w:pPr>
      <w:r w:rsidRPr="0048553C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1A2C148F" w14:textId="77777777" w:rsidR="0085019E" w:rsidRDefault="0085019E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</w:p>
    <w:p w14:paraId="25C3029A" w14:textId="77777777" w:rsidR="00F26384" w:rsidRDefault="00920D18" w:rsidP="00920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920D18">
        <w:rPr>
          <w:rFonts w:ascii="Angsana New" w:hAnsi="Angsana New" w:cs="Angsana New"/>
          <w:sz w:val="30"/>
          <w:szCs w:val="30"/>
          <w:cs/>
          <w:lang w:val="th-TH"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920D18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920D18">
        <w:rPr>
          <w:rFonts w:ascii="Angsana New" w:hAnsi="Angsana New" w:cs="Angsana New"/>
          <w:sz w:val="30"/>
          <w:szCs w:val="30"/>
          <w:cs/>
          <w:lang w:val="th-TH"/>
        </w:rPr>
        <w:t>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สำหรับสินทรัพย์ไม่มีตัวตนที่มีอายุการ</w:t>
      </w:r>
      <w:r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920D18">
        <w:rPr>
          <w:rFonts w:ascii="Angsana New" w:hAnsi="Angsana New" w:cs="Angsana New"/>
          <w:sz w:val="30"/>
          <w:szCs w:val="30"/>
          <w:cs/>
          <w:lang w:val="th-TH"/>
        </w:rPr>
        <w:t>ให้ประโยชน์ไม่ทราบแน่นอนจะประมาณมูลค่าที่คาดว่าจะได้รับคืนทุกปีในช่วงเวลาเดียวกัน</w:t>
      </w:r>
    </w:p>
    <w:p w14:paraId="281D6653" w14:textId="7BBD3C66" w:rsidR="00920D18" w:rsidRPr="00920D18" w:rsidRDefault="00920D18" w:rsidP="00920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920D1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</w:p>
    <w:p w14:paraId="016A9F26" w14:textId="77777777" w:rsidR="00920D18" w:rsidRPr="00920D18" w:rsidRDefault="00920D18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920D18">
        <w:rPr>
          <w:rFonts w:ascii="Angsana New" w:hAnsi="Angsana New" w:cs="Angsana New"/>
          <w:sz w:val="30"/>
          <w:szCs w:val="30"/>
          <w:cs/>
          <w:lang w:val="th-TH"/>
        </w:rPr>
        <w:t>ขาดทุนจากการด้อยค่ารับรู้เมื่อมูลค่าตามบัญชีของสินทรัพย์</w:t>
      </w:r>
      <w:r w:rsidRPr="00920D18">
        <w:rPr>
          <w:rFonts w:ascii="Angsana New" w:hAnsi="Angsana New" w:cs="Angsana New"/>
          <w:sz w:val="30"/>
          <w:szCs w:val="30"/>
          <w:lang w:val="th-TH"/>
        </w:rPr>
        <w:t xml:space="preserve"> </w:t>
      </w:r>
      <w:r w:rsidRPr="00920D18">
        <w:rPr>
          <w:rFonts w:ascii="Angsana New" w:hAnsi="Angsana New" w:cs="Angsana New"/>
          <w:sz w:val="30"/>
          <w:szCs w:val="30"/>
          <w:cs/>
          <w:lang w:val="th-TH"/>
        </w:rPr>
        <w:t>หรือมูลค่าตามบัญชีของหน่วยสินทรัพย์ที่ก่อให้เกิด</w:t>
      </w:r>
      <w:r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920D18">
        <w:rPr>
          <w:rFonts w:ascii="Angsana New" w:hAnsi="Angsana New" w:cs="Angsana New"/>
          <w:sz w:val="30"/>
          <w:szCs w:val="30"/>
          <w:cs/>
          <w:lang w:val="th-TH"/>
        </w:rPr>
        <w:t>เงินสดสูงกว่ามูลค่าที่จะได้รับคืน ขาดทุนจากการด้อยค่าบันทึกในกำไรหรือขาดทุน</w:t>
      </w:r>
    </w:p>
    <w:p w14:paraId="1FCD101E" w14:textId="7BAB64C8" w:rsidR="00C92172" w:rsidRDefault="00C92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</w:p>
    <w:p w14:paraId="18F01569" w14:textId="77777777" w:rsidR="00A1424F" w:rsidRPr="00D72029" w:rsidRDefault="00A1424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D7202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การคำนวณมูลค่าที่คาดว่าจะได้รับคืน</w:t>
      </w:r>
    </w:p>
    <w:p w14:paraId="4D720DB3" w14:textId="77777777" w:rsidR="00A1424F" w:rsidRPr="00D72029" w:rsidRDefault="00A1424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2B845A7B" w14:textId="77777777" w:rsidR="00A1424F" w:rsidRPr="00D72029" w:rsidRDefault="00A1424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72029">
        <w:rPr>
          <w:rFonts w:ascii="Angsana New" w:hAnsi="Angsana New" w:cs="Angsana New"/>
          <w:sz w:val="30"/>
          <w:szCs w:val="30"/>
          <w:cs/>
          <w:lang w:val="th-TH"/>
        </w:rPr>
        <w:t>มูลค่าที่คาดว่าจะได้รับคืนของสินทรัพย์ที่ไม่ใช่สินทรัพย์ทางการเงินหมายถึง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F8FDAFB" w14:textId="77777777" w:rsidR="00526E98" w:rsidRDefault="00526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</w:p>
    <w:p w14:paraId="1CD08ECD" w14:textId="02E3C98C" w:rsidR="00FD3ED3" w:rsidRPr="00FD3ED3" w:rsidRDefault="00FD3ED3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FD3ED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การกลับรายการด้อยค่า</w:t>
      </w:r>
    </w:p>
    <w:p w14:paraId="08030A1F" w14:textId="77777777" w:rsidR="00FD3ED3" w:rsidRPr="00D72029" w:rsidRDefault="00FD3ED3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77A7EAD9" w14:textId="77777777" w:rsidR="00A84055" w:rsidRPr="00D72029" w:rsidRDefault="00A84055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D72029">
        <w:rPr>
          <w:rFonts w:ascii="Angsana New" w:hAnsi="Angsana New" w:cs="Angsana New"/>
          <w:sz w:val="30"/>
          <w:szCs w:val="30"/>
          <w:cs/>
          <w:lang w:val="th-TH"/>
        </w:rPr>
        <w:t>ขาดทุนจากการด้อยค่าของสินทรัพย์ที่ไม่ใช่สินทรัพย์ทางการเงินที่เคยรับรู้ในงวดก่อน จะถูกประเมิน ณ ทุกวันที่รายงานว่ามีข้อบ่งชี้เรื่องการด้อยค่าหรือไม่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7FE991BF" w14:textId="77777777" w:rsidR="00A55A61" w:rsidRPr="00D72029" w:rsidRDefault="00A55A61" w:rsidP="00A55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</w:p>
    <w:p w14:paraId="6A8BD43A" w14:textId="77777777" w:rsidR="00F753CC" w:rsidRDefault="00F75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3E894399" w14:textId="596DF639" w:rsidR="00B35646" w:rsidRPr="00D72029" w:rsidRDefault="00B35646" w:rsidP="00E74E98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7202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lastRenderedPageBreak/>
        <w:t>ผลประโยชน์พนักงาน</w:t>
      </w:r>
    </w:p>
    <w:p w14:paraId="32F31E1F" w14:textId="77777777" w:rsidR="00B35646" w:rsidRPr="00D72029" w:rsidRDefault="00B35646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3D7676D" w14:textId="77777777" w:rsidR="00B35646" w:rsidRPr="00D72029" w:rsidRDefault="00E74E98" w:rsidP="00E74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ab/>
      </w:r>
      <w:r w:rsidR="00B35646" w:rsidRPr="00D7202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โครงการสมทบเงิน</w:t>
      </w:r>
    </w:p>
    <w:p w14:paraId="69A7841B" w14:textId="77777777" w:rsidR="00B35646" w:rsidRPr="00D72029" w:rsidRDefault="00B35646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5A83F2E6" w14:textId="77777777" w:rsidR="003569AB" w:rsidRDefault="0019311B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D72029">
        <w:rPr>
          <w:rFonts w:ascii="Angsana New" w:hAnsi="Angsana New" w:cs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130A3B66" w14:textId="77777777" w:rsidR="000C5232" w:rsidRPr="00D72029" w:rsidRDefault="000C5232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0A95635E" w14:textId="77777777" w:rsidR="00BA3AB4" w:rsidRPr="00D72029" w:rsidRDefault="00BA3AB4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D7202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โครงการผลประโยชน์ที่กำหนดไว้</w:t>
      </w:r>
    </w:p>
    <w:p w14:paraId="2011C02D" w14:textId="77777777" w:rsidR="00C832F4" w:rsidRPr="00D72029" w:rsidRDefault="00C832F4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</w:p>
    <w:p w14:paraId="64064C92" w14:textId="45479700" w:rsidR="0019311B" w:rsidRDefault="0019311B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D72029">
        <w:rPr>
          <w:rFonts w:ascii="Angsana New" w:hAnsi="Angsana New" w:cs="Angsana New"/>
          <w:i/>
          <w:sz w:val="30"/>
          <w:szCs w:val="30"/>
          <w:cs/>
        </w:rPr>
        <w:t>ภาระผูกพันสุทธิขอ</w:t>
      </w:r>
      <w:r w:rsidR="00CD19A8" w:rsidRPr="00D72029">
        <w:rPr>
          <w:rFonts w:ascii="Angsana New" w:hAnsi="Angsana New" w:cs="Angsana New"/>
          <w:i/>
          <w:sz w:val="30"/>
          <w:szCs w:val="30"/>
          <w:cs/>
        </w:rPr>
        <w:t>ง</w:t>
      </w:r>
      <w:r w:rsidR="00C43838" w:rsidRPr="00D72029">
        <w:rPr>
          <w:rFonts w:ascii="Angsana New" w:hAnsi="Angsana New" w:cs="Angsana New" w:hint="cs"/>
          <w:i/>
          <w:sz w:val="30"/>
          <w:szCs w:val="30"/>
          <w:cs/>
        </w:rPr>
        <w:t>กลุ่ม</w:t>
      </w:r>
      <w:r w:rsidR="00CD19A8" w:rsidRPr="00D72029">
        <w:rPr>
          <w:rFonts w:ascii="Angsana New" w:hAnsi="Angsana New" w:cs="Angsana New"/>
          <w:i/>
          <w:sz w:val="30"/>
          <w:szCs w:val="30"/>
          <w:cs/>
        </w:rPr>
        <w:t>บริษัท</w:t>
      </w:r>
      <w:r w:rsidRPr="00D72029">
        <w:rPr>
          <w:rFonts w:ascii="Angsana New" w:hAnsi="Angsana New" w:cs="Angsana New"/>
          <w:i/>
          <w:sz w:val="30"/>
          <w:szCs w:val="30"/>
          <w:cs/>
        </w:rPr>
        <w:t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D72029">
        <w:rPr>
          <w:rFonts w:ascii="Angsana New" w:hAnsi="Angsana New" w:cs="Angsana New" w:hint="cs"/>
          <w:i/>
          <w:sz w:val="30"/>
          <w:szCs w:val="30"/>
          <w:cs/>
        </w:rPr>
        <w:t>งวด</w:t>
      </w:r>
      <w:r w:rsidRPr="00D72029">
        <w:rPr>
          <w:rFonts w:ascii="Angsana New" w:hAnsi="Angsana New" w:cs="Angsana New"/>
          <w:i/>
          <w:sz w:val="30"/>
          <w:szCs w:val="30"/>
          <w:cs/>
        </w:rPr>
        <w:t>ปัจจุบันและงวดก่อนๆ  ผลประโยชน์ดังกล่าวได้มีการคิดลดกระแสเงิน</w:t>
      </w:r>
      <w:r w:rsidRPr="00D72029">
        <w:rPr>
          <w:rFonts w:ascii="Angsana New" w:hAnsi="Angsana New" w:cs="Angsana New" w:hint="cs"/>
          <w:i/>
          <w:sz w:val="30"/>
          <w:szCs w:val="30"/>
          <w:cs/>
        </w:rPr>
        <w:t>ส</w:t>
      </w:r>
      <w:r w:rsidRPr="00D72029">
        <w:rPr>
          <w:rFonts w:ascii="Angsana New" w:hAnsi="Angsana New" w:cs="Angsana New"/>
          <w:i/>
          <w:sz w:val="30"/>
          <w:szCs w:val="30"/>
          <w:cs/>
        </w:rPr>
        <w:t>ดเพื่อให้เป็นมูลค่าปัจจุบัน</w:t>
      </w:r>
    </w:p>
    <w:p w14:paraId="6678B8A9" w14:textId="77777777" w:rsidR="00F26384" w:rsidRPr="00D72029" w:rsidRDefault="00F26384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</w:p>
    <w:p w14:paraId="05191D83" w14:textId="79464FC7" w:rsidR="0019311B" w:rsidRDefault="0019311B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8E57A9">
        <w:rPr>
          <w:rFonts w:ascii="Angsana New" w:hAnsi="Angsana New" w:cs="Angsana New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196F80B4" w14:textId="77777777" w:rsidR="00A479B1" w:rsidRDefault="00A479B1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</w:p>
    <w:p w14:paraId="2F8DE51C" w14:textId="77777777" w:rsidR="0019311B" w:rsidRPr="008E57A9" w:rsidRDefault="0019311B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8E57A9">
        <w:rPr>
          <w:rFonts w:ascii="Angsana New" w:hAnsi="Angsana New" w:cs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8E57A9">
        <w:rPr>
          <w:rFonts w:ascii="Angsana New" w:hAnsi="Angsana New" w:cs="Angsana New"/>
          <w:i/>
          <w:sz w:val="30"/>
          <w:szCs w:val="30"/>
        </w:rPr>
        <w:t xml:space="preserve"> </w:t>
      </w:r>
      <w:r w:rsidRPr="008E57A9">
        <w:rPr>
          <w:rFonts w:ascii="Angsana New" w:hAnsi="Angsana New" w:cs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8E57A9">
        <w:rPr>
          <w:rFonts w:ascii="Angsana New" w:hAnsi="Angsana New" w:cs="Angsana New"/>
          <w:i/>
          <w:sz w:val="30"/>
          <w:szCs w:val="30"/>
        </w:rPr>
        <w:t xml:space="preserve"> </w:t>
      </w:r>
      <w:r w:rsidR="003F27D6" w:rsidRPr="008E57A9">
        <w:rPr>
          <w:rFonts w:ascii="Angsana New" w:hAnsi="Angsana New" w:cs="Angsana New"/>
          <w:i/>
          <w:sz w:val="30"/>
          <w:szCs w:val="30"/>
          <w:cs/>
        </w:rPr>
        <w:t>กลุ่ม</w:t>
      </w:r>
      <w:r w:rsidRPr="008E57A9">
        <w:rPr>
          <w:rFonts w:ascii="Angsana New" w:hAnsi="Angsana New" w:cs="Angsana New"/>
          <w:i/>
          <w:sz w:val="30"/>
          <w:szCs w:val="30"/>
          <w:cs/>
        </w:rPr>
        <w:t>บริษัทกำหนดดอกเบี้ยจ่ายของ</w:t>
      </w:r>
      <w:r w:rsidRPr="008E57A9">
        <w:rPr>
          <w:rFonts w:ascii="Angsana New" w:hAnsi="Angsana New" w:cs="Angsana New"/>
          <w:i/>
          <w:spacing w:val="-2"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Pr="008E57A9">
        <w:rPr>
          <w:rFonts w:ascii="Angsana New" w:hAnsi="Angsana New" w:cs="Angsana New"/>
          <w:i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719B37B0" w14:textId="77777777" w:rsidR="00EA1D76" w:rsidRPr="008E57A9" w:rsidRDefault="00EA1D76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  <w:shd w:val="clear" w:color="auto" w:fill="D9D9D9"/>
        </w:rPr>
      </w:pPr>
    </w:p>
    <w:p w14:paraId="6AB456F1" w14:textId="77777777" w:rsidR="0019311B" w:rsidRPr="008E57A9" w:rsidRDefault="0019311B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8E57A9">
        <w:rPr>
          <w:rFonts w:ascii="Angsana New" w:hAnsi="Angsana New" w:cs="Angsana New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="003F27D6" w:rsidRPr="008E57A9">
        <w:rPr>
          <w:rFonts w:ascii="Angsana New" w:hAnsi="Angsana New" w:cs="Angsana New"/>
          <w:i/>
          <w:sz w:val="30"/>
          <w:szCs w:val="30"/>
          <w:cs/>
        </w:rPr>
        <w:t>กลุ่ม</w:t>
      </w:r>
      <w:r w:rsidRPr="008E57A9">
        <w:rPr>
          <w:rFonts w:ascii="Angsana New" w:hAnsi="Angsana New" w:cs="Angsana New"/>
          <w:i/>
          <w:sz w:val="30"/>
          <w:szCs w:val="30"/>
          <w:cs/>
        </w:rPr>
        <w:t>บริษัทรับรู้กำไรและขาดทุนจากการจ่ายชำระผลประโยชน์พนักงานเมื่อเกิดขึ้น</w:t>
      </w:r>
    </w:p>
    <w:p w14:paraId="23784D12" w14:textId="77777777" w:rsidR="00CF01D6" w:rsidRPr="008E57A9" w:rsidRDefault="00CF01D6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  <w:shd w:val="clear" w:color="auto" w:fill="D9D9D9"/>
        </w:rPr>
      </w:pPr>
    </w:p>
    <w:p w14:paraId="59316622" w14:textId="77777777" w:rsidR="00D67FD3" w:rsidRPr="008E57A9" w:rsidRDefault="00D67FD3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8E57A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ผลประโยชน์ระยะสั้นของพนักงาน</w:t>
      </w:r>
    </w:p>
    <w:p w14:paraId="572801D7" w14:textId="77777777" w:rsidR="00D67FD3" w:rsidRPr="008E57A9" w:rsidRDefault="00D67FD3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  <w:shd w:val="clear" w:color="auto" w:fill="D9D9D9"/>
          <w:cs/>
        </w:rPr>
      </w:pPr>
    </w:p>
    <w:p w14:paraId="34DB66A1" w14:textId="77777777" w:rsidR="00D67FD3" w:rsidRPr="008E57A9" w:rsidRDefault="0019311B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8E57A9">
        <w:rPr>
          <w:rFonts w:ascii="Angsana New" w:hAnsi="Angsana New" w:cs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8E57A9">
        <w:rPr>
          <w:rFonts w:ascii="Angsana New" w:hAnsi="Angsana New" w:cs="Angsana New"/>
          <w:i/>
          <w:sz w:val="30"/>
          <w:szCs w:val="30"/>
        </w:rPr>
        <w:t xml:space="preserve"> </w:t>
      </w:r>
      <w:r w:rsidRPr="008E57A9">
        <w:rPr>
          <w:rFonts w:ascii="Angsana New" w:hAnsi="Angsana New" w:cs="Angsana New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3F27D6" w:rsidRPr="008E57A9">
        <w:rPr>
          <w:rFonts w:ascii="Angsana New" w:hAnsi="Angsana New" w:cs="Angsana New"/>
          <w:i/>
          <w:sz w:val="30"/>
          <w:szCs w:val="30"/>
          <w:cs/>
        </w:rPr>
        <w:t>กลุ่ม</w:t>
      </w:r>
      <w:r w:rsidRPr="008E57A9">
        <w:rPr>
          <w:rFonts w:ascii="Angsana New" w:hAnsi="Angsana New" w:cs="Angsana New"/>
          <w:i/>
          <w:sz w:val="30"/>
          <w:szCs w:val="30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70D6906" w14:textId="77777777" w:rsidR="007132F9" w:rsidRPr="008E57A9" w:rsidRDefault="007132F9" w:rsidP="00713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8E57A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การจ่ายโดยใช้หุ้นเป็นเกณฑ์</w:t>
      </w:r>
    </w:p>
    <w:p w14:paraId="2882AFD2" w14:textId="77777777" w:rsidR="007132F9" w:rsidRPr="00702177" w:rsidRDefault="007132F9" w:rsidP="00713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26"/>
          <w:szCs w:val="26"/>
          <w:shd w:val="clear" w:color="auto" w:fill="D9D9D9"/>
        </w:rPr>
      </w:pPr>
    </w:p>
    <w:p w14:paraId="389FDE4F" w14:textId="77777777" w:rsidR="007132F9" w:rsidRPr="008E57A9" w:rsidRDefault="00F347B3" w:rsidP="00406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E57A9">
        <w:rPr>
          <w:rFonts w:ascii="Angsana New" w:hAnsi="Angsana New" w:cs="Angsana New"/>
          <w:sz w:val="30"/>
          <w:szCs w:val="30"/>
          <w:cs/>
        </w:rPr>
        <w:t>มูลค่ายุติธรรมของสิทธิซื้อหุ้น ณ วันที่ให้สิทธิแก่พนักงานรับรู้เป็นค่าใช้จ่ายพนักงานพร้อมๆ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</w:t>
      </w:r>
      <w:r w:rsidRPr="008E57A9">
        <w:rPr>
          <w:rFonts w:ascii="Angsana New" w:hAnsi="Angsana New" w:cs="Angsana New"/>
          <w:sz w:val="30"/>
          <w:szCs w:val="30"/>
        </w:rPr>
        <w:t xml:space="preserve"> </w:t>
      </w:r>
      <w:r w:rsidRPr="008E57A9">
        <w:rPr>
          <w:rFonts w:ascii="Angsana New" w:hAnsi="Angsana New" w:cs="Angsana New"/>
          <w:sz w:val="30"/>
          <w:szCs w:val="30"/>
          <w:cs/>
        </w:rPr>
        <w:t>สำหรับคู่ค้าซึ่งให้สิทธิและใช้สิทธิทันที รับรู้เป็นค่าใช้จ่ายทันที</w:t>
      </w:r>
    </w:p>
    <w:p w14:paraId="6820606D" w14:textId="77777777" w:rsidR="008F7611" w:rsidRPr="00702177" w:rsidRDefault="008F7611" w:rsidP="00406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26"/>
          <w:szCs w:val="26"/>
          <w:shd w:val="clear" w:color="auto" w:fill="D9D9D9"/>
        </w:rPr>
      </w:pPr>
    </w:p>
    <w:p w14:paraId="3D202CBC" w14:textId="65A93329" w:rsidR="004F514A" w:rsidRPr="008E57A9" w:rsidRDefault="004F514A" w:rsidP="0044451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8E57A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1660FACC" w14:textId="77777777" w:rsidR="004F514A" w:rsidRPr="00702177" w:rsidRDefault="004F514A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26"/>
          <w:szCs w:val="26"/>
          <w:shd w:val="clear" w:color="auto" w:fill="D9D9D9"/>
          <w:cs/>
        </w:rPr>
      </w:pPr>
    </w:p>
    <w:p w14:paraId="21821710" w14:textId="0C856BFF" w:rsidR="004C1BE4" w:rsidRDefault="00520992" w:rsidP="00E12FB1">
      <w:pPr>
        <w:pStyle w:val="BodyText2"/>
        <w:tabs>
          <w:tab w:val="left" w:pos="5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8E57A9">
        <w:rPr>
          <w:rFonts w:ascii="Angsana New" w:hAnsi="Angsana New"/>
          <w:sz w:val="30"/>
          <w:szCs w:val="30"/>
          <w:cs/>
        </w:rPr>
        <w:t>ประมาณการหนี้สิน</w:t>
      </w:r>
      <w:r w:rsidR="004F514A" w:rsidRPr="008E57A9">
        <w:rPr>
          <w:rFonts w:ascii="Angsana New" w:hAnsi="Angsana New"/>
          <w:sz w:val="30"/>
          <w:szCs w:val="30"/>
          <w:cs/>
        </w:rPr>
        <w:t>จะรับรู้ก็ต่อเมื่อ</w:t>
      </w:r>
      <w:r w:rsidR="003F27D6" w:rsidRPr="008E57A9">
        <w:rPr>
          <w:rFonts w:ascii="Angsana New" w:hAnsi="Angsana New"/>
          <w:sz w:val="30"/>
          <w:szCs w:val="30"/>
          <w:cs/>
        </w:rPr>
        <w:t>กลุ่ม</w:t>
      </w:r>
      <w:r w:rsidR="00A7195E" w:rsidRPr="008E57A9">
        <w:rPr>
          <w:rFonts w:ascii="Angsana New" w:hAnsi="Angsana New"/>
          <w:sz w:val="30"/>
          <w:szCs w:val="30"/>
          <w:cs/>
        </w:rPr>
        <w:t>บริษัทมีภาระผูกพัน</w:t>
      </w:r>
      <w:r w:rsidR="004F514A" w:rsidRPr="008E57A9">
        <w:rPr>
          <w:rFonts w:ascii="Angsana New" w:hAnsi="Angsana New"/>
          <w:sz w:val="30"/>
          <w:szCs w:val="30"/>
          <w:cs/>
        </w:rPr>
        <w:t>ตามกฎหมาย</w:t>
      </w:r>
      <w:r w:rsidR="00523771" w:rsidRPr="008E57A9">
        <w:rPr>
          <w:rFonts w:ascii="Angsana New" w:hAnsi="Angsana New"/>
          <w:sz w:val="30"/>
          <w:szCs w:val="30"/>
          <w:cs/>
        </w:rPr>
        <w:t>หรือภาระผูกพันจากการอนุมาน</w:t>
      </w:r>
      <w:r w:rsidR="004F514A" w:rsidRPr="008E57A9">
        <w:rPr>
          <w:rFonts w:ascii="Angsana New" w:hAnsi="Angsana New"/>
          <w:sz w:val="30"/>
          <w:szCs w:val="30"/>
          <w:cs/>
        </w:rPr>
        <w:t>ที่เกิดขึ้นในปัจจุบันอัน</w:t>
      </w:r>
      <w:r w:rsidRPr="008E57A9">
        <w:rPr>
          <w:rFonts w:ascii="Angsana New" w:hAnsi="Angsana New"/>
          <w:sz w:val="30"/>
          <w:szCs w:val="30"/>
          <w:cs/>
        </w:rPr>
        <w:t>เป็นผลมาจา</w:t>
      </w:r>
      <w:r w:rsidR="002D72DC" w:rsidRPr="008E57A9">
        <w:rPr>
          <w:rFonts w:ascii="Angsana New" w:hAnsi="Angsana New"/>
          <w:sz w:val="30"/>
          <w:szCs w:val="30"/>
          <w:cs/>
        </w:rPr>
        <w:t>ก</w:t>
      </w:r>
      <w:r w:rsidRPr="008E57A9">
        <w:rPr>
          <w:rFonts w:ascii="Angsana New" w:hAnsi="Angsana New"/>
          <w:sz w:val="30"/>
          <w:szCs w:val="30"/>
          <w:cs/>
        </w:rPr>
        <w:t>เหตุการณ์ในอดีต</w:t>
      </w:r>
      <w:r w:rsidR="00617352" w:rsidRPr="008E57A9">
        <w:rPr>
          <w:rFonts w:ascii="Angsana New" w:hAnsi="Angsana New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="004F514A" w:rsidRPr="008E57A9">
        <w:rPr>
          <w:rFonts w:ascii="Angsana New" w:hAnsi="Angsana New"/>
          <w:sz w:val="30"/>
          <w:szCs w:val="30"/>
          <w:cs/>
        </w:rPr>
        <w:t xml:space="preserve"> และ</w:t>
      </w:r>
      <w:r w:rsidRPr="008E57A9">
        <w:rPr>
          <w:rFonts w:ascii="Angsana New" w:hAnsi="Angsana New"/>
          <w:sz w:val="30"/>
          <w:szCs w:val="30"/>
          <w:cs/>
        </w:rPr>
        <w:t>มี</w:t>
      </w:r>
      <w:r w:rsidRPr="008E57A9">
        <w:rPr>
          <w:rFonts w:ascii="Angsana New" w:hAnsi="Angsana New"/>
          <w:spacing w:val="-4"/>
          <w:sz w:val="30"/>
          <w:szCs w:val="30"/>
          <w:cs/>
        </w:rPr>
        <w:t>ความเป็นไปได้ค่อนข้างแน่นอนว่า</w:t>
      </w:r>
      <w:r w:rsidR="004F514A" w:rsidRPr="008E57A9">
        <w:rPr>
          <w:rFonts w:ascii="Angsana New" w:hAnsi="Angsana New"/>
          <w:spacing w:val="-4"/>
          <w:sz w:val="30"/>
          <w:szCs w:val="30"/>
          <w:cs/>
        </w:rPr>
        <w:t>ประโยชน์</w:t>
      </w:r>
      <w:r w:rsidRPr="008E57A9">
        <w:rPr>
          <w:rFonts w:ascii="Angsana New" w:hAnsi="Angsana New"/>
          <w:spacing w:val="-4"/>
          <w:sz w:val="30"/>
          <w:szCs w:val="30"/>
          <w:cs/>
        </w:rPr>
        <w:t>เชิงเศรษฐกิจ</w:t>
      </w:r>
      <w:r w:rsidR="004F514A" w:rsidRPr="008E57A9">
        <w:rPr>
          <w:rFonts w:ascii="Angsana New" w:hAnsi="Angsana New"/>
          <w:spacing w:val="-4"/>
          <w:sz w:val="30"/>
          <w:szCs w:val="30"/>
          <w:cs/>
        </w:rPr>
        <w:t>จะต้องถูกจ่าย</w:t>
      </w:r>
      <w:r w:rsidRPr="008E57A9">
        <w:rPr>
          <w:rFonts w:ascii="Angsana New" w:hAnsi="Angsana New"/>
          <w:spacing w:val="-4"/>
          <w:sz w:val="30"/>
          <w:szCs w:val="30"/>
          <w:cs/>
        </w:rPr>
        <w:t>ไปเพื่อ</w:t>
      </w:r>
      <w:r w:rsidR="00F178DF" w:rsidRPr="008E57A9">
        <w:rPr>
          <w:rFonts w:ascii="Angsana New" w:hAnsi="Angsana New"/>
          <w:spacing w:val="-4"/>
          <w:sz w:val="30"/>
          <w:szCs w:val="30"/>
          <w:cs/>
        </w:rPr>
        <w:t>ชำระภาระผูกพัน</w:t>
      </w:r>
      <w:r w:rsidR="004F514A" w:rsidRPr="008E57A9">
        <w:rPr>
          <w:rFonts w:ascii="Angsana New" w:hAnsi="Angsana New"/>
          <w:spacing w:val="-4"/>
          <w:sz w:val="30"/>
          <w:szCs w:val="30"/>
          <w:cs/>
        </w:rPr>
        <w:t>ดังกล่าว</w:t>
      </w:r>
      <w:r w:rsidRPr="008E57A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F514A" w:rsidRPr="008E57A9">
        <w:rPr>
          <w:rFonts w:ascii="Angsana New" w:hAnsi="Angsana New"/>
          <w:spacing w:val="-4"/>
          <w:sz w:val="30"/>
          <w:szCs w:val="30"/>
          <w:cs/>
        </w:rPr>
        <w:t>ประมาณการ</w:t>
      </w:r>
      <w:r w:rsidR="004F514A" w:rsidRPr="008E57A9">
        <w:rPr>
          <w:rFonts w:ascii="Angsana New" w:hAnsi="Angsana New"/>
          <w:sz w:val="30"/>
          <w:szCs w:val="30"/>
          <w:cs/>
        </w:rPr>
        <w:t>หนี้สินพิจารณาจากการคิดลดกระแสเงินสด</w:t>
      </w:r>
      <w:r w:rsidR="00691B2F" w:rsidRPr="008E57A9">
        <w:rPr>
          <w:rFonts w:ascii="Angsana New" w:hAnsi="Angsana New"/>
          <w:sz w:val="30"/>
          <w:szCs w:val="30"/>
          <w:cs/>
        </w:rPr>
        <w:t>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58CDCF7" w14:textId="77777777" w:rsidR="00A479B1" w:rsidRPr="00702177" w:rsidRDefault="00A479B1" w:rsidP="00702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26"/>
          <w:szCs w:val="26"/>
          <w:shd w:val="clear" w:color="auto" w:fill="D9D9D9"/>
        </w:rPr>
      </w:pPr>
    </w:p>
    <w:p w14:paraId="16BB8812" w14:textId="77777777" w:rsidR="00BD759D" w:rsidRDefault="00BD759D" w:rsidP="00BD759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th-TH"/>
        </w:rPr>
      </w:pPr>
      <w:r w:rsidRPr="00BD759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335FEA6A" w14:textId="77777777" w:rsidR="00DE5D0C" w:rsidRPr="00702177" w:rsidRDefault="00DE5D0C" w:rsidP="00DE5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26"/>
          <w:szCs w:val="26"/>
          <w:shd w:val="clear" w:color="auto" w:fill="D9D9D9"/>
        </w:rPr>
      </w:pPr>
    </w:p>
    <w:p w14:paraId="01B0B01D" w14:textId="7DEE0843" w:rsidR="00E83585" w:rsidRDefault="00E83585" w:rsidP="00E83585">
      <w:pPr>
        <w:shd w:val="clear" w:color="auto" w:fill="FFFFFF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48553C">
        <w:rPr>
          <w:rFonts w:ascii="Angsana New" w:eastAsia="Calibri" w:hAnsi="Angsana New" w:cs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48553C">
        <w:rPr>
          <w:rFonts w:ascii="Angsana New" w:eastAsia="Calibri" w:hAnsi="Angsana New" w:cs="Angsana New" w:hint="cs"/>
          <w:sz w:val="30"/>
          <w:szCs w:val="30"/>
          <w:cs/>
        </w:rPr>
        <w:t>ชำระ</w:t>
      </w:r>
      <w:r w:rsidRPr="0048553C">
        <w:rPr>
          <w:rFonts w:ascii="Angsana New" w:eastAsia="Calibri" w:hAnsi="Angsana New" w:cs="Angsana New"/>
          <w:sz w:val="30"/>
          <w:szCs w:val="30"/>
          <w:cs/>
        </w:rPr>
        <w:t xml:space="preserve"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B820D5" w:rsidRPr="0048553C">
        <w:rPr>
          <w:rFonts w:ascii="Angsana New" w:eastAsia="Calibri" w:hAnsi="Angsana New" w:cs="Angsana New"/>
          <w:sz w:val="30"/>
          <w:szCs w:val="30"/>
        </w:rPr>
        <w:br/>
      </w:r>
      <w:r w:rsidRPr="0048553C">
        <w:rPr>
          <w:rFonts w:ascii="Angsana New" w:eastAsia="Calibri" w:hAnsi="Angsana New" w:cs="Angsana New"/>
          <w:sz w:val="30"/>
          <w:szCs w:val="30"/>
          <w:cs/>
        </w:rPr>
        <w:t>ที่</w:t>
      </w:r>
      <w:r w:rsidRPr="00AD7818">
        <w:rPr>
          <w:rFonts w:ascii="Angsana New" w:eastAsia="Calibri" w:hAnsi="Angsana New" w:cs="Angsana New"/>
          <w:sz w:val="30"/>
          <w:szCs w:val="30"/>
          <w:cs/>
        </w:rPr>
        <w:t>กลุ่มบริษัท</w:t>
      </w:r>
      <w:r w:rsidRPr="0048553C">
        <w:rPr>
          <w:rFonts w:ascii="Angsana New" w:eastAsia="Calibri" w:hAnsi="Angsana New" w:cs="Angsana New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</w:t>
      </w:r>
      <w:r w:rsidR="005717DC">
        <w:rPr>
          <w:rFonts w:ascii="Angsana New" w:eastAsia="Calibri" w:hAnsi="Angsana New" w:cs="Angsana New"/>
          <w:sz w:val="30"/>
          <w:szCs w:val="30"/>
        </w:rPr>
        <w:br/>
      </w:r>
      <w:r w:rsidRPr="0048553C">
        <w:rPr>
          <w:rFonts w:ascii="Angsana New" w:eastAsia="Calibri" w:hAnsi="Angsana New" w:cs="Angsana New"/>
          <w:sz w:val="30"/>
          <w:szCs w:val="30"/>
          <w:cs/>
        </w:rPr>
        <w:t xml:space="preserve">ไม่สามารถปฏิบัติตามข้อกำหนดของภาระผูกพัน </w:t>
      </w:r>
    </w:p>
    <w:p w14:paraId="49D3BA44" w14:textId="77777777" w:rsidR="00391CA4" w:rsidRPr="00702177" w:rsidRDefault="00391CA4" w:rsidP="00702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26"/>
          <w:szCs w:val="26"/>
          <w:shd w:val="clear" w:color="auto" w:fill="D9D9D9"/>
        </w:rPr>
      </w:pPr>
    </w:p>
    <w:p w14:paraId="72610693" w14:textId="77777777" w:rsidR="00E83585" w:rsidRPr="00AD7818" w:rsidRDefault="00E83585" w:rsidP="00B820D5">
      <w:pPr>
        <w:shd w:val="clear" w:color="auto" w:fill="FFFFFF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48553C">
        <w:rPr>
          <w:rFonts w:ascii="Angsana New" w:eastAsia="Calibri" w:hAnsi="Angsana New" w:cs="Angsana New"/>
          <w:sz w:val="30"/>
          <w:szCs w:val="30"/>
          <w:cs/>
        </w:rPr>
        <w:t>นโยบายการบัญชีและการเปิดเผยข้อมูลของ</w:t>
      </w:r>
      <w:r w:rsidRPr="00AD7818">
        <w:rPr>
          <w:rFonts w:ascii="Angsana New" w:eastAsia="Calibri" w:hAnsi="Angsana New" w:cs="Angsana New"/>
          <w:sz w:val="30"/>
          <w:szCs w:val="30"/>
          <w:cs/>
        </w:rPr>
        <w:t>กลุ่มบริษัท</w:t>
      </w:r>
      <w:r w:rsidRPr="0048553C">
        <w:rPr>
          <w:rFonts w:ascii="Angsana New" w:eastAsia="Calibri" w:hAnsi="Angsana New" w:cs="Angsana New"/>
          <w:sz w:val="30"/>
          <w:szCs w:val="30"/>
          <w:cs/>
        </w:rPr>
        <w:t>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</w:t>
      </w:r>
    </w:p>
    <w:p w14:paraId="0F461E88" w14:textId="77777777" w:rsidR="00E83585" w:rsidRPr="00702177" w:rsidRDefault="00E83585" w:rsidP="00702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26"/>
          <w:szCs w:val="26"/>
          <w:shd w:val="clear" w:color="auto" w:fill="D9D9D9"/>
        </w:rPr>
      </w:pPr>
    </w:p>
    <w:p w14:paraId="100E0BD2" w14:textId="6C2A0A51" w:rsidR="00E83585" w:rsidRDefault="00E83585" w:rsidP="00E83585">
      <w:pPr>
        <w:shd w:val="clear" w:color="auto" w:fill="FFFFFF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48553C">
        <w:rPr>
          <w:rFonts w:ascii="Angsana New" w:eastAsia="Calibri" w:hAnsi="Angsana New" w:cs="Angsana New"/>
          <w:sz w:val="30"/>
          <w:szCs w:val="30"/>
          <w:cs/>
        </w:rPr>
        <w:t xml:space="preserve"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48553C">
        <w:rPr>
          <w:rFonts w:ascii="Angsana New" w:eastAsia="Calibri" w:hAnsi="Angsana New" w:cs="Angsana New"/>
          <w:sz w:val="30"/>
          <w:szCs w:val="30"/>
        </w:rPr>
        <w:t>‘</w:t>
      </w:r>
      <w:r w:rsidRPr="0048553C">
        <w:rPr>
          <w:rFonts w:ascii="Angsana New" w:eastAsia="Calibri" w:hAnsi="Angsana New" w:cs="Angsana New"/>
          <w:sz w:val="30"/>
          <w:szCs w:val="30"/>
          <w:cs/>
        </w:rPr>
        <w:t>สภาพคล่อง</w:t>
      </w:r>
      <w:r w:rsidRPr="0048553C">
        <w:rPr>
          <w:rFonts w:ascii="Angsana New" w:eastAsia="Calibri" w:hAnsi="Angsana New" w:cs="Angsana New"/>
          <w:sz w:val="30"/>
          <w:szCs w:val="30"/>
        </w:rPr>
        <w:t xml:space="preserve">’ </w:t>
      </w:r>
      <w:r w:rsidRPr="0048553C">
        <w:rPr>
          <w:rFonts w:ascii="Angsana New" w:eastAsia="Calibri" w:hAnsi="Angsana New" w:cs="Angsana New"/>
          <w:sz w:val="30"/>
          <w:szCs w:val="30"/>
          <w:cs/>
        </w:rPr>
        <w:t xml:space="preserve"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 </w:t>
      </w:r>
    </w:p>
    <w:p w14:paraId="23DAB1C6" w14:textId="77777777" w:rsidR="00702177" w:rsidRPr="00702177" w:rsidRDefault="00702177" w:rsidP="00702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26"/>
          <w:szCs w:val="26"/>
          <w:shd w:val="clear" w:color="auto" w:fill="D9D9D9"/>
        </w:rPr>
      </w:pPr>
    </w:p>
    <w:p w14:paraId="35CEDD9C" w14:textId="77777777" w:rsidR="00E83585" w:rsidRPr="00AD7818" w:rsidRDefault="00E83585" w:rsidP="00E83585">
      <w:pPr>
        <w:shd w:val="clear" w:color="auto" w:fill="FFFFFF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48553C">
        <w:rPr>
          <w:rFonts w:ascii="Angsana New" w:eastAsia="Calibri" w:hAnsi="Angsana New" w:cs="Angsana New"/>
          <w:sz w:val="30"/>
          <w:szCs w:val="30"/>
          <w:cs/>
        </w:rPr>
        <w:t>หากไม่มีราคาเสนอซื้อขายในตลาดที่มีสภาพคล่อง</w:t>
      </w:r>
      <w:r w:rsidRPr="00AD7818">
        <w:rPr>
          <w:rFonts w:ascii="Angsana New" w:eastAsia="Calibri" w:hAnsi="Angsana New" w:cs="Angsana New"/>
          <w:sz w:val="30"/>
          <w:szCs w:val="30"/>
          <w:cs/>
        </w:rPr>
        <w:t>กลุ่มบริษัท</w:t>
      </w:r>
      <w:r w:rsidRPr="0048553C">
        <w:rPr>
          <w:rFonts w:ascii="Angsana New" w:eastAsia="Calibri" w:hAnsi="Angsana New" w:cs="Angsana New"/>
          <w:sz w:val="30"/>
          <w:szCs w:val="30"/>
          <w:cs/>
        </w:rPr>
        <w:t xml:space="preserve">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</w:t>
      </w:r>
      <w:r w:rsidRPr="0048553C">
        <w:rPr>
          <w:rFonts w:ascii="Angsana New" w:eastAsia="Calibri" w:hAnsi="Angsana New" w:cs="Angsana New" w:hint="cs"/>
          <w:sz w:val="30"/>
          <w:szCs w:val="30"/>
          <w:cs/>
        </w:rPr>
        <w:t>การเลือก</w:t>
      </w:r>
      <w:r w:rsidRPr="0048553C">
        <w:rPr>
          <w:rFonts w:ascii="Angsana New" w:eastAsia="Calibri" w:hAnsi="Angsana New" w:cs="Angsana New"/>
          <w:sz w:val="30"/>
          <w:szCs w:val="30"/>
          <w:cs/>
        </w:rPr>
        <w:t>เทคนิคการประเมินมูลค่า</w:t>
      </w:r>
      <w:r w:rsidRPr="0048553C">
        <w:rPr>
          <w:rFonts w:ascii="Angsana New" w:eastAsia="Calibri" w:hAnsi="Angsana New" w:cs="Angsana New" w:hint="cs"/>
          <w:sz w:val="30"/>
          <w:szCs w:val="30"/>
          <w:cs/>
        </w:rPr>
        <w:t>จะ</w:t>
      </w:r>
      <w:r w:rsidRPr="0048553C">
        <w:rPr>
          <w:rFonts w:ascii="Angsana New" w:eastAsia="Calibri" w:hAnsi="Angsana New" w:cs="Angsana New"/>
          <w:sz w:val="30"/>
          <w:szCs w:val="30"/>
          <w:cs/>
        </w:rPr>
        <w:t xml:space="preserve">พิจารณาปัจจัยทั้งหมดที่ผู้ร่วมตลาดคำนึงถึงในการกำหนดราคาของรายการ </w:t>
      </w:r>
    </w:p>
    <w:p w14:paraId="32ED309A" w14:textId="77777777" w:rsidR="00E83585" w:rsidRPr="00AD7818" w:rsidRDefault="00E83585" w:rsidP="00E83585">
      <w:pPr>
        <w:shd w:val="clear" w:color="auto" w:fill="FFFFFF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48553C">
        <w:rPr>
          <w:rFonts w:ascii="Angsana New" w:eastAsia="Calibri" w:hAnsi="Angsana New" w:cs="Angsana New"/>
          <w:sz w:val="30"/>
          <w:szCs w:val="30"/>
          <w:cs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A764BB" w:rsidRPr="0048553C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AD7818">
        <w:rPr>
          <w:rFonts w:ascii="Angsana New" w:eastAsia="Calibri" w:hAnsi="Angsana New" w:cs="Angsana New"/>
          <w:sz w:val="30"/>
          <w:szCs w:val="30"/>
          <w:cs/>
        </w:rPr>
        <w:t>กลุ่มบริษัท</w:t>
      </w:r>
      <w:r w:rsidRPr="0048553C">
        <w:rPr>
          <w:rFonts w:ascii="Angsana New" w:eastAsia="Calibri" w:hAnsi="Angsana New" w:cs="Angsana New"/>
          <w:sz w:val="30"/>
          <w:szCs w:val="30"/>
          <w:cs/>
        </w:rPr>
        <w:t xml:space="preserve">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  <w:r w:rsidRPr="00AD781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</w:p>
    <w:p w14:paraId="506E4116" w14:textId="77777777" w:rsidR="00E83585" w:rsidRPr="00F753CC" w:rsidRDefault="00E83585" w:rsidP="00E83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7"/>
        <w:jc w:val="thaiDistribute"/>
        <w:rPr>
          <w:rFonts w:ascii="Angsana New" w:eastAsia="Calibri" w:hAnsi="Angsana New" w:cs="Angsana New"/>
          <w:sz w:val="26"/>
          <w:szCs w:val="26"/>
        </w:rPr>
      </w:pPr>
    </w:p>
    <w:p w14:paraId="30C3CB39" w14:textId="4BC364F1" w:rsidR="00E83585" w:rsidRPr="00E83585" w:rsidRDefault="00E83585" w:rsidP="00E83585">
      <w:pPr>
        <w:shd w:val="clear" w:color="auto" w:fill="FFFFFF"/>
        <w:spacing w:line="240" w:lineRule="auto"/>
        <w:ind w:left="540"/>
        <w:jc w:val="thaiDistribute"/>
        <w:rPr>
          <w:rFonts w:eastAsia="Calibri" w:cs="Cordia New"/>
          <w:sz w:val="30"/>
          <w:szCs w:val="30"/>
        </w:rPr>
      </w:pPr>
      <w:r w:rsidRPr="00AD7818">
        <w:rPr>
          <w:rFonts w:ascii="Angsana New" w:eastAsia="Calibri" w:hAnsi="Angsana New" w:cs="Angsana New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</w:t>
      </w:r>
      <w:r w:rsidRPr="0048553C">
        <w:rPr>
          <w:rFonts w:ascii="Angsana New" w:eastAsia="Calibri" w:hAnsi="Angsana New" w:cs="Angsana New"/>
          <w:color w:val="000000"/>
          <w:sz w:val="30"/>
          <w:szCs w:val="30"/>
          <w:cs/>
        </w:rPr>
        <w:t>จะ</w:t>
      </w:r>
      <w:r w:rsidRPr="0048553C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ได้มาจาก</w:t>
      </w:r>
      <w:r w:rsidRPr="0048553C">
        <w:rPr>
          <w:rFonts w:ascii="Angsana New" w:eastAsia="Calibri" w:hAnsi="Angsana New" w:cs="Angsana New"/>
          <w:color w:val="000000"/>
          <w:sz w:val="30"/>
          <w:szCs w:val="30"/>
          <w:cs/>
        </w:rPr>
        <w:t>ราคาเสนอซื้อเสนอขาย</w:t>
      </w:r>
      <w:r w:rsidRPr="00F753CC">
        <w:rPr>
          <w:rFonts w:ascii="Angsana New" w:eastAsia="Calibri" w:hAnsi="Angsana New" w:cs="Angsana New"/>
          <w:color w:val="000000"/>
          <w:spacing w:val="-6"/>
          <w:sz w:val="30"/>
          <w:szCs w:val="30"/>
          <w:cs/>
        </w:rPr>
        <w:t>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</w:t>
      </w:r>
      <w:r w:rsidR="00702177" w:rsidRPr="00F753CC">
        <w:rPr>
          <w:rFonts w:ascii="Angsana New" w:eastAsia="Calibri" w:hAnsi="Angsana New" w:cs="Angsana New"/>
          <w:color w:val="000000"/>
          <w:spacing w:val="-6"/>
          <w:sz w:val="30"/>
          <w:szCs w:val="30"/>
        </w:rPr>
        <w:br/>
      </w:r>
      <w:r w:rsidRPr="0048553C">
        <w:rPr>
          <w:rFonts w:ascii="Angsana New" w:eastAsia="Calibri" w:hAnsi="Angsana New" w:cs="Angsana New"/>
          <w:color w:val="000000"/>
          <w:sz w:val="30"/>
          <w:szCs w:val="30"/>
          <w:cs/>
        </w:rPr>
        <w:t>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48553C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า</w:t>
      </w:r>
      <w:r w:rsidRPr="0048553C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Pr="0048553C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และรับรู้เป็นรายการรอตัดบัญชีซึ่ง</w:t>
      </w:r>
      <w:r w:rsidRPr="0048553C">
        <w:rPr>
          <w:rFonts w:ascii="Angsana New" w:eastAsia="Calibri" w:hAnsi="Angsana New" w:cs="Angsana New"/>
          <w:color w:val="000000"/>
          <w:sz w:val="30"/>
          <w:szCs w:val="30"/>
          <w:cs/>
        </w:rPr>
        <w:t>จะรับรู้ในกำไรหรือขาดทุนด้วยเกณฑ์ที่เหมาะสมตลอดอายุของเครื่องมือ</w:t>
      </w:r>
      <w:r w:rsidRPr="0048553C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ทางการเงิน</w:t>
      </w:r>
      <w:r w:rsidRPr="0048553C">
        <w:rPr>
          <w:rFonts w:ascii="Angsana New" w:eastAsia="Calibri" w:hAnsi="Angsana New" w:cs="Angsana New"/>
          <w:color w:val="000000"/>
          <w:sz w:val="30"/>
          <w:szCs w:val="30"/>
          <w:cs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  <w:r w:rsidRPr="00E83585">
        <w:rPr>
          <w:rFonts w:eastAsia="Calibri" w:cs="Cordia New"/>
          <w:sz w:val="30"/>
          <w:szCs w:val="30"/>
        </w:rPr>
        <w:t xml:space="preserve"> </w:t>
      </w:r>
    </w:p>
    <w:p w14:paraId="62582891" w14:textId="77777777" w:rsidR="00E83585" w:rsidRPr="00F753CC" w:rsidRDefault="00E83585" w:rsidP="00F75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7"/>
        <w:jc w:val="thaiDistribute"/>
        <w:rPr>
          <w:rFonts w:ascii="Angsana New" w:eastAsia="Calibri" w:hAnsi="Angsana New" w:cs="Angsana New"/>
          <w:sz w:val="26"/>
          <w:szCs w:val="26"/>
        </w:rPr>
      </w:pPr>
    </w:p>
    <w:p w14:paraId="6B191ADD" w14:textId="1159A803" w:rsidR="00A909D2" w:rsidRDefault="00BD759D" w:rsidP="00BD7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C92172">
        <w:rPr>
          <w:rFonts w:ascii="Angsana New" w:hAnsi="Angsana New" w:cs="Angsana New" w:hint="cs"/>
          <w:sz w:val="30"/>
          <w:szCs w:val="30"/>
          <w:cs/>
          <w:lang w:val="th-TH"/>
        </w:rPr>
        <w:t>การวัดมูลค่ายุติธรรมของสินทรัพย์หรือหนี้สิน</w:t>
      </w:r>
      <w:r w:rsidRPr="00C92172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C92172">
        <w:rPr>
          <w:rFonts w:ascii="Angsana New" w:hAnsi="Angsana New" w:cs="Angsana New" w:hint="cs"/>
          <w:sz w:val="30"/>
          <w:szCs w:val="30"/>
          <w:cs/>
          <w:lang w:val="th-TH"/>
        </w:rPr>
        <w:t>กลุ่มบริษัทใช้ข้อมูลที่สามารถสังเกตได้ให้มากที่สุดเท่าที่จะทำได้</w:t>
      </w:r>
      <w:r w:rsidRPr="00C92172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C92172">
        <w:rPr>
          <w:rFonts w:ascii="Angsana New" w:hAnsi="Angsana New" w:cs="Angsana New" w:hint="cs"/>
          <w:sz w:val="30"/>
          <w:szCs w:val="30"/>
          <w:cs/>
          <w:lang w:val="th-TH"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C92172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C92172">
        <w:rPr>
          <w:rFonts w:ascii="Angsana New" w:hAnsi="Angsana New" w:cs="Angsana New" w:hint="cs"/>
          <w:sz w:val="30"/>
          <w:szCs w:val="30"/>
          <w:cs/>
          <w:lang w:val="th-TH"/>
        </w:rPr>
        <w:t>ดังนี้</w:t>
      </w:r>
    </w:p>
    <w:p w14:paraId="378F46FE" w14:textId="77777777" w:rsidR="00F753CC" w:rsidRPr="00F753CC" w:rsidRDefault="00F753CC" w:rsidP="00F75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7"/>
        <w:jc w:val="thaiDistribute"/>
        <w:rPr>
          <w:rFonts w:ascii="Angsana New" w:eastAsia="Calibri" w:hAnsi="Angsana New" w:cs="Angsana New"/>
          <w:sz w:val="26"/>
          <w:szCs w:val="26"/>
          <w:cs/>
        </w:rPr>
      </w:pPr>
    </w:p>
    <w:p w14:paraId="03ABDEEB" w14:textId="77777777" w:rsidR="00AE5459" w:rsidRDefault="00AE5459" w:rsidP="00AE54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>
        <w:rPr>
          <w:rFonts w:ascii="Angsana New" w:eastAsia="Calibri" w:hAnsi="Angsana New" w:cs="Angsana New"/>
          <w:sz w:val="30"/>
          <w:szCs w:val="30"/>
          <w:lang w:val="en-GB"/>
        </w:rPr>
        <w:t xml:space="preserve">-       </w:t>
      </w:r>
      <w:r w:rsidR="00A909D2" w:rsidRPr="00C92172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ข้อมูลระดับ </w:t>
      </w:r>
      <w:r w:rsidR="008852A1" w:rsidRPr="008852A1">
        <w:rPr>
          <w:rFonts w:ascii="Angsana New" w:eastAsia="Calibri" w:hAnsi="Angsana New" w:cs="Angsana New"/>
          <w:sz w:val="30"/>
          <w:szCs w:val="30"/>
        </w:rPr>
        <w:t>1</w:t>
      </w:r>
      <w:r w:rsidR="00A909D2" w:rsidRPr="00C92172">
        <w:rPr>
          <w:rFonts w:ascii="Angsana New" w:eastAsia="Calibri" w:hAnsi="Angsana New" w:cs="Angsana New"/>
          <w:sz w:val="30"/>
          <w:szCs w:val="30"/>
        </w:rPr>
        <w:t xml:space="preserve"> </w:t>
      </w:r>
      <w:r w:rsidR="00A909D2" w:rsidRPr="00C92172">
        <w:rPr>
          <w:rFonts w:ascii="Angsana New" w:eastAsia="Calibri" w:hAnsi="Angsana New" w:cs="Angsana New"/>
          <w:sz w:val="30"/>
          <w:szCs w:val="30"/>
          <w:lang w:val="en-GB"/>
        </w:rPr>
        <w:t xml:space="preserve"> </w:t>
      </w:r>
      <w:r w:rsidR="00A909D2" w:rsidRPr="00C92172">
        <w:rPr>
          <w:rFonts w:ascii="Angsana New" w:eastAsia="Calibri" w:hAnsi="Angsana New" w:cs="Angsana New"/>
          <w:sz w:val="30"/>
          <w:szCs w:val="30"/>
          <w:cs/>
          <w:lang w:val="en-GB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9836508" w14:textId="64B3ABDB" w:rsidR="00AE5459" w:rsidRDefault="00AE5459" w:rsidP="00AE54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 w:hanging="45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>
        <w:rPr>
          <w:rFonts w:ascii="Angsana New" w:hAnsi="Angsana New" w:cs="Angsana New" w:hint="cs"/>
          <w:sz w:val="30"/>
          <w:szCs w:val="30"/>
          <w:cs/>
          <w:lang w:val="th-TH"/>
        </w:rPr>
        <w:t xml:space="preserve">-      </w:t>
      </w:r>
      <w:r w:rsidR="00A909D2" w:rsidRPr="00C92172">
        <w:rPr>
          <w:rFonts w:ascii="Angsana New" w:eastAsia="Calibri" w:hAnsi="Angsana New" w:cs="Angsana New"/>
          <w:spacing w:val="-4"/>
          <w:sz w:val="30"/>
          <w:szCs w:val="30"/>
          <w:cs/>
          <w:lang w:val="en-GB"/>
        </w:rPr>
        <w:t>ข้อมูลระดับ</w:t>
      </w:r>
      <w:r w:rsidR="00A909D2" w:rsidRPr="00C92172">
        <w:rPr>
          <w:rFonts w:ascii="Angsana New" w:eastAsia="Calibri" w:hAnsi="Angsana New" w:cs="Angsana New"/>
          <w:spacing w:val="-4"/>
          <w:sz w:val="30"/>
          <w:szCs w:val="30"/>
          <w:lang w:val="en-GB"/>
        </w:rPr>
        <w:t xml:space="preserve"> </w:t>
      </w:r>
      <w:r w:rsidR="008852A1" w:rsidRPr="008852A1">
        <w:rPr>
          <w:rFonts w:ascii="Angsana New" w:eastAsia="Calibri" w:hAnsi="Angsana New" w:cs="Angsana New"/>
          <w:spacing w:val="-4"/>
          <w:sz w:val="30"/>
          <w:szCs w:val="30"/>
        </w:rPr>
        <w:t>2</w:t>
      </w:r>
      <w:r w:rsidR="00A909D2" w:rsidRPr="00C92172">
        <w:rPr>
          <w:rFonts w:ascii="Angsana New" w:eastAsia="Calibri" w:hAnsi="Angsana New" w:cs="Angsana New"/>
          <w:spacing w:val="-4"/>
          <w:sz w:val="30"/>
          <w:szCs w:val="30"/>
          <w:lang w:val="en-GB"/>
        </w:rPr>
        <w:t xml:space="preserve">  </w:t>
      </w:r>
      <w:r w:rsidR="00A909D2" w:rsidRPr="00C92172">
        <w:rPr>
          <w:rFonts w:ascii="Angsana New" w:eastAsia="Calibri" w:hAnsi="Angsana New" w:cs="Angsana New"/>
          <w:spacing w:val="-4"/>
          <w:sz w:val="30"/>
          <w:szCs w:val="30"/>
          <w:cs/>
          <w:lang w:val="en-GB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454647" w:rsidRPr="00C92172">
        <w:rPr>
          <w:rFonts w:ascii="Angsana New" w:eastAsia="Calibri" w:hAnsi="Angsana New" w:cs="Angsana New" w:hint="cs"/>
          <w:spacing w:val="-4"/>
          <w:sz w:val="30"/>
          <w:szCs w:val="30"/>
          <w:cs/>
          <w:lang w:val="en-GB"/>
        </w:rPr>
        <w:t>น</w:t>
      </w:r>
      <w:r w:rsidR="00A909D2" w:rsidRPr="00C92172">
        <w:rPr>
          <w:rFonts w:ascii="Angsana New" w:eastAsia="Calibri" w:hAnsi="Angsana New" w:cs="Angsana New"/>
          <w:sz w:val="30"/>
          <w:szCs w:val="30"/>
          <w:cs/>
          <w:lang w:val="en-GB"/>
        </w:rPr>
        <w:t>นอกเหนือ</w:t>
      </w:r>
      <w:r>
        <w:rPr>
          <w:rFonts w:ascii="Angsana New" w:eastAsia="Calibri" w:hAnsi="Angsana New" w:cs="Angsana New"/>
          <w:sz w:val="30"/>
          <w:szCs w:val="30"/>
          <w:lang w:val="en-GB"/>
        </w:rPr>
        <w:br/>
      </w:r>
      <w:r w:rsidR="00A909D2" w:rsidRPr="00C92172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จากราคาเสนอซื้อขายซึ่งรวมอยู่ในข้อมูลระดับ </w:t>
      </w:r>
      <w:r w:rsidR="008852A1" w:rsidRPr="008852A1">
        <w:rPr>
          <w:rFonts w:ascii="Angsana New" w:eastAsia="Calibri" w:hAnsi="Angsana New" w:cs="Angsana New"/>
          <w:sz w:val="30"/>
          <w:szCs w:val="30"/>
        </w:rPr>
        <w:t>1</w:t>
      </w:r>
    </w:p>
    <w:p w14:paraId="4AFB3058" w14:textId="55F4D9A2" w:rsidR="00A909D2" w:rsidRPr="00AE5459" w:rsidRDefault="00AE5459" w:rsidP="00AE54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 w:hanging="45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>
        <w:rPr>
          <w:rFonts w:ascii="Angsana New" w:hAnsi="Angsana New" w:cs="Angsana New"/>
          <w:sz w:val="30"/>
          <w:szCs w:val="30"/>
        </w:rPr>
        <w:t xml:space="preserve">-       </w:t>
      </w:r>
      <w:r w:rsidR="00A909D2" w:rsidRPr="00C92172">
        <w:rPr>
          <w:rFonts w:ascii="Angsana New" w:eastAsia="Calibri" w:hAnsi="Angsana New" w:cs="Angsana New"/>
          <w:sz w:val="30"/>
          <w:szCs w:val="30"/>
          <w:cs/>
          <w:lang w:val="en-GB"/>
        </w:rPr>
        <w:t>ข้อมูลระดับ</w:t>
      </w:r>
      <w:r w:rsidR="00A909D2" w:rsidRPr="00C92172">
        <w:rPr>
          <w:rFonts w:ascii="Angsana New" w:eastAsia="Calibri" w:hAnsi="Angsana New" w:cs="Angsana New"/>
          <w:sz w:val="30"/>
          <w:szCs w:val="30"/>
          <w:lang w:val="en-GB"/>
        </w:rPr>
        <w:t xml:space="preserve"> </w:t>
      </w:r>
      <w:r w:rsidR="008852A1" w:rsidRPr="008852A1">
        <w:rPr>
          <w:rFonts w:ascii="Angsana New" w:eastAsia="Calibri" w:hAnsi="Angsana New" w:cs="Angsana New"/>
          <w:sz w:val="30"/>
          <w:szCs w:val="30"/>
        </w:rPr>
        <w:t>3</w:t>
      </w:r>
      <w:r w:rsidR="00A909D2" w:rsidRPr="00C92172">
        <w:rPr>
          <w:rFonts w:ascii="Angsana New" w:eastAsia="Calibri" w:hAnsi="Angsana New" w:cs="Angsana New"/>
          <w:sz w:val="30"/>
          <w:szCs w:val="30"/>
          <w:lang w:val="en-GB"/>
        </w:rPr>
        <w:t xml:space="preserve">  </w:t>
      </w:r>
      <w:r w:rsidR="00A909D2" w:rsidRPr="00C92172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ข้อมูลที่ใช้</w:t>
      </w:r>
      <w:r w:rsidR="00A909D2" w:rsidRPr="00C92172">
        <w:rPr>
          <w:rFonts w:ascii="Angsana New" w:eastAsia="Calibri" w:hAnsi="Angsana New" w:cs="Angsana New"/>
          <w:sz w:val="30"/>
          <w:szCs w:val="30"/>
          <w:cs/>
          <w:lang w:val="en-GB"/>
        </w:rPr>
        <w:t>เป็นข้อมูลที่ไม่สามารถสังเกตได้สำหรับสินทรัพย์หรือหนี้สินนั้น</w:t>
      </w:r>
    </w:p>
    <w:p w14:paraId="217A8B58" w14:textId="77777777" w:rsidR="00C92172" w:rsidRPr="00F753CC" w:rsidRDefault="00C92172" w:rsidP="00F75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7"/>
        <w:jc w:val="thaiDistribute"/>
        <w:rPr>
          <w:rFonts w:ascii="Angsana New" w:eastAsia="Calibri" w:hAnsi="Angsana New" w:cs="Angsana New"/>
          <w:sz w:val="26"/>
          <w:szCs w:val="26"/>
        </w:rPr>
      </w:pPr>
    </w:p>
    <w:p w14:paraId="75406D9B" w14:textId="77777777" w:rsidR="00BD759D" w:rsidRPr="00C92172" w:rsidRDefault="00BD759D" w:rsidP="00BD7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C92172">
        <w:rPr>
          <w:rFonts w:ascii="Angsana New" w:hAnsi="Angsana New" w:cs="Angsana New" w:hint="cs"/>
          <w:sz w:val="30"/>
          <w:szCs w:val="30"/>
          <w:cs/>
          <w:lang w:val="th-TH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</w:t>
      </w:r>
      <w:r w:rsidRPr="00C92172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C92172">
        <w:rPr>
          <w:rFonts w:ascii="Angsana New" w:hAnsi="Angsana New" w:cs="Angsana New" w:hint="cs"/>
          <w:sz w:val="30"/>
          <w:szCs w:val="30"/>
          <w:cs/>
          <w:lang w:val="th-TH"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43B9CDD1" w14:textId="77777777" w:rsidR="00BD759D" w:rsidRPr="00F753CC" w:rsidRDefault="00BD759D" w:rsidP="00F75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7"/>
        <w:jc w:val="thaiDistribute"/>
        <w:rPr>
          <w:rFonts w:ascii="Angsana New" w:eastAsia="Calibri" w:hAnsi="Angsana New" w:cs="Angsana New"/>
          <w:sz w:val="26"/>
          <w:szCs w:val="26"/>
        </w:rPr>
      </w:pPr>
    </w:p>
    <w:p w14:paraId="4A19A42A" w14:textId="77777777" w:rsidR="00BD759D" w:rsidRPr="00C92172" w:rsidRDefault="00BD759D" w:rsidP="00BD7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C92172">
        <w:rPr>
          <w:rFonts w:ascii="Angsana New" w:hAnsi="Angsana New" w:cs="Angsana New" w:hint="cs"/>
          <w:sz w:val="30"/>
          <w:szCs w:val="30"/>
          <w:cs/>
          <w:lang w:val="th-TH"/>
        </w:rPr>
        <w:t>กลุ่มบริษัทรับรู้การโอนระหว่างลำดับชั้นของมูลค่ายุติธรรม</w:t>
      </w:r>
      <w:r w:rsidRPr="00C92172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C92172">
        <w:rPr>
          <w:rFonts w:ascii="Angsana New" w:hAnsi="Angsana New" w:cs="Angsana New" w:hint="cs"/>
          <w:sz w:val="30"/>
          <w:szCs w:val="30"/>
          <w:cs/>
          <w:lang w:val="th-TH"/>
        </w:rPr>
        <w:t>ณ</w:t>
      </w:r>
      <w:r w:rsidRPr="00C92172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C92172">
        <w:rPr>
          <w:rFonts w:ascii="Angsana New" w:hAnsi="Angsana New" w:cs="Angsana New" w:hint="cs"/>
          <w:sz w:val="30"/>
          <w:szCs w:val="30"/>
          <w:cs/>
          <w:lang w:val="th-TH"/>
        </w:rPr>
        <w:t>วันสิ้นรอบระยะเวลารายงานที่เกิดการโอนขึ้น</w:t>
      </w:r>
    </w:p>
    <w:p w14:paraId="54BBC5E9" w14:textId="77777777" w:rsidR="00FE0E34" w:rsidRPr="00F753CC" w:rsidRDefault="00FE0E34" w:rsidP="00F75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7"/>
        <w:jc w:val="thaiDistribute"/>
        <w:rPr>
          <w:rFonts w:ascii="Angsana New" w:eastAsia="Calibri" w:hAnsi="Angsana New" w:cs="Angsana New"/>
          <w:sz w:val="26"/>
          <w:szCs w:val="26"/>
        </w:rPr>
      </w:pPr>
    </w:p>
    <w:p w14:paraId="42A44FA4" w14:textId="77777777" w:rsidR="00384751" w:rsidRPr="00C92172" w:rsidRDefault="00384751" w:rsidP="0044451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92172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รายได้</w:t>
      </w:r>
    </w:p>
    <w:p w14:paraId="349011CF" w14:textId="77777777" w:rsidR="00384751" w:rsidRPr="00F753CC" w:rsidRDefault="00384751" w:rsidP="00F75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7"/>
        <w:jc w:val="thaiDistribute"/>
        <w:rPr>
          <w:rFonts w:ascii="Angsana New" w:eastAsia="Calibri" w:hAnsi="Angsana New" w:cs="Angsana New"/>
          <w:sz w:val="26"/>
          <w:szCs w:val="26"/>
        </w:rPr>
      </w:pPr>
    </w:p>
    <w:p w14:paraId="1607F3C4" w14:textId="77777777" w:rsidR="00C45C20" w:rsidRPr="00C92172" w:rsidRDefault="00C45C2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C92172">
        <w:rPr>
          <w:rFonts w:ascii="Angsana New" w:hAnsi="Angsana New" w:cs="Angsana New" w:hint="cs"/>
          <w:sz w:val="30"/>
          <w:szCs w:val="30"/>
          <w:cs/>
          <w:lang w:val="th-TH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C92172">
        <w:rPr>
          <w:rFonts w:ascii="Angsana New" w:hAnsi="Angsana New" w:cs="Angsana New"/>
          <w:sz w:val="30"/>
          <w:szCs w:val="30"/>
          <w:cs/>
          <w:lang w:val="th-TH"/>
        </w:rPr>
        <w:t xml:space="preserve">  </w:t>
      </w:r>
      <w:r w:rsidR="00D17414" w:rsidRPr="00C92172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C92172">
        <w:rPr>
          <w:rFonts w:ascii="Angsana New" w:hAnsi="Angsana New" w:cs="Angsana New" w:hint="cs"/>
          <w:sz w:val="30"/>
          <w:szCs w:val="30"/>
          <w:cs/>
          <w:lang w:val="th-TH"/>
        </w:rPr>
        <w:t>คาดว่าจะมีสิทธิได้รับซึ่งไม่รวมจำนวนเงินที่เก็บแทนบุคคลที่สาม</w:t>
      </w:r>
      <w:r w:rsidRPr="00C92172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C92172">
        <w:rPr>
          <w:rFonts w:ascii="Angsana New" w:hAnsi="Angsana New" w:cs="Angsana New" w:hint="cs"/>
          <w:sz w:val="30"/>
          <w:szCs w:val="30"/>
          <w:cs/>
          <w:lang w:val="th-TH"/>
        </w:rPr>
        <w:t>ภาษีมูลค่าเพิ่มและแสดงสุทธิจากส่วนลดการค้าและส่วนลดตามปริมาณ</w:t>
      </w:r>
    </w:p>
    <w:p w14:paraId="2F615E27" w14:textId="5E956AAC" w:rsidR="00C45C20" w:rsidRPr="00C92172" w:rsidRDefault="00C45C2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C92172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lastRenderedPageBreak/>
        <w:t>การขายสินค้า</w:t>
      </w:r>
    </w:p>
    <w:p w14:paraId="4565C619" w14:textId="77777777" w:rsidR="00C45C20" w:rsidRPr="00C92172" w:rsidRDefault="00C45C2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14:paraId="6C6D954E" w14:textId="77777777" w:rsidR="00C45C20" w:rsidRPr="00C92172" w:rsidRDefault="00C45C2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C92172">
        <w:rPr>
          <w:rFonts w:ascii="Angsana New" w:hAnsi="Angsana New" w:cs="Angsana New" w:hint="cs"/>
          <w:sz w:val="30"/>
          <w:szCs w:val="30"/>
          <w:cs/>
          <w:lang w:val="th-TH"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C92172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C92172">
        <w:rPr>
          <w:rFonts w:ascii="Angsana New" w:hAnsi="Angsana New" w:cs="Angsana New" w:hint="cs"/>
          <w:sz w:val="30"/>
          <w:szCs w:val="30"/>
          <w:cs/>
          <w:lang w:val="th-TH"/>
        </w:rPr>
        <w:t>สำหรับสัญญาที่ให้สิทธิลูกค้าในการคืนสินค้า</w:t>
      </w:r>
      <w:r w:rsidRPr="00C92172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C92172">
        <w:rPr>
          <w:rFonts w:ascii="Angsana New" w:hAnsi="Angsana New" w:cs="Angsana New" w:hint="cs"/>
          <w:sz w:val="30"/>
          <w:szCs w:val="30"/>
          <w:cs/>
          <w:lang w:val="th-TH"/>
        </w:rPr>
        <w:t>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</w:t>
      </w:r>
      <w:r w:rsidRPr="00C92172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C92172">
        <w:rPr>
          <w:rFonts w:ascii="Angsana New" w:hAnsi="Angsana New" w:cs="Angsana New" w:hint="cs"/>
          <w:sz w:val="30"/>
          <w:szCs w:val="30"/>
          <w:cs/>
          <w:lang w:val="th-TH"/>
        </w:rPr>
        <w:t>ดังนั้น</w:t>
      </w:r>
      <w:r w:rsidRPr="00C92172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C92172">
        <w:rPr>
          <w:rFonts w:ascii="Angsana New" w:hAnsi="Angsana New" w:cs="Angsana New" w:hint="cs"/>
          <w:sz w:val="30"/>
          <w:szCs w:val="30"/>
          <w:cs/>
          <w:lang w:val="th-TH"/>
        </w:rPr>
        <w:t>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4305C493" w14:textId="77777777" w:rsidR="00C45C20" w:rsidRPr="00C92172" w:rsidRDefault="00C45C2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14:paraId="4F532354" w14:textId="77777777" w:rsidR="00525411" w:rsidRPr="00C92172" w:rsidRDefault="00D17414" w:rsidP="00E30119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th-TH"/>
        </w:rPr>
      </w:pPr>
      <w:r w:rsidRPr="00C92172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รายได้</w:t>
      </w:r>
      <w:r w:rsidR="006F5007" w:rsidRPr="00C92172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อื่น</w:t>
      </w:r>
    </w:p>
    <w:p w14:paraId="437F24E2" w14:textId="77777777" w:rsidR="00525411" w:rsidRPr="00C92172" w:rsidRDefault="00525411" w:rsidP="00526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14:paraId="7FB6C3FF" w14:textId="77777777" w:rsidR="006F5007" w:rsidRPr="00C92172" w:rsidRDefault="006F5007" w:rsidP="006F500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C92172">
        <w:rPr>
          <w:rFonts w:ascii="Angsana New" w:hAnsi="Angsana New"/>
          <w:sz w:val="30"/>
          <w:szCs w:val="30"/>
          <w:cs/>
        </w:rPr>
        <w:t>รายได้</w:t>
      </w:r>
      <w:r w:rsidRPr="00C92172">
        <w:rPr>
          <w:rFonts w:ascii="Angsana New" w:hAnsi="Angsana New" w:hint="cs"/>
          <w:sz w:val="30"/>
          <w:szCs w:val="30"/>
          <w:cs/>
        </w:rPr>
        <w:t>อื่น</w:t>
      </w:r>
      <w:r w:rsidRPr="00C92172">
        <w:rPr>
          <w:rFonts w:ascii="Angsana New" w:hAnsi="Angsana New"/>
          <w:sz w:val="30"/>
          <w:szCs w:val="30"/>
          <w:cs/>
        </w:rPr>
        <w:t>ประกอบด้วยเงินปันผล</w:t>
      </w:r>
      <w:r w:rsidRPr="00C92172">
        <w:rPr>
          <w:rFonts w:ascii="Angsana New" w:hAnsi="Angsana New" w:hint="cs"/>
          <w:sz w:val="30"/>
          <w:szCs w:val="30"/>
          <w:cs/>
        </w:rPr>
        <w:t xml:space="preserve"> </w:t>
      </w:r>
      <w:r w:rsidRPr="00C92172">
        <w:rPr>
          <w:rFonts w:ascii="Angsana New" w:hAnsi="Angsana New"/>
          <w:sz w:val="30"/>
          <w:szCs w:val="30"/>
          <w:cs/>
        </w:rPr>
        <w:t>ดอกเบี้ยรับและอื่นๆ โดยเงินปันผลรับบันทึกในกำไรหรือขาดทุนในวันที่</w:t>
      </w:r>
      <w:r w:rsidRPr="00C92172">
        <w:rPr>
          <w:rFonts w:ascii="Angsana New" w:hAnsi="Angsana New"/>
          <w:sz w:val="30"/>
          <w:szCs w:val="30"/>
          <w:cs/>
        </w:rPr>
        <w:br/>
        <w:t xml:space="preserve">กลุ่มบริษัทมีสิทธิได้รับเงินปันผล </w:t>
      </w:r>
    </w:p>
    <w:p w14:paraId="2189FBEF" w14:textId="77777777" w:rsidR="00E30119" w:rsidRPr="00526E98" w:rsidRDefault="00E30119" w:rsidP="00526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5"/>
          <w:szCs w:val="25"/>
          <w:lang w:val="th-TH"/>
        </w:rPr>
      </w:pPr>
    </w:p>
    <w:p w14:paraId="4592C1B0" w14:textId="77777777" w:rsidR="005C3B99" w:rsidRPr="0048553C" w:rsidRDefault="00CB1D37" w:rsidP="0044451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48553C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ดอกเบี้ย</w:t>
      </w:r>
    </w:p>
    <w:p w14:paraId="2A1D49D1" w14:textId="77777777" w:rsidR="005C3B99" w:rsidRPr="00526E98" w:rsidRDefault="005C3B99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5"/>
          <w:szCs w:val="25"/>
          <w:lang w:val="th-TH"/>
        </w:rPr>
      </w:pPr>
    </w:p>
    <w:p w14:paraId="40A59857" w14:textId="09EF15A5" w:rsidR="00CB1D37" w:rsidRPr="0048553C" w:rsidRDefault="00CB1D37" w:rsidP="00CB1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48553C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8852A1" w:rsidRPr="008852A1"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  <w:t>1</w:t>
      </w:r>
      <w:r w:rsidRPr="0048553C"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48553C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8852A1" w:rsidRPr="008852A1"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  <w:t>2563</w:t>
      </w:r>
      <w:r w:rsidRPr="0048553C"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2BD20B09" w14:textId="77777777" w:rsidR="00CB1D37" w:rsidRPr="00526E98" w:rsidRDefault="00CB1D37" w:rsidP="00526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5"/>
          <w:szCs w:val="25"/>
          <w:lang w:val="th-TH"/>
        </w:rPr>
      </w:pPr>
    </w:p>
    <w:p w14:paraId="33FE3269" w14:textId="77777777" w:rsidR="00CB1D37" w:rsidRPr="0048553C" w:rsidRDefault="00CB1D37" w:rsidP="00CB1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48553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อัตราดอกเบี้ยที่แท้จริง</w:t>
      </w:r>
      <w:r w:rsidRPr="0048553C">
        <w:rPr>
          <w:rFonts w:asciiTheme="majorBidi" w:eastAsia="Calibri" w:hAnsiTheme="majorBidi" w:cstheme="majorBidi"/>
          <w:b/>
          <w:bCs/>
          <w:color w:val="0000FF"/>
          <w:sz w:val="30"/>
          <w:szCs w:val="30"/>
          <w:lang w:val="en-GB" w:bidi="ar-SA"/>
        </w:rPr>
        <w:t xml:space="preserve"> </w:t>
      </w:r>
    </w:p>
    <w:p w14:paraId="39E0AD54" w14:textId="77777777" w:rsidR="00CB1D37" w:rsidRPr="00526E98" w:rsidRDefault="00CB1D37" w:rsidP="00526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5"/>
          <w:szCs w:val="25"/>
          <w:lang w:val="th-TH"/>
        </w:rPr>
      </w:pPr>
    </w:p>
    <w:p w14:paraId="7B66386B" w14:textId="77777777" w:rsidR="00CB1D37" w:rsidRPr="0048553C" w:rsidRDefault="00CB1D37" w:rsidP="00CB1D37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8553C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1B8F56F6" w14:textId="77777777" w:rsidR="00CB1D37" w:rsidRPr="0048553C" w:rsidRDefault="00CB1D37" w:rsidP="00CB1D37">
      <w:pPr>
        <w:numPr>
          <w:ilvl w:val="0"/>
          <w:numId w:val="44"/>
        </w:numPr>
        <w:tabs>
          <w:tab w:val="clear" w:pos="454"/>
          <w:tab w:val="clear" w:pos="680"/>
          <w:tab w:val="left" w:pos="81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8553C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6507D908" w14:textId="5B098CE0" w:rsidR="00CB1D37" w:rsidRDefault="00CB1D37" w:rsidP="00CB1D37">
      <w:pPr>
        <w:numPr>
          <w:ilvl w:val="0"/>
          <w:numId w:val="44"/>
        </w:numPr>
        <w:tabs>
          <w:tab w:val="clear" w:pos="454"/>
          <w:tab w:val="clear" w:pos="680"/>
          <w:tab w:val="left" w:pos="81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8553C">
        <w:rPr>
          <w:rFonts w:asciiTheme="majorBidi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14:paraId="186E657D" w14:textId="77777777" w:rsidR="000A7D30" w:rsidRDefault="000A7D30" w:rsidP="000A7D30">
      <w:pPr>
        <w:tabs>
          <w:tab w:val="clear" w:pos="454"/>
          <w:tab w:val="clear" w:pos="680"/>
          <w:tab w:val="left" w:pos="81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1F66F1" w14:textId="7C9C29A6" w:rsidR="00027ADC" w:rsidRDefault="00CB1D37" w:rsidP="00027ADC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48553C">
        <w:rPr>
          <w:rFonts w:asciiTheme="majorBidi" w:hAnsiTheme="majorBidi" w:cstheme="majorBidi"/>
          <w:sz w:val="30"/>
          <w:szCs w:val="30"/>
          <w:cs/>
        </w:rPr>
        <w:t xml:space="preserve"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  <w:r w:rsidR="00027ADC" w:rsidRPr="00027ADC">
        <w:rPr>
          <w:rFonts w:asciiTheme="majorBidi" w:hAnsiTheme="majorBidi" w:cstheme="majorBidi"/>
          <w:sz w:val="30"/>
          <w:szCs w:val="30"/>
          <w:cs/>
        </w:rPr>
        <w:t>อย่างไรก็ตามสำหรับสินทรัพย์</w:t>
      </w:r>
      <w:r w:rsidR="00027ADC">
        <w:rPr>
          <w:rFonts w:asciiTheme="majorBidi" w:hAnsiTheme="majorBidi" w:cstheme="majorBidi"/>
          <w:sz w:val="30"/>
          <w:szCs w:val="30"/>
        </w:rPr>
        <w:br/>
      </w:r>
      <w:r w:rsidR="00027ADC" w:rsidRPr="00027ADC">
        <w:rPr>
          <w:rFonts w:asciiTheme="majorBidi" w:hAnsiTheme="majorBidi" w:cstheme="majorBidi"/>
          <w:sz w:val="30"/>
          <w:szCs w:val="30"/>
          <w:cs/>
        </w:rPr>
        <w:t>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457FA178" w14:textId="77777777" w:rsidR="00CB1D37" w:rsidRPr="000C5232" w:rsidRDefault="00CB1D37" w:rsidP="000C5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6"/>
          <w:szCs w:val="26"/>
          <w:cs/>
        </w:rPr>
      </w:pPr>
    </w:p>
    <w:p w14:paraId="0D50A36A" w14:textId="77777777" w:rsidR="000A7D30" w:rsidRDefault="000A7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C625F18" w14:textId="783E690A" w:rsidR="00CB1D37" w:rsidRPr="000A7D30" w:rsidRDefault="00CB1D37" w:rsidP="00CB1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A7D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นโยบายการบัญชีที่ถือปฏิบัติก่อนวันที่ </w:t>
      </w:r>
      <w:r w:rsidR="008852A1" w:rsidRPr="000A7D30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0A7D3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0A7D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8852A1" w:rsidRPr="000A7D30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74E70823" w14:textId="77777777" w:rsidR="00CB1D37" w:rsidRPr="000A7D30" w:rsidRDefault="00CB1D37" w:rsidP="00CB1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E30208C" w14:textId="10F55248" w:rsidR="00CB1D37" w:rsidRPr="000A7D30" w:rsidRDefault="00CB1D37" w:rsidP="00CB1D3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0A7D30">
        <w:rPr>
          <w:rFonts w:ascii="Angsana New" w:hAnsi="Angsana New" w:hint="cs"/>
          <w:sz w:val="30"/>
          <w:szCs w:val="30"/>
          <w:cs/>
        </w:rPr>
        <w:t>ดอกเบี้ยรับบันทึกในกำไรหรือขาดทุน</w:t>
      </w:r>
      <w:r w:rsidR="00027ADC" w:rsidRPr="000A7D30">
        <w:rPr>
          <w:rFonts w:ascii="Angsana New" w:hAnsi="Angsana New" w:hint="cs"/>
          <w:sz w:val="30"/>
          <w:szCs w:val="30"/>
          <w:cs/>
        </w:rPr>
        <w:t>ใช้อัตราที่ระบุตามสัญญา</w:t>
      </w:r>
    </w:p>
    <w:p w14:paraId="775D822F" w14:textId="77777777" w:rsidR="00CB1D37" w:rsidRPr="000A7D30" w:rsidRDefault="00CB1D37" w:rsidP="000C5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958316B" w14:textId="2E625EA3" w:rsidR="009E06FF" w:rsidRPr="000A7D30" w:rsidRDefault="009E06FF" w:rsidP="009E06FF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0A7D30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</w:t>
      </w:r>
      <w:r w:rsidRPr="000A7D30">
        <w:rPr>
          <w:rFonts w:ascii="Angsana New" w:hAnsi="Angsana New" w:hint="cs"/>
          <w:sz w:val="30"/>
          <w:szCs w:val="30"/>
          <w:cs/>
        </w:rPr>
        <w:t>หรือ</w:t>
      </w:r>
      <w:r w:rsidRPr="000A7D30">
        <w:rPr>
          <w:rFonts w:ascii="Angsana New" w:hAnsi="Angsana New"/>
          <w:sz w:val="30"/>
          <w:szCs w:val="30"/>
          <w:cs/>
        </w:rPr>
        <w:t>ขาดทุนในงวดที่ค่าใช้จ่ายดังกล่าวเกิดขึ้น ยกเว้น</w:t>
      </w:r>
      <w:r w:rsidR="00A171E2" w:rsidRPr="000A7D30">
        <w:rPr>
          <w:rFonts w:ascii="Angsana New" w:hAnsi="Angsana New"/>
          <w:sz w:val="30"/>
          <w:szCs w:val="30"/>
        </w:rPr>
        <w:br/>
      </w:r>
      <w:r w:rsidRPr="000A7D30">
        <w:rPr>
          <w:rFonts w:ascii="Angsana New" w:hAnsi="Angsana New"/>
          <w:sz w:val="30"/>
          <w:szCs w:val="30"/>
          <w:cs/>
        </w:rPr>
        <w:t xml:space="preserve">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</w:t>
      </w:r>
    </w:p>
    <w:p w14:paraId="0ED55BD3" w14:textId="77777777" w:rsidR="00027ADC" w:rsidRPr="000A7D30" w:rsidRDefault="00027ADC" w:rsidP="000A7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3637F57" w14:textId="77777777" w:rsidR="007B2448" w:rsidRPr="000A7D30" w:rsidRDefault="0090509B" w:rsidP="0044451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0A7D30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ภาษีเงินได้</w:t>
      </w:r>
    </w:p>
    <w:p w14:paraId="6B18DC08" w14:textId="77777777" w:rsidR="007B2448" w:rsidRPr="000A7D30" w:rsidRDefault="007B2448" w:rsidP="000A7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3BE1E49" w14:textId="77777777" w:rsidR="005E734A" w:rsidRPr="000A7D30" w:rsidRDefault="005E734A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A7D30">
        <w:rPr>
          <w:rFonts w:ascii="Angsana New" w:hAnsi="Angsana New" w:cs="Angsana New" w:hint="cs"/>
          <w:sz w:val="30"/>
          <w:szCs w:val="30"/>
          <w:cs/>
          <w:lang w:val="th-TH"/>
        </w:rPr>
        <w:t>ค่าใช้จ่ายภาษีเงินได้</w:t>
      </w:r>
      <w:r w:rsidR="0090509B" w:rsidRPr="000A7D30">
        <w:rPr>
          <w:rFonts w:ascii="Angsana New" w:hAnsi="Angsana New" w:cs="Angsana New"/>
          <w:sz w:val="30"/>
          <w:szCs w:val="30"/>
          <w:cs/>
          <w:lang w:val="th-TH"/>
        </w:rPr>
        <w:t>สำหรับปีประกอบด้วยภาษีเงินได้ของงวดปัจจุบัน</w:t>
      </w:r>
      <w:r w:rsidRPr="000A7D30">
        <w:rPr>
          <w:rFonts w:ascii="Angsana New" w:hAnsi="Angsana New" w:cs="Angsana New" w:hint="cs"/>
          <w:sz w:val="30"/>
          <w:szCs w:val="30"/>
          <w:cs/>
          <w:lang w:val="th-TH"/>
        </w:rPr>
        <w:t>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1F9CA845" w14:textId="77777777" w:rsidR="002D48C1" w:rsidRPr="000A7D30" w:rsidRDefault="002D48C1" w:rsidP="000A7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7F0190F" w14:textId="77777777" w:rsidR="0090509B" w:rsidRPr="000A7D30" w:rsidRDefault="005E734A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A7D30">
        <w:rPr>
          <w:rFonts w:ascii="Angsana New" w:hAnsi="Angsana New" w:cs="Angsana New"/>
          <w:sz w:val="30"/>
          <w:szCs w:val="30"/>
          <w:cs/>
          <w:lang w:val="th-TH"/>
        </w:rPr>
        <w:t>ภาษีเงินได้ของงวดปัจจุบัน</w:t>
      </w:r>
      <w:r w:rsidR="0090509B" w:rsidRPr="000A7D30">
        <w:rPr>
          <w:rFonts w:ascii="Angsana New" w:hAnsi="Angsana New" w:cs="Angsana New"/>
          <w:sz w:val="30"/>
          <w:szCs w:val="30"/>
          <w:cs/>
          <w:lang w:val="th-TH"/>
        </w:rPr>
        <w:t>ได้แก่</w:t>
      </w:r>
      <w:r w:rsidR="003E17CE" w:rsidRPr="000A7D30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90509B" w:rsidRPr="000A7D30">
        <w:rPr>
          <w:rFonts w:ascii="Angsana New" w:hAnsi="Angsana New" w:cs="Angsana New"/>
          <w:sz w:val="30"/>
          <w:szCs w:val="30"/>
          <w:cs/>
          <w:lang w:val="th-TH"/>
        </w:rPr>
        <w:t>ภาษีที่คาดว่าจะจ่ายชำระ</w:t>
      </w:r>
      <w:r w:rsidRPr="000A7D30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หรือได้รับชำระ </w:t>
      </w:r>
      <w:r w:rsidR="0090509B" w:rsidRPr="000A7D30">
        <w:rPr>
          <w:rFonts w:ascii="Angsana New" w:hAnsi="Angsana New" w:cs="Angsana New"/>
          <w:sz w:val="30"/>
          <w:szCs w:val="30"/>
          <w:cs/>
          <w:lang w:val="th-TH"/>
        </w:rPr>
        <w:t>โดยคำนวณจากกำไร</w:t>
      </w:r>
      <w:r w:rsidRPr="000A7D30">
        <w:rPr>
          <w:rFonts w:ascii="Angsana New" w:hAnsi="Angsana New" w:cs="Angsana New" w:hint="cs"/>
          <w:sz w:val="30"/>
          <w:szCs w:val="30"/>
          <w:cs/>
          <w:lang w:val="th-TH"/>
        </w:rPr>
        <w:t>หรือขาดทุน</w:t>
      </w:r>
      <w:r w:rsidR="0090509B" w:rsidRPr="000A7D30">
        <w:rPr>
          <w:rFonts w:ascii="Angsana New" w:hAnsi="Angsana New" w:cs="Angsana New"/>
          <w:sz w:val="30"/>
          <w:szCs w:val="30"/>
          <w:cs/>
          <w:lang w:val="th-TH"/>
        </w:rPr>
        <w:t>ประจำปีที่ต้องเสียภาษี โดยใช้อัตราภาษีที่ประกาศใช้</w:t>
      </w:r>
      <w:r w:rsidRPr="000A7D30">
        <w:rPr>
          <w:rFonts w:ascii="Angsana New" w:hAnsi="Angsana New" w:cs="Angsana New" w:hint="cs"/>
          <w:sz w:val="30"/>
          <w:szCs w:val="30"/>
          <w:cs/>
          <w:lang w:val="th-TH"/>
        </w:rPr>
        <w:t>หรือที่คาดว่ามีผลบังคับใช้</w:t>
      </w:r>
      <w:r w:rsidR="0090509B" w:rsidRPr="000A7D30">
        <w:rPr>
          <w:rFonts w:ascii="Angsana New" w:hAnsi="Angsana New" w:cs="Angsana New"/>
          <w:sz w:val="30"/>
          <w:szCs w:val="30"/>
          <w:cs/>
          <w:lang w:val="th-TH"/>
        </w:rPr>
        <w:t xml:space="preserve"> ณ วันที่รายงาน ตลอดจน</w:t>
      </w:r>
      <w:r w:rsidR="00525411" w:rsidRPr="000A7D30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="0090509B" w:rsidRPr="000A7D30">
        <w:rPr>
          <w:rFonts w:ascii="Angsana New" w:hAnsi="Angsana New" w:cs="Angsana New"/>
          <w:sz w:val="30"/>
          <w:szCs w:val="30"/>
          <w:cs/>
          <w:lang w:val="th-TH"/>
        </w:rPr>
        <w:t>การปรับปรุงทางภาษีที่เกี่ยวกับรายการในปีก่อนๆ</w:t>
      </w:r>
    </w:p>
    <w:p w14:paraId="30FE44EB" w14:textId="77777777" w:rsidR="00A57443" w:rsidRPr="000A7D30" w:rsidRDefault="00A57443" w:rsidP="00C335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5A6B780" w14:textId="77777777" w:rsidR="00634330" w:rsidRPr="000A7D30" w:rsidRDefault="0063433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A7D30">
        <w:rPr>
          <w:rFonts w:ascii="Angsana New" w:hAnsi="Angsana New" w:cs="Angsana New" w:hint="cs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B17809" w:rsidRPr="000A7D30">
        <w:rPr>
          <w:rFonts w:ascii="Angsana New" w:hAnsi="Angsana New" w:cs="Angsana New"/>
          <w:sz w:val="30"/>
          <w:szCs w:val="30"/>
          <w:cs/>
        </w:rPr>
        <w:br/>
      </w:r>
      <w:r w:rsidRPr="000A7D30">
        <w:rPr>
          <w:rFonts w:ascii="Angsana New" w:hAnsi="Angsana New" w:cs="Angsana New" w:hint="cs"/>
          <w:sz w:val="30"/>
          <w:szCs w:val="30"/>
          <w:cs/>
        </w:rPr>
        <w:t>ผลแตกต่างชั่วคราวต่อไปนี้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  <w:r w:rsidR="00AF4A6D" w:rsidRPr="000A7D30">
        <w:rPr>
          <w:rFonts w:ascii="Angsana New" w:hAnsi="Angsana New" w:cs="Angsana New" w:hint="cs"/>
          <w:sz w:val="30"/>
          <w:szCs w:val="30"/>
          <w:cs/>
        </w:rPr>
        <w:t xml:space="preserve"> และผลแตกต่</w:t>
      </w:r>
      <w:r w:rsidR="001E7473" w:rsidRPr="000A7D30">
        <w:rPr>
          <w:rFonts w:ascii="Angsana New" w:hAnsi="Angsana New" w:cs="Angsana New" w:hint="cs"/>
          <w:sz w:val="30"/>
          <w:szCs w:val="30"/>
          <w:cs/>
        </w:rPr>
        <w:t>างที่เกี่ยวข้องกับเงินลงทุนใน</w:t>
      </w:r>
      <w:r w:rsidR="00525411" w:rsidRPr="000A7D30">
        <w:rPr>
          <w:rFonts w:ascii="Angsana New" w:hAnsi="Angsana New" w:cs="Angsana New"/>
          <w:sz w:val="30"/>
          <w:szCs w:val="30"/>
          <w:cs/>
        </w:rPr>
        <w:br/>
      </w:r>
      <w:r w:rsidR="00525411" w:rsidRPr="000A7D30">
        <w:rPr>
          <w:rFonts w:ascii="Angsana New" w:hAnsi="Angsana New" w:cs="Angsana New" w:hint="cs"/>
          <w:sz w:val="30"/>
          <w:szCs w:val="30"/>
          <w:cs/>
        </w:rPr>
        <w:t>บริษัทย่อยและ</w:t>
      </w:r>
      <w:r w:rsidR="00AF4A6D" w:rsidRPr="000A7D30">
        <w:rPr>
          <w:rFonts w:ascii="Angsana New" w:hAnsi="Angsana New" w:cs="Angsana New" w:hint="cs"/>
          <w:sz w:val="30"/>
          <w:szCs w:val="30"/>
          <w:cs/>
        </w:rPr>
        <w:t>การ</w:t>
      </w:r>
      <w:r w:rsidR="001E7473" w:rsidRPr="000A7D30">
        <w:rPr>
          <w:rFonts w:ascii="Angsana New" w:hAnsi="Angsana New" w:cs="Angsana New" w:hint="cs"/>
          <w:sz w:val="30"/>
          <w:szCs w:val="30"/>
          <w:cs/>
        </w:rPr>
        <w:t>ร่วมค้า</w:t>
      </w:r>
      <w:r w:rsidR="00AF4A6D" w:rsidRPr="000A7D30">
        <w:rPr>
          <w:rFonts w:ascii="Angsana New" w:hAnsi="Angsana New" w:cs="Angsana New" w:hint="cs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060FC36B" w14:textId="77777777" w:rsidR="00C33542" w:rsidRPr="000A7D30" w:rsidRDefault="00C33542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529047" w14:textId="282DEC29" w:rsidR="00E37653" w:rsidRPr="000A7D30" w:rsidRDefault="00E37653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A7D30">
        <w:rPr>
          <w:rFonts w:ascii="Angsana New" w:hAnsi="Angsana New" w:cs="Angsana New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525411" w:rsidRPr="000A7D30">
        <w:rPr>
          <w:rFonts w:ascii="Angsana New" w:hAnsi="Angsana New" w:cs="Angsana New"/>
          <w:sz w:val="30"/>
          <w:szCs w:val="30"/>
          <w:cs/>
        </w:rPr>
        <w:br/>
      </w:r>
      <w:r w:rsidR="00FF2767" w:rsidRPr="000A7D30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0A7D30">
        <w:rPr>
          <w:rFonts w:ascii="Angsana New" w:hAnsi="Angsana New" w:cs="Angsana New" w:hint="cs"/>
          <w:sz w:val="30"/>
          <w:szCs w:val="30"/>
          <w:cs/>
        </w:rPr>
        <w:t>บริษัทคาดว่าจะได้รับประโยชน์จากสินทรัพย์หรือจะจ่ายชำระหนี้สินตามมูลค่าตามบัญชี ณ วันสิ้นรอบระยะเวลารายงาน</w:t>
      </w:r>
    </w:p>
    <w:p w14:paraId="04C99D24" w14:textId="77777777" w:rsidR="000A7D30" w:rsidRPr="000A7D30" w:rsidRDefault="000A7D3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B9A1543" w14:textId="77777777" w:rsidR="005C2310" w:rsidRPr="000A7D30" w:rsidRDefault="005C231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A7D30">
        <w:rPr>
          <w:rFonts w:ascii="Angsana New" w:hAnsi="Angsana New" w:cs="Angsana New" w:hint="cs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312E5C1F" w14:textId="77777777" w:rsidR="00C92172" w:rsidRPr="000A7D30" w:rsidRDefault="00C92172" w:rsidP="000A7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A90CE41" w14:textId="459E230D" w:rsidR="00BC004B" w:rsidRPr="0070189C" w:rsidRDefault="0090509B" w:rsidP="00BC0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0A7D30">
        <w:rPr>
          <w:rFonts w:ascii="Angsana New" w:hAnsi="Angsana New" w:cs="Angsana New"/>
          <w:sz w:val="30"/>
          <w:szCs w:val="30"/>
          <w:cs/>
          <w:lang w:val="th-TH"/>
        </w:rPr>
        <w:lastRenderedPageBreak/>
        <w:t>ในการกำหนดมูลค่าของภาษีเงินได้ของงวดปัจจุบัน</w:t>
      </w:r>
      <w:r w:rsidR="00526D20" w:rsidRPr="000A7D30">
        <w:rPr>
          <w:rFonts w:ascii="Angsana New" w:hAnsi="Angsana New" w:cs="Angsana New" w:hint="cs"/>
          <w:sz w:val="30"/>
          <w:szCs w:val="30"/>
          <w:cs/>
          <w:lang w:val="th-TH"/>
        </w:rPr>
        <w:t>และ</w:t>
      </w:r>
      <w:r w:rsidR="00526D20" w:rsidRPr="000A7D30">
        <w:rPr>
          <w:rFonts w:ascii="Angsana New" w:hAnsi="Angsana New" w:cs="Angsana New" w:hint="cs"/>
          <w:sz w:val="30"/>
          <w:szCs w:val="30"/>
          <w:cs/>
        </w:rPr>
        <w:t>ภาษีเงินได้รอการตัดบัญชี</w:t>
      </w:r>
      <w:r w:rsidRPr="000A7D30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6E224C" w:rsidRPr="000A7D30">
        <w:rPr>
          <w:rFonts w:ascii="Angsana New" w:hAnsi="Angsana New" w:cs="Angsana New" w:hint="cs"/>
          <w:sz w:val="30"/>
          <w:szCs w:val="30"/>
          <w:cs/>
          <w:lang w:val="th-TH"/>
        </w:rPr>
        <w:t>กลุ่ม</w:t>
      </w:r>
      <w:r w:rsidRPr="000A7D30">
        <w:rPr>
          <w:rFonts w:ascii="Angsana New" w:hAnsi="Angsana New" w:cs="Angsana New"/>
          <w:sz w:val="30"/>
          <w:szCs w:val="30"/>
          <w:cs/>
          <w:lang w:val="th-TH"/>
        </w:rPr>
        <w:t>บริษัทต้องคำนึงถึงผลกระทบของสถานการณ์ทางภาษีที่ไม่แน่นอนและอาจทำให้จำนวนภาษีที่ต้องจ่ายเพิ</w:t>
      </w:r>
      <w:r w:rsidR="006E224C" w:rsidRPr="000A7D30">
        <w:rPr>
          <w:rFonts w:ascii="Angsana New" w:hAnsi="Angsana New" w:cs="Angsana New"/>
          <w:sz w:val="30"/>
          <w:szCs w:val="30"/>
          <w:cs/>
          <w:lang w:val="th-TH"/>
        </w:rPr>
        <w:t>่มขึ้น และมีดอกเบี้ยที่ต้องชำระ</w:t>
      </w:r>
      <w:r w:rsidR="006E224C" w:rsidRPr="000A7D30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กลุ่ม</w:t>
      </w:r>
      <w:r w:rsidRPr="000A7D30">
        <w:rPr>
          <w:rFonts w:ascii="Angsana New" w:hAnsi="Angsana New" w:cs="Angsana New"/>
          <w:sz w:val="30"/>
          <w:szCs w:val="30"/>
          <w:cs/>
          <w:lang w:val="th-TH"/>
        </w:rPr>
        <w:t>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รวมถึงการตีความทางกฎหมายภาษี และจากประสบการณ์ในอดีต การประเมินนี้อยู่บน</w:t>
      </w:r>
      <w:r w:rsidR="00BA569B" w:rsidRPr="000A7D30">
        <w:rPr>
          <w:rFonts w:ascii="Angsana New" w:hAnsi="Angsana New" w:cs="Angsana New"/>
          <w:sz w:val="30"/>
          <w:szCs w:val="30"/>
          <w:cs/>
          <w:lang w:val="th-TH"/>
        </w:rPr>
        <w:t>พื้นฐานการประมาณการและข้อสมมติ</w:t>
      </w:r>
      <w:r w:rsidRPr="000A7D30">
        <w:rPr>
          <w:rFonts w:ascii="Angsana New" w:hAnsi="Angsana New" w:cs="Angsana New"/>
          <w:sz w:val="30"/>
          <w:szCs w:val="30"/>
          <w:cs/>
          <w:lang w:val="th-TH"/>
        </w:rPr>
        <w:t xml:space="preserve"> และอาจจะเกี่ยวข้องกับการตัดสินใจเกี่ยวกับเหตุการณ์ในอนาคต</w:t>
      </w:r>
      <w:r w:rsidRPr="0070189C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B17809" w:rsidRPr="0070189C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70189C">
        <w:rPr>
          <w:rFonts w:ascii="Angsana New" w:hAnsi="Angsana New" w:cs="Angsana New"/>
          <w:sz w:val="30"/>
          <w:szCs w:val="30"/>
          <w:cs/>
          <w:lang w:val="th-TH"/>
        </w:rPr>
        <w:t>ข้อมูลใหม่ๆ อาจจะทำให้</w:t>
      </w:r>
      <w:r w:rsidR="006E224C" w:rsidRPr="0070189C">
        <w:rPr>
          <w:rFonts w:ascii="Angsana New" w:hAnsi="Angsana New" w:cs="Angsana New" w:hint="cs"/>
          <w:sz w:val="30"/>
          <w:szCs w:val="30"/>
          <w:cs/>
          <w:lang w:val="th-TH"/>
        </w:rPr>
        <w:t>กลุ่ม</w:t>
      </w:r>
      <w:r w:rsidRPr="0070189C">
        <w:rPr>
          <w:rFonts w:ascii="Angsana New" w:hAnsi="Angsana New" w:cs="Angsana New"/>
          <w:sz w:val="30"/>
          <w:szCs w:val="30"/>
          <w:cs/>
          <w:lang w:val="th-TH"/>
        </w:rPr>
        <w:t xml:space="preserve">บริษัทเปลี่ยนการตัดสินใจโดยขึ้นอยู่กับความเพียงพอของภาษีเงินได้ค้างจ่ายที่มีอยู่ </w:t>
      </w:r>
      <w:r w:rsidR="00B17809" w:rsidRPr="0070189C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70189C">
        <w:rPr>
          <w:rFonts w:ascii="Angsana New" w:hAnsi="Angsana New" w:cs="Angsana New"/>
          <w:sz w:val="30"/>
          <w:szCs w:val="30"/>
          <w:cs/>
          <w:lang w:val="th-TH"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4025ECF5" w14:textId="77777777" w:rsidR="00F92663" w:rsidRPr="000A7D30" w:rsidRDefault="00F92663" w:rsidP="00BC0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01B01663" w14:textId="77777777" w:rsidR="004355EA" w:rsidRPr="0070189C" w:rsidRDefault="004355EA" w:rsidP="00BC0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0189C">
        <w:rPr>
          <w:rFonts w:ascii="Angsana New" w:hAnsi="Angsana New" w:cs="Angsana New" w:hint="cs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="00E307E4" w:rsidRPr="0070189C">
        <w:rPr>
          <w:rFonts w:ascii="Angsana New" w:hAnsi="Angsana New" w:hint="cs"/>
          <w:sz w:val="30"/>
          <w:szCs w:val="30"/>
          <w:cs/>
        </w:rPr>
        <w:t xml:space="preserve">    </w:t>
      </w:r>
      <w:r w:rsidRPr="0070189C">
        <w:rPr>
          <w:rFonts w:ascii="Angsana New" w:hAnsi="Angsana New" w:cs="Angsana New" w:hint="cs"/>
          <w:sz w:val="30"/>
          <w:szCs w:val="30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E307E4" w:rsidRPr="0070189C">
        <w:rPr>
          <w:rFonts w:ascii="Angsana New" w:hAnsi="Angsana New" w:hint="cs"/>
          <w:sz w:val="30"/>
          <w:szCs w:val="30"/>
          <w:cs/>
        </w:rPr>
        <w:t xml:space="preserve">   </w:t>
      </w:r>
      <w:r w:rsidRPr="0070189C">
        <w:rPr>
          <w:rFonts w:ascii="Angsana New" w:hAnsi="Angsana New" w:cs="Angsana New" w:hint="cs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</w:t>
      </w:r>
      <w:r w:rsidRPr="0070189C">
        <w:rPr>
          <w:rFonts w:ascii="Times New Roman" w:hAnsi="Times New Roman" w:hint="cs"/>
          <w:sz w:val="30"/>
          <w:szCs w:val="30"/>
          <w:cs/>
        </w:rPr>
        <w:t xml:space="preserve"> </w:t>
      </w:r>
      <w:r w:rsidRPr="0070189C">
        <w:rPr>
          <w:rFonts w:ascii="Angsana New" w:hAnsi="Angsana New" w:cs="Angsana New" w:hint="cs"/>
          <w:sz w:val="30"/>
          <w:szCs w:val="30"/>
          <w:cs/>
        </w:rPr>
        <w:t>สำหรับหน่วยภาษีต่างกันนั้นกิจการมีความตั้งใจจะจ่ายชำระ</w:t>
      </w:r>
      <w:r w:rsidR="00731221" w:rsidRPr="0070189C">
        <w:rPr>
          <w:rFonts w:ascii="Angsana New" w:hAnsi="Angsana New" w:cs="Angsana New" w:hint="cs"/>
          <w:sz w:val="30"/>
          <w:szCs w:val="30"/>
          <w:cs/>
        </w:rPr>
        <w:t>สินทรัพย์</w:t>
      </w:r>
      <w:r w:rsidRPr="0070189C">
        <w:rPr>
          <w:rFonts w:ascii="Angsana New" w:hAnsi="Angsana New" w:cs="Angsana New" w:hint="cs"/>
          <w:sz w:val="30"/>
          <w:szCs w:val="30"/>
          <w:cs/>
        </w:rPr>
        <w:t>และ</w:t>
      </w:r>
      <w:r w:rsidR="00731221" w:rsidRPr="0070189C">
        <w:rPr>
          <w:rFonts w:ascii="Angsana New" w:hAnsi="Angsana New" w:cs="Angsana New" w:hint="cs"/>
          <w:sz w:val="30"/>
          <w:szCs w:val="30"/>
          <w:cs/>
        </w:rPr>
        <w:t>หนี้สิน</w:t>
      </w:r>
      <w:r w:rsidRPr="0070189C">
        <w:rPr>
          <w:rFonts w:ascii="Angsana New" w:hAnsi="Angsana New" w:cs="Angsana New" w:hint="cs"/>
          <w:sz w:val="30"/>
          <w:szCs w:val="30"/>
          <w:cs/>
        </w:rPr>
        <w:t>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5B57850B" w14:textId="77777777" w:rsidR="009D37BC" w:rsidRPr="000A7D30" w:rsidRDefault="009D37BC" w:rsidP="007F0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28358940" w14:textId="77777777" w:rsidR="00E43000" w:rsidRPr="0070189C" w:rsidRDefault="009D37BC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70189C">
        <w:rPr>
          <w:rFonts w:ascii="Angsana New" w:hAnsi="Angsana New" w:hint="cs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="00F46695" w:rsidRPr="0070189C">
        <w:rPr>
          <w:rFonts w:ascii="Angsana New" w:hAnsi="Angsana New" w:hint="cs"/>
          <w:sz w:val="30"/>
          <w:szCs w:val="30"/>
          <w:cs/>
        </w:rPr>
        <w:t>กำไรเพื่อเสียภาษีในอนาคตต้องพิจารณาถึง</w:t>
      </w:r>
      <w:r w:rsidR="00F46695" w:rsidRPr="0070189C">
        <w:rPr>
          <w:rFonts w:ascii="Angsana New" w:hAnsi="Angsana New"/>
          <w:sz w:val="30"/>
          <w:szCs w:val="30"/>
        </w:rPr>
        <w:br/>
      </w:r>
      <w:r w:rsidR="00F46695" w:rsidRPr="0070189C">
        <w:rPr>
          <w:rFonts w:ascii="Angsana New" w:hAnsi="Angsana New" w:hint="cs"/>
          <w:sz w:val="30"/>
          <w:szCs w:val="30"/>
          <w:cs/>
        </w:rPr>
        <w:t>การกลับรายการผลแตกต่างชั่วคราวที่เกี่ยวข้อง</w:t>
      </w:r>
      <w:r w:rsidR="00F46695" w:rsidRPr="0070189C">
        <w:rPr>
          <w:rFonts w:ascii="Angsana New" w:hAnsi="Angsana New"/>
          <w:sz w:val="30"/>
          <w:szCs w:val="30"/>
          <w:cs/>
        </w:rPr>
        <w:t xml:space="preserve"> </w:t>
      </w:r>
      <w:r w:rsidR="00F46695" w:rsidRPr="0070189C">
        <w:rPr>
          <w:rFonts w:ascii="Angsana New" w:hAnsi="Angsana New" w:hint="cs"/>
          <w:sz w:val="30"/>
          <w:szCs w:val="30"/>
          <w:cs/>
        </w:rPr>
        <w:t>ดังนั้น</w:t>
      </w:r>
      <w:r w:rsidR="00F46695" w:rsidRPr="0070189C">
        <w:rPr>
          <w:rFonts w:ascii="Angsana New" w:hAnsi="Angsana New"/>
          <w:sz w:val="30"/>
          <w:szCs w:val="30"/>
          <w:cs/>
        </w:rPr>
        <w:t xml:space="preserve"> </w:t>
      </w:r>
      <w:r w:rsidR="00F46695" w:rsidRPr="0070189C">
        <w:rPr>
          <w:rFonts w:ascii="Angsana New" w:hAnsi="Angsana New" w:hint="cs"/>
          <w:sz w:val="30"/>
          <w:szCs w:val="30"/>
          <w:cs/>
        </w:rPr>
        <w:t>กำไรเพื่อเสียภาษีในอนาคตหลังปรับปรุงการกลับรายการ</w:t>
      </w:r>
      <w:r w:rsidR="00F46695" w:rsidRPr="0070189C">
        <w:rPr>
          <w:rFonts w:ascii="Angsana New" w:hAnsi="Angsana New"/>
          <w:sz w:val="30"/>
          <w:szCs w:val="30"/>
        </w:rPr>
        <w:br/>
      </w:r>
      <w:r w:rsidR="00F46695" w:rsidRPr="0070189C">
        <w:rPr>
          <w:rFonts w:ascii="Angsana New" w:hAnsi="Angsana New" w:hint="cs"/>
          <w:sz w:val="30"/>
          <w:szCs w:val="30"/>
          <w:cs/>
        </w:rPr>
        <w:t>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</w:t>
      </w:r>
      <w:r w:rsidR="00F46695" w:rsidRPr="0070189C">
        <w:rPr>
          <w:rFonts w:ascii="Angsana New" w:hAnsi="Angsana New"/>
          <w:sz w:val="30"/>
          <w:szCs w:val="30"/>
          <w:lang w:val="en-US"/>
        </w:rPr>
        <w:t xml:space="preserve"> </w:t>
      </w:r>
      <w:r w:rsidRPr="0070189C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8DF33D8" w14:textId="77777777" w:rsidR="006266CB" w:rsidRPr="000A7D30" w:rsidRDefault="006266CB" w:rsidP="00F92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15D4A5E9" w14:textId="77777777" w:rsidR="009A478F" w:rsidRPr="0070189C" w:rsidRDefault="009A478F" w:rsidP="00724FD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70189C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กำไรต่อหุ้น</w:t>
      </w:r>
    </w:p>
    <w:p w14:paraId="19ED9737" w14:textId="77777777" w:rsidR="009A478F" w:rsidRPr="000A7D30" w:rsidRDefault="009A478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6"/>
          <w:szCs w:val="26"/>
          <w:cs/>
        </w:rPr>
      </w:pPr>
    </w:p>
    <w:p w14:paraId="4ACEDBF7" w14:textId="77777777" w:rsidR="009A478F" w:rsidRPr="0070189C" w:rsidRDefault="006E224C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70189C">
        <w:rPr>
          <w:rFonts w:ascii="Angsana New" w:hAnsi="Angsana New" w:cs="Angsana New" w:hint="cs"/>
          <w:sz w:val="30"/>
          <w:szCs w:val="30"/>
          <w:cs/>
          <w:lang w:val="th-TH"/>
        </w:rPr>
        <w:t>กลุ่ม</w:t>
      </w:r>
      <w:r w:rsidR="009A478F" w:rsidRPr="0070189C">
        <w:rPr>
          <w:rFonts w:ascii="Angsana New" w:hAnsi="Angsana New" w:cs="Angsana New"/>
          <w:sz w:val="30"/>
          <w:szCs w:val="30"/>
          <w:cs/>
          <w:lang w:val="th-TH"/>
        </w:rPr>
        <w:t>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</w:t>
      </w:r>
      <w:r w:rsidR="001A7328" w:rsidRPr="0070189C">
        <w:rPr>
          <w:rFonts w:ascii="Angsana New" w:hAnsi="Angsana New" w:cs="Angsana New"/>
          <w:sz w:val="30"/>
          <w:szCs w:val="30"/>
          <w:cs/>
          <w:lang w:val="th-TH"/>
        </w:rPr>
        <w:t>ดทุนของผู้ถือหุ้นสามัญของบริษัท</w:t>
      </w:r>
      <w:r w:rsidR="00096140" w:rsidRPr="0070189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9A478F" w:rsidRPr="0070189C">
        <w:rPr>
          <w:rFonts w:ascii="Angsana New" w:hAnsi="Angsana New" w:cs="Angsana New"/>
          <w:sz w:val="30"/>
          <w:szCs w:val="30"/>
          <w:cs/>
          <w:lang w:val="th-TH"/>
        </w:rPr>
        <w:t>ด้วยจำนวนหุ้นสามัญ</w:t>
      </w:r>
      <w:r w:rsidR="0080223B" w:rsidRPr="0070189C">
        <w:rPr>
          <w:rFonts w:ascii="Angsana New" w:hAnsi="Angsana New" w:cs="Angsana New"/>
          <w:sz w:val="30"/>
          <w:szCs w:val="30"/>
          <w:cs/>
          <w:lang w:val="th-TH"/>
        </w:rPr>
        <w:t>ถัวเฉลี่ยถ่วงน้ำหนัก</w:t>
      </w:r>
      <w:r w:rsidR="009A478F" w:rsidRPr="0070189C">
        <w:rPr>
          <w:rFonts w:ascii="Angsana New" w:hAnsi="Angsana New" w:cs="Angsana New"/>
          <w:sz w:val="30"/>
          <w:szCs w:val="30"/>
          <w:cs/>
          <w:lang w:val="th-TH"/>
        </w:rPr>
        <w:t>ที่ออกจำหน่ายระหว่างปี</w:t>
      </w:r>
    </w:p>
    <w:p w14:paraId="7CD97B67" w14:textId="77777777" w:rsidR="00FA4855" w:rsidRPr="000A7D30" w:rsidRDefault="00FA4855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3E60151B" w14:textId="314FE963" w:rsidR="00FA4855" w:rsidRPr="0070189C" w:rsidRDefault="00FA4855" w:rsidP="00FA4855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th-TH"/>
        </w:rPr>
      </w:pPr>
      <w:r w:rsidRPr="0070189C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7167BDD" w14:textId="77777777" w:rsidR="00FA4855" w:rsidRPr="000A7D30" w:rsidRDefault="00FA4855" w:rsidP="000A7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049A729A" w14:textId="4683D985" w:rsidR="00FA4855" w:rsidRDefault="00FA4855" w:rsidP="00FA4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0189C">
        <w:rPr>
          <w:rFonts w:ascii="Angsana New" w:hAnsi="Angsana New" w:cs="Angsana New" w:hint="cs"/>
          <w:sz w:val="30"/>
          <w:szCs w:val="30"/>
          <w:cs/>
        </w:rPr>
        <w:t>บุคคลหรือกิจการที่เกี่ยวข้องกันหมายถึง</w:t>
      </w:r>
      <w:r w:rsidRPr="007018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189C">
        <w:rPr>
          <w:rFonts w:ascii="Angsana New" w:hAnsi="Angsana New" w:cs="Angsana New" w:hint="cs"/>
          <w:sz w:val="30"/>
          <w:szCs w:val="30"/>
          <w:cs/>
        </w:rPr>
        <w:t>บุคคลหรือกิจการที่มีอำนาจควบคุมหรือควบคุมร่วมกันทั้งทางตรงและทางอ้อม</w:t>
      </w:r>
      <w:r w:rsidR="004B7155" w:rsidRPr="007018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189C">
        <w:rPr>
          <w:rFonts w:ascii="Angsana New" w:hAnsi="Angsana New" w:cs="Angsana New" w:hint="cs"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หรือมีอิทธิพลอย่างมีสาระสำคัญในการตัดสินใจทางการเงินและการบริหารของกลุ่มบริษัท</w:t>
      </w:r>
      <w:r w:rsidRPr="0070189C">
        <w:rPr>
          <w:rFonts w:ascii="Angsana New" w:hAnsi="Angsana New" w:cs="Angsana New"/>
          <w:sz w:val="30"/>
          <w:szCs w:val="30"/>
        </w:rPr>
        <w:t xml:space="preserve"> </w:t>
      </w:r>
      <w:r w:rsidRPr="0070189C">
        <w:rPr>
          <w:rFonts w:ascii="Angsana New" w:hAnsi="Angsana New" w:cs="Angsana New" w:hint="cs"/>
          <w:sz w:val="30"/>
          <w:szCs w:val="30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7018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189C">
        <w:rPr>
          <w:rFonts w:ascii="Angsana New" w:hAnsi="Angsana New" w:cs="Angsana New" w:hint="cs"/>
          <w:sz w:val="30"/>
          <w:szCs w:val="30"/>
          <w:cs/>
        </w:rPr>
        <w:t>หรือ</w:t>
      </w:r>
      <w:r w:rsidR="003E17CE" w:rsidRPr="0070189C">
        <w:rPr>
          <w:rFonts w:ascii="Angsana New" w:hAnsi="Angsana New" w:cs="Angsana New"/>
          <w:sz w:val="30"/>
          <w:szCs w:val="30"/>
          <w:cs/>
        </w:rPr>
        <w:br/>
      </w:r>
      <w:r w:rsidRPr="0070189C">
        <w:rPr>
          <w:rFonts w:ascii="Angsana New" w:hAnsi="Angsana New" w:cs="Angsana New" w:hint="cs"/>
          <w:sz w:val="30"/>
          <w:szCs w:val="30"/>
          <w:cs/>
        </w:rPr>
        <w:t>กลุ่มบริษัทมีอำนาจควบคุมหรือควบคุมร่วมกันทั้งทางตรงและทางอ้อม</w:t>
      </w:r>
      <w:r w:rsidRPr="007018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189C">
        <w:rPr>
          <w:rFonts w:ascii="Angsana New" w:hAnsi="Angsana New" w:cs="Angsana New" w:hint="cs"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7AB46FA4" w14:textId="77777777" w:rsidR="00A63707" w:rsidRPr="0070189C" w:rsidRDefault="00A63707" w:rsidP="0044451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70189C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รายงานทางการเงินจำแนกตามส่วนงาน</w:t>
      </w:r>
    </w:p>
    <w:p w14:paraId="772BE115" w14:textId="77777777" w:rsidR="00A63707" w:rsidRPr="00C33542" w:rsidRDefault="00A63707" w:rsidP="00FD16F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24"/>
          <w:szCs w:val="24"/>
        </w:rPr>
      </w:pPr>
    </w:p>
    <w:p w14:paraId="6966E23B" w14:textId="77777777" w:rsidR="00E30119" w:rsidRPr="0070189C" w:rsidRDefault="00E30119" w:rsidP="00BA5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x-none" w:eastAsia="x-none"/>
        </w:rPr>
      </w:pPr>
      <w:r w:rsidRPr="0070189C">
        <w:rPr>
          <w:rFonts w:ascii="Angsana New" w:hAnsi="Angsana New" w:cs="Angsana New" w:hint="cs"/>
          <w:sz w:val="30"/>
          <w:szCs w:val="30"/>
          <w:cs/>
          <w:lang w:val="x-none" w:eastAsia="x-none"/>
        </w:rPr>
        <w:t>ผลการดำเนินงานของส่วนงานที่รายงานต่อประธานเจ้าหน้าที่บริหาร</w:t>
      </w:r>
      <w:r w:rsidR="003E17CE" w:rsidRPr="0070189C">
        <w:rPr>
          <w:rFonts w:ascii="Angsana New" w:hAnsi="Angsana New" w:cs="Angsana New" w:hint="cs"/>
          <w:sz w:val="30"/>
          <w:szCs w:val="30"/>
          <w:cs/>
          <w:lang w:val="x-none" w:eastAsia="x-none"/>
        </w:rPr>
        <w:t>ของกลุ่มบริษัท</w:t>
      </w:r>
      <w:r w:rsidR="003E17CE" w:rsidRPr="0070189C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 </w:t>
      </w:r>
      <w:r w:rsidRPr="0070189C">
        <w:rPr>
          <w:rFonts w:ascii="Angsana New" w:hAnsi="Angsana New" w:cs="Angsana New"/>
          <w:sz w:val="30"/>
          <w:szCs w:val="30"/>
          <w:cs/>
          <w:lang w:val="x-none" w:eastAsia="x-none"/>
        </w:rPr>
        <w:t>(</w:t>
      </w:r>
      <w:r w:rsidRPr="0070189C">
        <w:rPr>
          <w:rFonts w:ascii="Angsana New" w:hAnsi="Angsana New" w:cs="Angsana New" w:hint="cs"/>
          <w:sz w:val="30"/>
          <w:szCs w:val="30"/>
          <w:cs/>
          <w:lang w:val="x-none" w:eastAsia="x-none"/>
        </w:rPr>
        <w:t>ผู้มีอำนาจตัดสินใจสูงสุดด้านการดำเนินงาน</w:t>
      </w:r>
      <w:r w:rsidRPr="0070189C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) </w:t>
      </w:r>
      <w:r w:rsidRPr="0070189C">
        <w:rPr>
          <w:rFonts w:ascii="Angsana New" w:hAnsi="Angsana New" w:cs="Angsana New" w:hint="cs"/>
          <w:sz w:val="30"/>
          <w:szCs w:val="30"/>
          <w:cs/>
          <w:lang w:val="x-none" w:eastAsia="x-none"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70189C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 </w:t>
      </w:r>
    </w:p>
    <w:p w14:paraId="2B01D829" w14:textId="77777777" w:rsidR="00E30119" w:rsidRPr="00FD16F3" w:rsidRDefault="00E30119" w:rsidP="00FD16F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24"/>
          <w:szCs w:val="24"/>
          <w:cs/>
        </w:rPr>
      </w:pPr>
    </w:p>
    <w:p w14:paraId="0BD8FA08" w14:textId="77777777" w:rsidR="001C7DF8" w:rsidRPr="00357FD4" w:rsidRDefault="001C7DF8" w:rsidP="00B1694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57FD4">
        <w:rPr>
          <w:rFonts w:ascii="Angsana New" w:hAnsi="Angsana New" w:cs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DFCC6D9" w14:textId="77777777" w:rsidR="001C7DF8" w:rsidRPr="00FD16F3" w:rsidRDefault="001C7DF8" w:rsidP="00FD16F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24"/>
          <w:szCs w:val="24"/>
        </w:rPr>
      </w:pPr>
    </w:p>
    <w:p w14:paraId="05652BD2" w14:textId="5935ABD1" w:rsidR="001C7DF8" w:rsidRPr="00357FD4" w:rsidRDefault="00AF4A6D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357FD4">
        <w:rPr>
          <w:rFonts w:ascii="Angsana New" w:hAnsi="Angsana New" w:hint="cs"/>
          <w:sz w:val="30"/>
          <w:szCs w:val="30"/>
          <w:cs/>
          <w:lang w:val="en-US"/>
        </w:rPr>
        <w:t>ความสัมพันธ์ที่มีกับการร่วม</w:t>
      </w:r>
      <w:r w:rsidR="001E7473" w:rsidRPr="00357FD4">
        <w:rPr>
          <w:rFonts w:ascii="Angsana New" w:hAnsi="Angsana New" w:hint="cs"/>
          <w:sz w:val="30"/>
          <w:szCs w:val="30"/>
          <w:cs/>
          <w:lang w:val="en-US"/>
        </w:rPr>
        <w:t>ค้า</w:t>
      </w:r>
      <w:r w:rsidR="00F216D9" w:rsidRPr="00357FD4">
        <w:rPr>
          <w:rFonts w:ascii="Angsana New" w:hAnsi="Angsana New" w:hint="cs"/>
          <w:sz w:val="30"/>
          <w:szCs w:val="30"/>
          <w:cs/>
          <w:lang w:val="en-US"/>
        </w:rPr>
        <w:t>และบริษัทย่อย</w:t>
      </w:r>
      <w:r w:rsidRPr="00357FD4">
        <w:rPr>
          <w:rFonts w:ascii="Angsana New" w:hAnsi="Angsana New" w:hint="cs"/>
          <w:sz w:val="30"/>
          <w:szCs w:val="30"/>
          <w:cs/>
          <w:lang w:val="en-US"/>
        </w:rPr>
        <w:t>ได้เปิดเผยในหมายเหตุประกอบงบการเงินข้อ</w:t>
      </w:r>
      <w:r w:rsidRPr="00357FD4">
        <w:rPr>
          <w:rFonts w:ascii="Angsana New" w:hAnsi="Angsana New"/>
          <w:sz w:val="30"/>
          <w:szCs w:val="30"/>
          <w:lang w:val="en-US"/>
        </w:rPr>
        <w:t xml:space="preserve"> </w:t>
      </w:r>
      <w:r w:rsidR="008852A1" w:rsidRPr="008852A1">
        <w:rPr>
          <w:rFonts w:ascii="Angsana New" w:hAnsi="Angsana New"/>
          <w:sz w:val="30"/>
          <w:szCs w:val="30"/>
          <w:lang w:val="en-US"/>
        </w:rPr>
        <w:t>9</w:t>
      </w:r>
      <w:r w:rsidRPr="00357FD4">
        <w:rPr>
          <w:rFonts w:ascii="Angsana New" w:hAnsi="Angsana New"/>
          <w:sz w:val="30"/>
          <w:szCs w:val="30"/>
          <w:lang w:val="en-US"/>
        </w:rPr>
        <w:t xml:space="preserve"> </w:t>
      </w:r>
      <w:r w:rsidR="00F216D9" w:rsidRPr="00357FD4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8852A1" w:rsidRPr="008852A1">
        <w:rPr>
          <w:rFonts w:ascii="Angsana New" w:hAnsi="Angsana New"/>
          <w:sz w:val="30"/>
          <w:szCs w:val="30"/>
          <w:lang w:val="en-US"/>
        </w:rPr>
        <w:t>10</w:t>
      </w:r>
      <w:r w:rsidR="00F216D9" w:rsidRPr="00357FD4">
        <w:rPr>
          <w:rFonts w:ascii="Angsana New" w:hAnsi="Angsana New"/>
          <w:sz w:val="30"/>
          <w:szCs w:val="30"/>
          <w:lang w:val="en-US"/>
        </w:rPr>
        <w:t xml:space="preserve"> </w:t>
      </w:r>
      <w:r w:rsidR="009D7FA6" w:rsidRPr="00357FD4">
        <w:rPr>
          <w:rFonts w:ascii="Angsana New" w:hAnsi="Angsana New" w:hint="cs"/>
          <w:sz w:val="30"/>
          <w:szCs w:val="30"/>
          <w:cs/>
          <w:lang w:val="en-US"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154EBCDE" w14:textId="77777777" w:rsidR="0058651E" w:rsidRPr="00FD16F3" w:rsidRDefault="0058651E" w:rsidP="00FD16F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3420"/>
        <w:gridCol w:w="1440"/>
        <w:gridCol w:w="4410"/>
      </w:tblGrid>
      <w:tr w:rsidR="00D85C5F" w:rsidRPr="00357FD4" w14:paraId="0630A5E2" w14:textId="77777777" w:rsidTr="00C92172">
        <w:trPr>
          <w:trHeight w:val="434"/>
          <w:tblHeader/>
        </w:trPr>
        <w:tc>
          <w:tcPr>
            <w:tcW w:w="3420" w:type="dxa"/>
            <w:shd w:val="clear" w:color="auto" w:fill="auto"/>
          </w:tcPr>
          <w:p w14:paraId="08B05ADE" w14:textId="77777777" w:rsidR="00D85C5F" w:rsidRPr="00357FD4" w:rsidRDefault="00D85C5F" w:rsidP="009703BA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57FD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ชื่อกิจการ</w:t>
            </w:r>
          </w:p>
        </w:tc>
        <w:tc>
          <w:tcPr>
            <w:tcW w:w="1440" w:type="dxa"/>
            <w:shd w:val="clear" w:color="auto" w:fill="auto"/>
          </w:tcPr>
          <w:p w14:paraId="709ABA0B" w14:textId="77777777" w:rsidR="00D85C5F" w:rsidRPr="00357FD4" w:rsidRDefault="00D85C5F" w:rsidP="00E37D7C">
            <w:pPr>
              <w:pStyle w:val="BodyText2"/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57FD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ประเทศที่จัดตั้ง</w:t>
            </w:r>
          </w:p>
        </w:tc>
        <w:tc>
          <w:tcPr>
            <w:tcW w:w="4410" w:type="dxa"/>
            <w:shd w:val="clear" w:color="auto" w:fill="auto"/>
          </w:tcPr>
          <w:p w14:paraId="7AE033D0" w14:textId="77777777" w:rsidR="00D85C5F" w:rsidRPr="00357FD4" w:rsidRDefault="00171D75" w:rsidP="00D2090D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57FD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ลักษณะความสัมพันธ์</w:t>
            </w:r>
          </w:p>
        </w:tc>
      </w:tr>
      <w:tr w:rsidR="007E10FF" w:rsidRPr="00357FD4" w14:paraId="6FBEB972" w14:textId="77777777" w:rsidTr="00C92172">
        <w:trPr>
          <w:trHeight w:val="434"/>
          <w:tblHeader/>
        </w:trPr>
        <w:tc>
          <w:tcPr>
            <w:tcW w:w="3420" w:type="dxa"/>
            <w:shd w:val="clear" w:color="auto" w:fill="auto"/>
          </w:tcPr>
          <w:p w14:paraId="13587132" w14:textId="77777777" w:rsidR="007E10FF" w:rsidRPr="00357FD4" w:rsidRDefault="007E10FF" w:rsidP="009703BA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42FB5771" w14:textId="77777777" w:rsidR="007E10FF" w:rsidRPr="00357FD4" w:rsidRDefault="007E10FF" w:rsidP="00E37D7C">
            <w:pPr>
              <w:pStyle w:val="BodyText2"/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57FD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/สัญชาติ</w:t>
            </w:r>
          </w:p>
        </w:tc>
        <w:tc>
          <w:tcPr>
            <w:tcW w:w="4410" w:type="dxa"/>
            <w:shd w:val="clear" w:color="auto" w:fill="auto"/>
          </w:tcPr>
          <w:p w14:paraId="3F566072" w14:textId="77777777" w:rsidR="007E10FF" w:rsidRPr="00357FD4" w:rsidRDefault="007E10FF" w:rsidP="003554EA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  <w:tr w:rsidR="00D85C5F" w:rsidRPr="00357FD4" w14:paraId="26905A5B" w14:textId="77777777" w:rsidTr="00C92172">
        <w:tc>
          <w:tcPr>
            <w:tcW w:w="3420" w:type="dxa"/>
            <w:shd w:val="clear" w:color="auto" w:fill="auto"/>
          </w:tcPr>
          <w:p w14:paraId="02DD47EC" w14:textId="77777777" w:rsidR="00D85C5F" w:rsidRPr="00357FD4" w:rsidRDefault="00E70D8D" w:rsidP="009703BA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7FD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นายตัน ภาสกรนที</w:t>
            </w:r>
          </w:p>
        </w:tc>
        <w:tc>
          <w:tcPr>
            <w:tcW w:w="1440" w:type="dxa"/>
            <w:shd w:val="clear" w:color="auto" w:fill="auto"/>
          </w:tcPr>
          <w:p w14:paraId="7E1CE5CC" w14:textId="77777777" w:rsidR="00D85C5F" w:rsidRPr="00357FD4" w:rsidRDefault="00E70D8D" w:rsidP="00E70D8D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7FD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35A8C4BD" w14:textId="77777777" w:rsidR="00770F97" w:rsidRPr="00FB0362" w:rsidRDefault="00770F97" w:rsidP="00255E45">
            <w:pPr>
              <w:pStyle w:val="BodyText2"/>
              <w:tabs>
                <w:tab w:val="left" w:pos="540"/>
                <w:tab w:val="left" w:pos="3882"/>
              </w:tabs>
              <w:spacing w:line="26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B036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บุคคลที่มีอำนาจและความรับผิดชอบ</w:t>
            </w:r>
            <w:r w:rsidR="003266FA" w:rsidRPr="00FB036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ใน</w:t>
            </w:r>
            <w:r w:rsidR="00E3567F" w:rsidRPr="00FB036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การวางแผน </w:t>
            </w:r>
            <w:r w:rsidRPr="00FB036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สั่งกา</w:t>
            </w:r>
            <w:r w:rsidR="003266FA" w:rsidRPr="00FB036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รและควบคุมกิจกรรมต่างๆ</w:t>
            </w:r>
            <w:r w:rsidR="004F398B" w:rsidRPr="00FB0362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655A90" w:rsidRPr="00FB036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ของกิจการไม่ว่า</w:t>
            </w:r>
            <w:r w:rsidR="00655A90" w:rsidRPr="00FB0362">
              <w:rPr>
                <w:rFonts w:ascii="Angsana New" w:hAnsi="Angsana New" w:hint="cs"/>
                <w:spacing w:val="-10"/>
                <w:sz w:val="30"/>
                <w:szCs w:val="30"/>
                <w:cs/>
                <w:lang w:val="en-US" w:eastAsia="en-US"/>
              </w:rPr>
              <w:t>ทางตรงหรือทางอ้อม ทั้งนี้</w:t>
            </w:r>
            <w:r w:rsidRPr="00FB0362">
              <w:rPr>
                <w:rFonts w:ascii="Angsana New" w:hAnsi="Angsana New" w:hint="cs"/>
                <w:spacing w:val="-10"/>
                <w:sz w:val="30"/>
                <w:szCs w:val="30"/>
                <w:cs/>
                <w:lang w:val="en-US" w:eastAsia="en-US"/>
              </w:rPr>
              <w:t>รวมถึง</w:t>
            </w:r>
            <w:r w:rsidR="002058C4" w:rsidRPr="00FB0362">
              <w:rPr>
                <w:rFonts w:ascii="Angsana New" w:hAnsi="Angsana New" w:hint="cs"/>
                <w:spacing w:val="-10"/>
                <w:sz w:val="30"/>
                <w:szCs w:val="30"/>
                <w:cs/>
                <w:lang w:val="en-US" w:eastAsia="en-US"/>
              </w:rPr>
              <w:t>เป็นผู้ถือหุ้นรายใหญ่</w:t>
            </w:r>
            <w:r w:rsidR="002058C4" w:rsidRPr="00FB036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และ</w:t>
            </w:r>
            <w:r w:rsidR="003266FA" w:rsidRPr="00FB036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เป็น</w:t>
            </w:r>
            <w:r w:rsidRPr="00FB036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กรรมการของบริษัท</w:t>
            </w:r>
          </w:p>
        </w:tc>
      </w:tr>
      <w:tr w:rsidR="00171D75" w:rsidRPr="00357FD4" w14:paraId="63819AF0" w14:textId="77777777" w:rsidTr="00C92172">
        <w:tc>
          <w:tcPr>
            <w:tcW w:w="3420" w:type="dxa"/>
            <w:shd w:val="clear" w:color="auto" w:fill="auto"/>
          </w:tcPr>
          <w:p w14:paraId="0AE72AC8" w14:textId="77777777" w:rsidR="00171D75" w:rsidRPr="00357FD4" w:rsidRDefault="00E70D8D" w:rsidP="009703BA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7FD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นางอิง ภาสกรนที</w:t>
            </w:r>
          </w:p>
        </w:tc>
        <w:tc>
          <w:tcPr>
            <w:tcW w:w="1440" w:type="dxa"/>
            <w:shd w:val="clear" w:color="auto" w:fill="auto"/>
          </w:tcPr>
          <w:p w14:paraId="6160E656" w14:textId="77777777" w:rsidR="00171D75" w:rsidRPr="00357FD4" w:rsidRDefault="00E70D8D" w:rsidP="00E70D8D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7FD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5D716D79" w14:textId="4630EA92" w:rsidR="00171D75" w:rsidRPr="00FB0362" w:rsidRDefault="0039455D" w:rsidP="00255E45">
            <w:pPr>
              <w:pStyle w:val="BodyText2"/>
              <w:tabs>
                <w:tab w:val="left" w:pos="540"/>
              </w:tabs>
              <w:spacing w:line="260" w:lineRule="atLeast"/>
              <w:ind w:left="162" w:hanging="162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  <w:lang w:val="en-US" w:eastAsia="en-US"/>
              </w:rPr>
            </w:pPr>
            <w:r w:rsidRPr="00FB0362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 w:eastAsia="en-US"/>
              </w:rPr>
              <w:t>เป็นผู้</w:t>
            </w:r>
            <w:r w:rsidR="00B21A4E" w:rsidRPr="00FB0362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 w:eastAsia="en-US"/>
              </w:rPr>
              <w:t xml:space="preserve">ถือหุ้นรายใหญ่ </w:t>
            </w:r>
          </w:p>
        </w:tc>
      </w:tr>
      <w:tr w:rsidR="00E70D8D" w:rsidRPr="00357FD4" w14:paraId="3F04B973" w14:textId="77777777" w:rsidTr="00C92172">
        <w:tc>
          <w:tcPr>
            <w:tcW w:w="3420" w:type="dxa"/>
            <w:shd w:val="clear" w:color="auto" w:fill="auto"/>
          </w:tcPr>
          <w:p w14:paraId="7E21DD2C" w14:textId="77777777" w:rsidR="00E70D8D" w:rsidRPr="00357FD4" w:rsidRDefault="009E3B47" w:rsidP="009703BA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57FD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บริษัท ไอ แอม กรีนที</w:t>
            </w:r>
            <w:r w:rsidR="00E70D8D" w:rsidRPr="00357FD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</w:tcPr>
          <w:p w14:paraId="742EE814" w14:textId="77777777" w:rsidR="00E70D8D" w:rsidRPr="00357FD4" w:rsidRDefault="00BC2C7A" w:rsidP="00E70D8D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57FD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468A3449" w14:textId="77777777" w:rsidR="00E70D8D" w:rsidRPr="00357FD4" w:rsidRDefault="00D71539" w:rsidP="00255E45">
            <w:pPr>
              <w:pStyle w:val="BodyText2"/>
              <w:tabs>
                <w:tab w:val="left" w:pos="540"/>
              </w:tabs>
              <w:spacing w:line="26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57FD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มี</w:t>
            </w:r>
            <w:r w:rsidR="00B75E63" w:rsidRPr="00357FD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ผู้ถือหุ้น</w:t>
            </w:r>
            <w:r w:rsidRPr="00357FD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ร่วมกัน</w:t>
            </w:r>
            <w:r w:rsidR="00AF4A6D" w:rsidRPr="00357FD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และญาติสนิทของกรรมการของบริษัทเป็นกรรมการ</w:t>
            </w:r>
          </w:p>
        </w:tc>
      </w:tr>
      <w:tr w:rsidR="00582EEF" w:rsidRPr="00357FD4" w14:paraId="63CA2E6B" w14:textId="77777777" w:rsidTr="00C92172">
        <w:tc>
          <w:tcPr>
            <w:tcW w:w="3420" w:type="dxa"/>
            <w:shd w:val="clear" w:color="auto" w:fill="auto"/>
          </w:tcPr>
          <w:p w14:paraId="334B3DF4" w14:textId="77777777" w:rsidR="00582EEF" w:rsidRPr="00357FD4" w:rsidRDefault="00582EEF" w:rsidP="009703BA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57FD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บริษัท กิน</w:t>
            </w:r>
            <w:r w:rsidR="004C30AE" w:rsidRPr="00357FD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Pr="00357FD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กับ</w:t>
            </w:r>
            <w:r w:rsidR="004C30AE" w:rsidRPr="00357FD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Pr="00357FD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ตัน จำกัด</w:t>
            </w:r>
          </w:p>
        </w:tc>
        <w:tc>
          <w:tcPr>
            <w:tcW w:w="1440" w:type="dxa"/>
            <w:shd w:val="clear" w:color="auto" w:fill="auto"/>
          </w:tcPr>
          <w:p w14:paraId="689496ED" w14:textId="77777777" w:rsidR="00582EEF" w:rsidRPr="00357FD4" w:rsidRDefault="00582EEF" w:rsidP="004562E2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57FD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276EE169" w14:textId="77777777" w:rsidR="00582EEF" w:rsidRPr="00357FD4" w:rsidRDefault="00582EEF" w:rsidP="003554EA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57FD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มีกรรมการ</w:t>
            </w:r>
            <w:r w:rsidR="00AF4A6D" w:rsidRPr="00357FD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และผู้ถือหุ้น</w:t>
            </w:r>
            <w:r w:rsidRPr="00357FD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ร่วมกัน</w:t>
            </w:r>
          </w:p>
        </w:tc>
      </w:tr>
      <w:tr w:rsidR="00E01D9D" w:rsidRPr="00357FD4" w14:paraId="5ACAE65C" w14:textId="77777777" w:rsidTr="00C92172">
        <w:tc>
          <w:tcPr>
            <w:tcW w:w="3420" w:type="dxa"/>
            <w:shd w:val="clear" w:color="auto" w:fill="auto"/>
          </w:tcPr>
          <w:p w14:paraId="5E639E54" w14:textId="77777777" w:rsidR="00E01D9D" w:rsidRPr="00357FD4" w:rsidRDefault="00E01D9D" w:rsidP="00E01D9D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57FD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บริษัท ตันบุญ จำกัด</w:t>
            </w:r>
          </w:p>
        </w:tc>
        <w:tc>
          <w:tcPr>
            <w:tcW w:w="1440" w:type="dxa"/>
            <w:shd w:val="clear" w:color="auto" w:fill="auto"/>
          </w:tcPr>
          <w:p w14:paraId="2EBDE617" w14:textId="77777777" w:rsidR="00E01D9D" w:rsidRPr="00357FD4" w:rsidRDefault="00E01D9D" w:rsidP="00E01D9D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57FD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4630D792" w14:textId="77777777" w:rsidR="00E01D9D" w:rsidRPr="00357FD4" w:rsidRDefault="00E01D9D" w:rsidP="00E01D9D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57FD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มีกรรมการและผู้ถือหุ้นร่วมกัน</w:t>
            </w:r>
          </w:p>
        </w:tc>
      </w:tr>
      <w:tr w:rsidR="00255E45" w:rsidRPr="00357FD4" w14:paraId="52D38791" w14:textId="77777777" w:rsidTr="00C92172">
        <w:tc>
          <w:tcPr>
            <w:tcW w:w="3420" w:type="dxa"/>
            <w:shd w:val="clear" w:color="auto" w:fill="auto"/>
          </w:tcPr>
          <w:p w14:paraId="34F44DF6" w14:textId="77777777" w:rsidR="00255E45" w:rsidRPr="00357FD4" w:rsidRDefault="00255E45" w:rsidP="00255E45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57FD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บริษัท ภาสกรนที จำกัด</w:t>
            </w:r>
          </w:p>
        </w:tc>
        <w:tc>
          <w:tcPr>
            <w:tcW w:w="1440" w:type="dxa"/>
            <w:shd w:val="clear" w:color="auto" w:fill="auto"/>
          </w:tcPr>
          <w:p w14:paraId="1B5F977C" w14:textId="77777777" w:rsidR="00255E45" w:rsidRPr="00357FD4" w:rsidRDefault="00255E45" w:rsidP="00255E45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57FD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3D431D9B" w14:textId="77777777" w:rsidR="00255E45" w:rsidRPr="00357FD4" w:rsidRDefault="00255E45" w:rsidP="00255E45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57FD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มีกรรมการและผู้ถือหุ้นร่วมกัน</w:t>
            </w:r>
          </w:p>
        </w:tc>
      </w:tr>
      <w:tr w:rsidR="000E5FE3" w:rsidRPr="00357FD4" w14:paraId="361F9A74" w14:textId="77777777" w:rsidTr="00C92172">
        <w:tc>
          <w:tcPr>
            <w:tcW w:w="3420" w:type="dxa"/>
            <w:shd w:val="clear" w:color="auto" w:fill="auto"/>
          </w:tcPr>
          <w:p w14:paraId="1804B1BA" w14:textId="77777777" w:rsidR="000E5FE3" w:rsidRPr="00357FD4" w:rsidRDefault="000E5FE3" w:rsidP="009E7A8A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57FD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บริษัท ทีวัน บิวดิ้ง จำกัด</w:t>
            </w:r>
          </w:p>
        </w:tc>
        <w:tc>
          <w:tcPr>
            <w:tcW w:w="1440" w:type="dxa"/>
            <w:shd w:val="clear" w:color="auto" w:fill="auto"/>
          </w:tcPr>
          <w:p w14:paraId="0722DD34" w14:textId="77777777" w:rsidR="000E5FE3" w:rsidRPr="00357FD4" w:rsidRDefault="000E5FE3" w:rsidP="009E7A8A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57FD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5F8CC2F2" w14:textId="77777777" w:rsidR="000E5FE3" w:rsidRPr="00357FD4" w:rsidRDefault="000E5FE3" w:rsidP="009E7A8A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57FD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มีกรรมการและผู้ถือหุ้นร่วมกัน</w:t>
            </w:r>
          </w:p>
        </w:tc>
      </w:tr>
      <w:tr w:rsidR="00255E45" w:rsidRPr="00357FD4" w14:paraId="656F036B" w14:textId="77777777" w:rsidTr="00C92172">
        <w:tc>
          <w:tcPr>
            <w:tcW w:w="3420" w:type="dxa"/>
            <w:shd w:val="clear" w:color="auto" w:fill="auto"/>
          </w:tcPr>
          <w:p w14:paraId="75751420" w14:textId="77777777" w:rsidR="00255E45" w:rsidRPr="00357FD4" w:rsidRDefault="00255E45" w:rsidP="00255E45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57FD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บริษัท ตัน แอสเซ็ท จำกัด</w:t>
            </w:r>
          </w:p>
        </w:tc>
        <w:tc>
          <w:tcPr>
            <w:tcW w:w="1440" w:type="dxa"/>
            <w:shd w:val="clear" w:color="auto" w:fill="auto"/>
          </w:tcPr>
          <w:p w14:paraId="2792147A" w14:textId="77777777" w:rsidR="00255E45" w:rsidRPr="00357FD4" w:rsidRDefault="00255E45" w:rsidP="00255E45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57FD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2A2841BF" w14:textId="77777777" w:rsidR="00255E45" w:rsidRPr="00357FD4" w:rsidRDefault="00255E45" w:rsidP="00255E45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57FD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มีผู้ถือหุ้นร่วมกัน</w:t>
            </w:r>
          </w:p>
        </w:tc>
      </w:tr>
    </w:tbl>
    <w:p w14:paraId="627CBC83" w14:textId="77777777" w:rsidR="0000264B" w:rsidRDefault="0000264B" w:rsidP="009703BA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5B1FFDC" w14:textId="08BD2B29" w:rsidR="0053094A" w:rsidRPr="00357FD4" w:rsidRDefault="0053094A" w:rsidP="009703BA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357FD4">
        <w:rPr>
          <w:rFonts w:ascii="Angsana New" w:hAnsi="Angsana New" w:hint="cs"/>
          <w:sz w:val="30"/>
          <w:szCs w:val="30"/>
          <w:cs/>
        </w:rPr>
        <w:t>นโยบายการกำหนดราคาสำหรับ</w:t>
      </w:r>
      <w:r w:rsidR="00303ED1" w:rsidRPr="00357FD4">
        <w:rPr>
          <w:rFonts w:ascii="Angsana New" w:hAnsi="Angsana New" w:hint="cs"/>
          <w:sz w:val="30"/>
          <w:szCs w:val="30"/>
          <w:cs/>
        </w:rPr>
        <w:t>รายการกับ</w:t>
      </w:r>
      <w:r w:rsidR="00EA1D76" w:rsidRPr="00357FD4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</w:t>
      </w:r>
      <w:r w:rsidRPr="00357FD4">
        <w:rPr>
          <w:rFonts w:ascii="Angsana New" w:hAnsi="Angsana New" w:hint="cs"/>
          <w:sz w:val="30"/>
          <w:szCs w:val="30"/>
          <w:cs/>
        </w:rPr>
        <w:t>อธิบายได้ดังต่อไปนี้</w:t>
      </w:r>
    </w:p>
    <w:p w14:paraId="68B157FC" w14:textId="77777777" w:rsidR="00987712" w:rsidRPr="00FD16F3" w:rsidRDefault="00987712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91" w:type="dxa"/>
        <w:tblInd w:w="360" w:type="dxa"/>
        <w:tblLook w:val="04A0" w:firstRow="1" w:lastRow="0" w:firstColumn="1" w:lastColumn="0" w:noHBand="0" w:noVBand="1"/>
      </w:tblPr>
      <w:tblGrid>
        <w:gridCol w:w="3438"/>
        <w:gridCol w:w="5753"/>
      </w:tblGrid>
      <w:tr w:rsidR="002418BE" w:rsidRPr="005D0474" w14:paraId="731D8D9E" w14:textId="77777777" w:rsidTr="00D2090D">
        <w:trPr>
          <w:trHeight w:val="434"/>
        </w:trPr>
        <w:tc>
          <w:tcPr>
            <w:tcW w:w="3438" w:type="dxa"/>
          </w:tcPr>
          <w:p w14:paraId="7689602B" w14:textId="77777777" w:rsidR="002418BE" w:rsidRPr="005D0474" w:rsidRDefault="002418BE" w:rsidP="009703BA">
            <w:pPr>
              <w:pStyle w:val="BodyText2"/>
              <w:spacing w:line="260" w:lineRule="atLeast"/>
              <w:ind w:left="90" w:firstLine="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D047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รายการ</w:t>
            </w:r>
          </w:p>
        </w:tc>
        <w:tc>
          <w:tcPr>
            <w:tcW w:w="5753" w:type="dxa"/>
          </w:tcPr>
          <w:p w14:paraId="0F3B5AF8" w14:textId="77777777" w:rsidR="002418BE" w:rsidRPr="005D0474" w:rsidRDefault="002418BE" w:rsidP="00DA3462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D047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นโยบายการกำหนดราคา</w:t>
            </w:r>
          </w:p>
        </w:tc>
      </w:tr>
      <w:tr w:rsidR="002418BE" w:rsidRPr="005D0474" w14:paraId="0580F42F" w14:textId="77777777" w:rsidTr="00D2090D">
        <w:tc>
          <w:tcPr>
            <w:tcW w:w="3438" w:type="dxa"/>
          </w:tcPr>
          <w:p w14:paraId="4FCEE913" w14:textId="77777777" w:rsidR="002418BE" w:rsidRPr="005D0474" w:rsidRDefault="005767E7" w:rsidP="009703BA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047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ซื้อ</w:t>
            </w:r>
            <w:r w:rsidRPr="005D0474">
              <w:rPr>
                <w:rFonts w:ascii="Angsana New" w:hAnsi="Angsana New"/>
                <w:sz w:val="30"/>
                <w:szCs w:val="30"/>
                <w:lang w:val="en-US" w:eastAsia="en-US"/>
              </w:rPr>
              <w:t>/</w:t>
            </w:r>
            <w:r w:rsidR="002418BE" w:rsidRPr="005D047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ขายสินค้า</w:t>
            </w:r>
          </w:p>
        </w:tc>
        <w:tc>
          <w:tcPr>
            <w:tcW w:w="5753" w:type="dxa"/>
          </w:tcPr>
          <w:p w14:paraId="4FD04F59" w14:textId="77777777" w:rsidR="002418BE" w:rsidRPr="005D0474" w:rsidRDefault="002418BE" w:rsidP="00582EEF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D047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ราคาตลาด</w:t>
            </w:r>
          </w:p>
        </w:tc>
      </w:tr>
      <w:tr w:rsidR="00255E45" w:rsidRPr="005D0474" w14:paraId="5D1B297C" w14:textId="77777777" w:rsidTr="00D2090D">
        <w:tc>
          <w:tcPr>
            <w:tcW w:w="3438" w:type="dxa"/>
          </w:tcPr>
          <w:p w14:paraId="3F24634D" w14:textId="77777777" w:rsidR="00255E45" w:rsidRPr="005D0474" w:rsidRDefault="00255E45" w:rsidP="009703BA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รายได้ค่าบริการด้านบริหาร</w:t>
            </w:r>
          </w:p>
        </w:tc>
        <w:tc>
          <w:tcPr>
            <w:tcW w:w="5753" w:type="dxa"/>
          </w:tcPr>
          <w:p w14:paraId="72024B99" w14:textId="77777777" w:rsidR="00255E45" w:rsidRPr="005D0474" w:rsidRDefault="00255E45" w:rsidP="00582EEF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ราคาตามสัญญาที่กำหนดขึ้นตามข้อกำหนดและเงื่อนไขปกติทางธุรกิจ</w:t>
            </w:r>
          </w:p>
        </w:tc>
      </w:tr>
      <w:tr w:rsidR="00255E45" w:rsidRPr="005D0474" w14:paraId="1585C4A6" w14:textId="77777777" w:rsidTr="00D2090D">
        <w:tc>
          <w:tcPr>
            <w:tcW w:w="3438" w:type="dxa"/>
          </w:tcPr>
          <w:p w14:paraId="76137274" w14:textId="77777777" w:rsidR="00255E45" w:rsidRPr="005D0474" w:rsidRDefault="00255E45" w:rsidP="009703BA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ดอกเบี้ยรับ</w:t>
            </w:r>
          </w:p>
        </w:tc>
        <w:tc>
          <w:tcPr>
            <w:tcW w:w="5753" w:type="dxa"/>
          </w:tcPr>
          <w:p w14:paraId="631AC85F" w14:textId="77777777" w:rsidR="00255E45" w:rsidRPr="005D0474" w:rsidRDefault="00255E45" w:rsidP="00582EEF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ต้นทุนของแหล่งที่มาของเงินทุน</w:t>
            </w:r>
          </w:p>
        </w:tc>
      </w:tr>
      <w:tr w:rsidR="005767E7" w:rsidRPr="005D0474" w14:paraId="6FB89463" w14:textId="77777777" w:rsidTr="00D2090D">
        <w:tc>
          <w:tcPr>
            <w:tcW w:w="3438" w:type="dxa"/>
          </w:tcPr>
          <w:p w14:paraId="47D5C981" w14:textId="77777777" w:rsidR="005767E7" w:rsidRPr="005D0474" w:rsidRDefault="00696B23" w:rsidP="009703BA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D047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ค่าใช้จ่าย</w:t>
            </w:r>
            <w:r w:rsidR="005767E7" w:rsidRPr="005D047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อื่น</w:t>
            </w:r>
          </w:p>
        </w:tc>
        <w:tc>
          <w:tcPr>
            <w:tcW w:w="5753" w:type="dxa"/>
          </w:tcPr>
          <w:p w14:paraId="6FA0325A" w14:textId="77777777" w:rsidR="005767E7" w:rsidRPr="005D0474" w:rsidRDefault="004B5EB6" w:rsidP="00582EEF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D047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ราคาที่ตกลงกัน</w:t>
            </w:r>
          </w:p>
        </w:tc>
      </w:tr>
    </w:tbl>
    <w:p w14:paraId="701FABE1" w14:textId="552721C1" w:rsidR="002418BE" w:rsidRPr="0000264B" w:rsidRDefault="002418BE" w:rsidP="00763D80">
      <w:pPr>
        <w:pStyle w:val="BodyText2"/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 w:rsidRPr="0000264B">
        <w:rPr>
          <w:rFonts w:ascii="Angsana New" w:hAnsi="Angsana New" w:hint="cs"/>
          <w:sz w:val="30"/>
          <w:szCs w:val="30"/>
          <w:cs/>
        </w:rPr>
        <w:lastRenderedPageBreak/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="008852A1" w:rsidRPr="0000264B">
        <w:rPr>
          <w:rFonts w:ascii="Angsana New" w:hAnsi="Angsana New"/>
          <w:sz w:val="30"/>
          <w:szCs w:val="30"/>
          <w:lang w:val="en-US"/>
        </w:rPr>
        <w:t>31</w:t>
      </w:r>
      <w:r w:rsidRPr="0000264B">
        <w:rPr>
          <w:rFonts w:ascii="Angsana New" w:hAnsi="Angsana New"/>
          <w:sz w:val="30"/>
          <w:szCs w:val="30"/>
        </w:rPr>
        <w:t xml:space="preserve"> </w:t>
      </w:r>
      <w:r w:rsidRPr="0000264B">
        <w:rPr>
          <w:rFonts w:ascii="Angsana New" w:hAnsi="Angsana New" w:hint="cs"/>
          <w:sz w:val="30"/>
          <w:szCs w:val="30"/>
          <w:cs/>
        </w:rPr>
        <w:t>ธันวาคม สรุปได้ดังนี้</w:t>
      </w:r>
    </w:p>
    <w:p w14:paraId="0A11B860" w14:textId="77777777" w:rsidR="00A75C1D" w:rsidRPr="0000264B" w:rsidRDefault="00A75C1D" w:rsidP="00A75C1D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5"/>
        <w:gridCol w:w="1081"/>
        <w:gridCol w:w="270"/>
        <w:gridCol w:w="1172"/>
        <w:gridCol w:w="270"/>
        <w:gridCol w:w="1171"/>
        <w:gridCol w:w="270"/>
        <w:gridCol w:w="1173"/>
      </w:tblGrid>
      <w:tr w:rsidR="00C301D2" w:rsidRPr="0000264B" w14:paraId="362D23A9" w14:textId="77777777" w:rsidTr="00891846">
        <w:trPr>
          <w:trHeight w:val="432"/>
          <w:tblHeader/>
        </w:trPr>
        <w:tc>
          <w:tcPr>
            <w:tcW w:w="3875" w:type="dxa"/>
          </w:tcPr>
          <w:p w14:paraId="64DAE210" w14:textId="77777777" w:rsidR="00C301D2" w:rsidRPr="0000264B" w:rsidRDefault="00C301D2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3" w:type="dxa"/>
            <w:gridSpan w:val="3"/>
          </w:tcPr>
          <w:p w14:paraId="3C1F5994" w14:textId="77777777" w:rsidR="00C301D2" w:rsidRPr="0000264B" w:rsidRDefault="00C301D2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9BC4D79" w14:textId="77777777" w:rsidR="00C301D2" w:rsidRPr="0000264B" w:rsidRDefault="00C301D2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4" w:type="dxa"/>
            <w:gridSpan w:val="3"/>
          </w:tcPr>
          <w:p w14:paraId="67F4D21A" w14:textId="77777777" w:rsidR="00C301D2" w:rsidRPr="0000264B" w:rsidRDefault="00C301D2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026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0026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683E" w:rsidRPr="0000264B" w14:paraId="235CF09A" w14:textId="77777777" w:rsidTr="00891846">
        <w:trPr>
          <w:trHeight w:val="432"/>
          <w:tblHeader/>
        </w:trPr>
        <w:tc>
          <w:tcPr>
            <w:tcW w:w="3875" w:type="dxa"/>
          </w:tcPr>
          <w:p w14:paraId="7CBDD9AA" w14:textId="365962AB" w:rsidR="00B6683E" w:rsidRPr="0000264B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026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8852A1" w:rsidRPr="000026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026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1" w:type="dxa"/>
          </w:tcPr>
          <w:p w14:paraId="1A5455B5" w14:textId="366AEBDB" w:rsidR="00B6683E" w:rsidRPr="0000264B" w:rsidRDefault="008852A1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068B97A" w14:textId="77777777" w:rsidR="00B6683E" w:rsidRPr="0000264B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CA0440E" w14:textId="40C8D9C1" w:rsidR="00B6683E" w:rsidRPr="0000264B" w:rsidRDefault="008852A1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B5F928B" w14:textId="77777777" w:rsidR="00B6683E" w:rsidRPr="0000264B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4C85C6F2" w14:textId="36BD5442" w:rsidR="00B6683E" w:rsidRPr="0000264B" w:rsidRDefault="008852A1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32E13D8" w14:textId="77777777" w:rsidR="00B6683E" w:rsidRPr="0000264B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59BC2ED1" w14:textId="3D6A6027" w:rsidR="00B6683E" w:rsidRPr="0000264B" w:rsidRDefault="008852A1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B6683E" w:rsidRPr="0000264B" w14:paraId="68F0CC93" w14:textId="77777777" w:rsidTr="000C3FA8">
        <w:trPr>
          <w:trHeight w:val="419"/>
          <w:tblHeader/>
        </w:trPr>
        <w:tc>
          <w:tcPr>
            <w:tcW w:w="3875" w:type="dxa"/>
          </w:tcPr>
          <w:p w14:paraId="3F871445" w14:textId="77777777" w:rsidR="00B6683E" w:rsidRPr="0000264B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7" w:type="dxa"/>
            <w:gridSpan w:val="7"/>
          </w:tcPr>
          <w:p w14:paraId="3C216A1E" w14:textId="77777777" w:rsidR="00B6683E" w:rsidRPr="0000264B" w:rsidRDefault="00B6683E" w:rsidP="00B668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00264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00264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B6683E" w:rsidRPr="0000264B" w14:paraId="7D3544FA" w14:textId="77777777" w:rsidTr="00891846">
        <w:trPr>
          <w:trHeight w:val="419"/>
        </w:trPr>
        <w:tc>
          <w:tcPr>
            <w:tcW w:w="3875" w:type="dxa"/>
          </w:tcPr>
          <w:p w14:paraId="78E50EC5" w14:textId="77777777" w:rsidR="00B6683E" w:rsidRPr="0000264B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026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1" w:type="dxa"/>
          </w:tcPr>
          <w:p w14:paraId="0674A6F0" w14:textId="77777777" w:rsidR="00B6683E" w:rsidRPr="0000264B" w:rsidRDefault="00B6683E" w:rsidP="00B668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34F2F8" w14:textId="77777777" w:rsidR="00B6683E" w:rsidRPr="0000264B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E59ED42" w14:textId="77777777" w:rsidR="00B6683E" w:rsidRPr="0000264B" w:rsidRDefault="00B6683E" w:rsidP="00B668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EFDCAA" w14:textId="77777777" w:rsidR="00B6683E" w:rsidRPr="0000264B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EF11782" w14:textId="77777777" w:rsidR="00B6683E" w:rsidRPr="0000264B" w:rsidRDefault="00B6683E" w:rsidP="00B668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1FC773" w14:textId="77777777" w:rsidR="00B6683E" w:rsidRPr="0000264B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18332593" w14:textId="77777777" w:rsidR="00B6683E" w:rsidRPr="0000264B" w:rsidRDefault="00B6683E" w:rsidP="00B668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679F4" w:rsidRPr="0000264B" w14:paraId="66AA40E3" w14:textId="77777777" w:rsidTr="00891846">
        <w:trPr>
          <w:trHeight w:val="419"/>
        </w:trPr>
        <w:tc>
          <w:tcPr>
            <w:tcW w:w="3875" w:type="dxa"/>
          </w:tcPr>
          <w:p w14:paraId="7FA43416" w14:textId="77777777" w:rsidR="002679F4" w:rsidRPr="0000264B" w:rsidRDefault="002679F4" w:rsidP="0026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0264B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1" w:type="dxa"/>
          </w:tcPr>
          <w:p w14:paraId="596F2734" w14:textId="77777777" w:rsidR="002679F4" w:rsidRPr="0000264B" w:rsidRDefault="002679F4" w:rsidP="002679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3FCF6F" w14:textId="77777777" w:rsidR="002679F4" w:rsidRPr="0000264B" w:rsidRDefault="002679F4" w:rsidP="0026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3058B1F" w14:textId="77777777" w:rsidR="002679F4" w:rsidRPr="0000264B" w:rsidRDefault="002679F4" w:rsidP="002679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B70E22" w14:textId="77777777" w:rsidR="002679F4" w:rsidRPr="0000264B" w:rsidRDefault="002679F4" w:rsidP="0026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7A62172" w14:textId="19CE5B36" w:rsidR="002679F4" w:rsidRPr="0000264B" w:rsidRDefault="008852A1" w:rsidP="002679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sz w:val="30"/>
                <w:szCs w:val="30"/>
              </w:rPr>
              <w:t>126</w:t>
            </w:r>
            <w:r w:rsidR="002679F4" w:rsidRPr="0000264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0264B">
              <w:rPr>
                <w:rFonts w:ascii="Angsana New" w:hAnsi="Angsana New" w:cs="Angsana New"/>
                <w:sz w:val="30"/>
                <w:szCs w:val="30"/>
              </w:rPr>
              <w:t>034</w:t>
            </w:r>
          </w:p>
        </w:tc>
        <w:tc>
          <w:tcPr>
            <w:tcW w:w="270" w:type="dxa"/>
            <w:shd w:val="clear" w:color="auto" w:fill="auto"/>
          </w:tcPr>
          <w:p w14:paraId="5B5DC5E3" w14:textId="77777777" w:rsidR="002679F4" w:rsidRPr="0000264B" w:rsidRDefault="002679F4" w:rsidP="0026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77D8D80" w14:textId="7D49BA41" w:rsidR="002679F4" w:rsidRPr="0000264B" w:rsidRDefault="008852A1" w:rsidP="002679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sz w:val="30"/>
                <w:szCs w:val="30"/>
              </w:rPr>
              <w:t>407</w:t>
            </w:r>
            <w:r w:rsidR="002679F4" w:rsidRPr="0000264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0264B">
              <w:rPr>
                <w:rFonts w:ascii="Angsana New" w:hAnsi="Angsana New" w:cs="Angsana New"/>
                <w:sz w:val="30"/>
                <w:szCs w:val="30"/>
              </w:rPr>
              <w:t>210</w:t>
            </w:r>
          </w:p>
        </w:tc>
      </w:tr>
      <w:tr w:rsidR="002679F4" w:rsidRPr="0000264B" w14:paraId="3405B0A2" w14:textId="77777777" w:rsidTr="00891846">
        <w:trPr>
          <w:trHeight w:val="419"/>
        </w:trPr>
        <w:tc>
          <w:tcPr>
            <w:tcW w:w="3875" w:type="dxa"/>
            <w:shd w:val="clear" w:color="auto" w:fill="auto"/>
          </w:tcPr>
          <w:p w14:paraId="2C88390E" w14:textId="77777777" w:rsidR="002679F4" w:rsidRPr="0000264B" w:rsidRDefault="002679F4" w:rsidP="0026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264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รายได้ค่าบริการด้านบริหาร</w:t>
            </w:r>
          </w:p>
        </w:tc>
        <w:tc>
          <w:tcPr>
            <w:tcW w:w="1081" w:type="dxa"/>
            <w:shd w:val="clear" w:color="auto" w:fill="auto"/>
          </w:tcPr>
          <w:p w14:paraId="010199D8" w14:textId="77777777" w:rsidR="002679F4" w:rsidRPr="0000264B" w:rsidRDefault="002679F4" w:rsidP="002679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779915" w14:textId="77777777" w:rsidR="002679F4" w:rsidRPr="0000264B" w:rsidRDefault="002679F4" w:rsidP="0026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8389B83" w14:textId="77777777" w:rsidR="002679F4" w:rsidRPr="0000264B" w:rsidRDefault="002679F4" w:rsidP="002679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B2D093" w14:textId="77777777" w:rsidR="002679F4" w:rsidRPr="0000264B" w:rsidRDefault="002679F4" w:rsidP="0026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CF86507" w14:textId="34D865B5" w:rsidR="002679F4" w:rsidRPr="0000264B" w:rsidRDefault="008852A1" w:rsidP="002679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2679F4" w:rsidRPr="0000264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0264B">
              <w:rPr>
                <w:rFonts w:ascii="Angsana New" w:hAnsi="Angsana New" w:cs="Angsana New"/>
                <w:sz w:val="30"/>
                <w:szCs w:val="30"/>
              </w:rPr>
              <w:t>400</w:t>
            </w:r>
          </w:p>
        </w:tc>
        <w:tc>
          <w:tcPr>
            <w:tcW w:w="270" w:type="dxa"/>
            <w:shd w:val="clear" w:color="auto" w:fill="auto"/>
          </w:tcPr>
          <w:p w14:paraId="10489E47" w14:textId="77777777" w:rsidR="002679F4" w:rsidRPr="0000264B" w:rsidRDefault="002679F4" w:rsidP="0026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4CECD073" w14:textId="77777777" w:rsidR="002679F4" w:rsidRPr="0000264B" w:rsidRDefault="002679F4" w:rsidP="002679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679F4" w:rsidRPr="0000264B" w14:paraId="7A4C06AC" w14:textId="77777777" w:rsidTr="00891846">
        <w:trPr>
          <w:trHeight w:val="432"/>
        </w:trPr>
        <w:tc>
          <w:tcPr>
            <w:tcW w:w="3875" w:type="dxa"/>
          </w:tcPr>
          <w:p w14:paraId="5955FD0F" w14:textId="77777777" w:rsidR="002679F4" w:rsidRPr="0000264B" w:rsidRDefault="002679F4" w:rsidP="0026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264B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1" w:type="dxa"/>
          </w:tcPr>
          <w:p w14:paraId="52DA09DB" w14:textId="77777777" w:rsidR="002679F4" w:rsidRPr="0000264B" w:rsidRDefault="002679F4" w:rsidP="002679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B8F57F" w14:textId="77777777" w:rsidR="002679F4" w:rsidRPr="0000264B" w:rsidRDefault="002679F4" w:rsidP="0026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FAEC1EE" w14:textId="77777777" w:rsidR="002679F4" w:rsidRPr="0000264B" w:rsidRDefault="002679F4" w:rsidP="002679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52BB86" w14:textId="77777777" w:rsidR="002679F4" w:rsidRPr="0000264B" w:rsidRDefault="002679F4" w:rsidP="0026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6F0EB74" w14:textId="4B6F6B0B" w:rsidR="002679F4" w:rsidRPr="0000264B" w:rsidRDefault="008852A1" w:rsidP="002679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sz w:val="30"/>
                <w:szCs w:val="30"/>
              </w:rPr>
              <w:t>109</w:t>
            </w:r>
          </w:p>
        </w:tc>
        <w:tc>
          <w:tcPr>
            <w:tcW w:w="270" w:type="dxa"/>
            <w:shd w:val="clear" w:color="auto" w:fill="auto"/>
          </w:tcPr>
          <w:p w14:paraId="1385B103" w14:textId="77777777" w:rsidR="002679F4" w:rsidRPr="0000264B" w:rsidRDefault="002679F4" w:rsidP="0026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0AE47AEA" w14:textId="426B3C0C" w:rsidR="002679F4" w:rsidRPr="0000264B" w:rsidRDefault="008852A1" w:rsidP="002679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2679F4" w:rsidRPr="0000264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0264B">
              <w:rPr>
                <w:rFonts w:ascii="Angsana New" w:hAnsi="Angsana New" w:cs="Angsana New"/>
                <w:sz w:val="30"/>
                <w:szCs w:val="30"/>
              </w:rPr>
              <w:t>959</w:t>
            </w:r>
          </w:p>
        </w:tc>
      </w:tr>
      <w:tr w:rsidR="002679F4" w:rsidRPr="0000264B" w14:paraId="3FD92AD6" w14:textId="77777777" w:rsidTr="00482E44">
        <w:trPr>
          <w:trHeight w:val="263"/>
        </w:trPr>
        <w:tc>
          <w:tcPr>
            <w:tcW w:w="3875" w:type="dxa"/>
          </w:tcPr>
          <w:p w14:paraId="51A8E001" w14:textId="77777777" w:rsidR="002679F4" w:rsidRPr="0000264B" w:rsidRDefault="002679F4" w:rsidP="00482E44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56A67961" w14:textId="77777777" w:rsidR="002679F4" w:rsidRPr="0000264B" w:rsidRDefault="002679F4" w:rsidP="00482E44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8B511C" w14:textId="77777777" w:rsidR="002679F4" w:rsidRPr="0000264B" w:rsidRDefault="002679F4" w:rsidP="00482E44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</w:tcPr>
          <w:p w14:paraId="3AB374F7" w14:textId="77777777" w:rsidR="002679F4" w:rsidRPr="0000264B" w:rsidRDefault="002679F4" w:rsidP="00482E44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19B00C0" w14:textId="77777777" w:rsidR="002679F4" w:rsidRPr="0000264B" w:rsidRDefault="002679F4" w:rsidP="00482E44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</w:tcPr>
          <w:p w14:paraId="02787123" w14:textId="77777777" w:rsidR="002679F4" w:rsidRPr="0000264B" w:rsidRDefault="002679F4" w:rsidP="00482E44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19905B5" w14:textId="77777777" w:rsidR="002679F4" w:rsidRPr="0000264B" w:rsidRDefault="002679F4" w:rsidP="00482E44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3" w:type="dxa"/>
            <w:shd w:val="clear" w:color="auto" w:fill="auto"/>
          </w:tcPr>
          <w:p w14:paraId="467CE139" w14:textId="77777777" w:rsidR="002679F4" w:rsidRPr="0000264B" w:rsidRDefault="002679F4" w:rsidP="00482E44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79F4" w:rsidRPr="0000264B" w14:paraId="6B89E0FC" w14:textId="77777777" w:rsidTr="00891846">
        <w:trPr>
          <w:trHeight w:val="419"/>
        </w:trPr>
        <w:tc>
          <w:tcPr>
            <w:tcW w:w="3875" w:type="dxa"/>
          </w:tcPr>
          <w:p w14:paraId="094D3980" w14:textId="77777777" w:rsidR="002679F4" w:rsidRPr="0000264B" w:rsidRDefault="002679F4" w:rsidP="0026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26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1" w:type="dxa"/>
          </w:tcPr>
          <w:p w14:paraId="72A38A3C" w14:textId="77777777" w:rsidR="002679F4" w:rsidRPr="0000264B" w:rsidRDefault="002679F4" w:rsidP="002679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FB1C7B" w14:textId="77777777" w:rsidR="002679F4" w:rsidRPr="0000264B" w:rsidRDefault="002679F4" w:rsidP="0026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A8057BF" w14:textId="77777777" w:rsidR="002679F4" w:rsidRPr="0000264B" w:rsidRDefault="002679F4" w:rsidP="002679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B33C03" w14:textId="77777777" w:rsidR="002679F4" w:rsidRPr="0000264B" w:rsidRDefault="002679F4" w:rsidP="0026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F122211" w14:textId="77777777" w:rsidR="002679F4" w:rsidRPr="0000264B" w:rsidRDefault="002679F4" w:rsidP="002679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B1E45B" w14:textId="77777777" w:rsidR="002679F4" w:rsidRPr="0000264B" w:rsidRDefault="002679F4" w:rsidP="0026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4924C67" w14:textId="77777777" w:rsidR="002679F4" w:rsidRPr="0000264B" w:rsidRDefault="002679F4" w:rsidP="002679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79F4" w:rsidRPr="0000264B" w14:paraId="63A87318" w14:textId="77777777" w:rsidTr="00891846">
        <w:trPr>
          <w:trHeight w:val="419"/>
        </w:trPr>
        <w:tc>
          <w:tcPr>
            <w:tcW w:w="3875" w:type="dxa"/>
          </w:tcPr>
          <w:p w14:paraId="23890E06" w14:textId="77777777" w:rsidR="002679F4" w:rsidRPr="0000264B" w:rsidRDefault="002679F4" w:rsidP="0026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1" w:type="dxa"/>
          </w:tcPr>
          <w:p w14:paraId="5BEBB400" w14:textId="28D88302" w:rsidR="002679F4" w:rsidRPr="0000264B" w:rsidRDefault="008852A1" w:rsidP="002679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sz w:val="30"/>
                <w:szCs w:val="30"/>
              </w:rPr>
              <w:t>344</w:t>
            </w:r>
            <w:r w:rsidR="002679F4" w:rsidRPr="0000264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0264B">
              <w:rPr>
                <w:rFonts w:ascii="Angsana New" w:hAnsi="Angsana New" w:cs="Angsana New"/>
                <w:sz w:val="30"/>
                <w:szCs w:val="30"/>
              </w:rPr>
              <w:t>548</w:t>
            </w:r>
          </w:p>
        </w:tc>
        <w:tc>
          <w:tcPr>
            <w:tcW w:w="270" w:type="dxa"/>
          </w:tcPr>
          <w:p w14:paraId="7C654A33" w14:textId="77777777" w:rsidR="002679F4" w:rsidRPr="0000264B" w:rsidRDefault="002679F4" w:rsidP="0026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4DC7D70" w14:textId="63F16AD8" w:rsidR="002679F4" w:rsidRPr="0000264B" w:rsidRDefault="008852A1" w:rsidP="002679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sz w:val="30"/>
                <w:szCs w:val="30"/>
              </w:rPr>
              <w:t>311</w:t>
            </w:r>
            <w:r w:rsidR="002679F4" w:rsidRPr="0000264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0264B">
              <w:rPr>
                <w:rFonts w:ascii="Angsana New" w:hAnsi="Angsana New" w:cs="Angsana New"/>
                <w:sz w:val="30"/>
                <w:szCs w:val="30"/>
              </w:rPr>
              <w:t>175</w:t>
            </w:r>
          </w:p>
        </w:tc>
        <w:tc>
          <w:tcPr>
            <w:tcW w:w="270" w:type="dxa"/>
            <w:shd w:val="clear" w:color="auto" w:fill="auto"/>
          </w:tcPr>
          <w:p w14:paraId="29C515B8" w14:textId="77777777" w:rsidR="002679F4" w:rsidRPr="0000264B" w:rsidRDefault="002679F4" w:rsidP="0026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8DEFA21" w14:textId="09771E89" w:rsidR="002679F4" w:rsidRPr="0000264B" w:rsidRDefault="008852A1" w:rsidP="002679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sz w:val="30"/>
                <w:szCs w:val="30"/>
              </w:rPr>
              <w:t>323</w:t>
            </w:r>
            <w:r w:rsidR="002679F4" w:rsidRPr="0000264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0264B">
              <w:rPr>
                <w:rFonts w:ascii="Angsana New" w:hAnsi="Angsana New" w:cs="Angsana New"/>
                <w:sz w:val="30"/>
                <w:szCs w:val="30"/>
              </w:rPr>
              <w:t>821</w:t>
            </w:r>
          </w:p>
        </w:tc>
        <w:tc>
          <w:tcPr>
            <w:tcW w:w="270" w:type="dxa"/>
            <w:shd w:val="clear" w:color="auto" w:fill="auto"/>
          </w:tcPr>
          <w:p w14:paraId="6D2E85FF" w14:textId="77777777" w:rsidR="002679F4" w:rsidRPr="0000264B" w:rsidRDefault="002679F4" w:rsidP="0026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CD788D1" w14:textId="2460F90A" w:rsidR="002679F4" w:rsidRPr="0000264B" w:rsidRDefault="008852A1" w:rsidP="002679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sz w:val="30"/>
                <w:szCs w:val="30"/>
              </w:rPr>
              <w:t>273</w:t>
            </w:r>
            <w:r w:rsidR="002679F4" w:rsidRPr="0000264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0264B">
              <w:rPr>
                <w:rFonts w:ascii="Angsana New" w:hAnsi="Angsana New" w:cs="Angsana New"/>
                <w:sz w:val="30"/>
                <w:szCs w:val="30"/>
              </w:rPr>
              <w:t>681</w:t>
            </w:r>
          </w:p>
        </w:tc>
      </w:tr>
      <w:tr w:rsidR="002679F4" w:rsidRPr="0000264B" w14:paraId="2D3E9C2D" w14:textId="77777777" w:rsidTr="00891846">
        <w:trPr>
          <w:trHeight w:val="407"/>
        </w:trPr>
        <w:tc>
          <w:tcPr>
            <w:tcW w:w="3875" w:type="dxa"/>
          </w:tcPr>
          <w:p w14:paraId="50545043" w14:textId="77777777" w:rsidR="002679F4" w:rsidRPr="0000264B" w:rsidRDefault="002679F4" w:rsidP="0026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264B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1" w:type="dxa"/>
          </w:tcPr>
          <w:p w14:paraId="4D97ED6F" w14:textId="77777777" w:rsidR="002679F4" w:rsidRPr="0000264B" w:rsidRDefault="002679F4" w:rsidP="002679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7CA605" w14:textId="77777777" w:rsidR="002679F4" w:rsidRPr="0000264B" w:rsidRDefault="002679F4" w:rsidP="0026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0FA00D5" w14:textId="31C25D9D" w:rsidR="002679F4" w:rsidRPr="0000264B" w:rsidRDefault="008852A1" w:rsidP="002679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  <w:shd w:val="clear" w:color="auto" w:fill="auto"/>
          </w:tcPr>
          <w:p w14:paraId="51FEBE40" w14:textId="77777777" w:rsidR="002679F4" w:rsidRPr="0000264B" w:rsidRDefault="002679F4" w:rsidP="0026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4D5730B" w14:textId="77777777" w:rsidR="002679F4" w:rsidRPr="0000264B" w:rsidRDefault="002679F4" w:rsidP="002679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AB4602" w14:textId="77777777" w:rsidR="002679F4" w:rsidRPr="0000264B" w:rsidRDefault="002679F4" w:rsidP="0026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4A9B2D5" w14:textId="4FFD92A7" w:rsidR="002679F4" w:rsidRPr="0000264B" w:rsidRDefault="008852A1" w:rsidP="002679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</w:tr>
      <w:tr w:rsidR="002679F4" w:rsidRPr="0000264B" w14:paraId="76E3708A" w14:textId="77777777" w:rsidTr="00891846">
        <w:trPr>
          <w:trHeight w:val="432"/>
        </w:trPr>
        <w:tc>
          <w:tcPr>
            <w:tcW w:w="3875" w:type="dxa"/>
          </w:tcPr>
          <w:p w14:paraId="55FA3B7E" w14:textId="77777777" w:rsidR="002679F4" w:rsidRPr="0000264B" w:rsidRDefault="002679F4" w:rsidP="0026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264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1" w:type="dxa"/>
          </w:tcPr>
          <w:p w14:paraId="7BC9461C" w14:textId="26F497A7" w:rsidR="002679F4" w:rsidRPr="0000264B" w:rsidRDefault="008852A1" w:rsidP="002679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2679F4" w:rsidRPr="0000264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0264B">
              <w:rPr>
                <w:rFonts w:ascii="Angsana New" w:hAnsi="Angsana New" w:cs="Angsana New"/>
                <w:sz w:val="30"/>
                <w:szCs w:val="30"/>
              </w:rPr>
              <w:t>510</w:t>
            </w:r>
          </w:p>
        </w:tc>
        <w:tc>
          <w:tcPr>
            <w:tcW w:w="270" w:type="dxa"/>
          </w:tcPr>
          <w:p w14:paraId="73938B3E" w14:textId="77777777" w:rsidR="002679F4" w:rsidRPr="0000264B" w:rsidRDefault="002679F4" w:rsidP="0026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E51B917" w14:textId="3AC483E9" w:rsidR="002679F4" w:rsidRPr="0000264B" w:rsidRDefault="008852A1" w:rsidP="002679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2679F4" w:rsidRPr="0000264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0264B">
              <w:rPr>
                <w:rFonts w:ascii="Angsana New" w:hAnsi="Angsana New" w:cs="Angsana New"/>
                <w:sz w:val="30"/>
                <w:szCs w:val="30"/>
              </w:rPr>
              <w:t>688</w:t>
            </w:r>
          </w:p>
        </w:tc>
        <w:tc>
          <w:tcPr>
            <w:tcW w:w="270" w:type="dxa"/>
            <w:shd w:val="clear" w:color="auto" w:fill="auto"/>
          </w:tcPr>
          <w:p w14:paraId="20369308" w14:textId="77777777" w:rsidR="002679F4" w:rsidRPr="0000264B" w:rsidRDefault="002679F4" w:rsidP="0026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8B34E21" w14:textId="751FB2A1" w:rsidR="002679F4" w:rsidRPr="0000264B" w:rsidRDefault="008852A1" w:rsidP="002679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2679F4" w:rsidRPr="0000264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0264B">
              <w:rPr>
                <w:rFonts w:ascii="Angsana New" w:hAnsi="Angsana New" w:cs="Angsana New"/>
                <w:sz w:val="30"/>
                <w:szCs w:val="30"/>
              </w:rPr>
              <w:t>510</w:t>
            </w:r>
          </w:p>
        </w:tc>
        <w:tc>
          <w:tcPr>
            <w:tcW w:w="270" w:type="dxa"/>
            <w:shd w:val="clear" w:color="auto" w:fill="auto"/>
          </w:tcPr>
          <w:p w14:paraId="41C938FB" w14:textId="77777777" w:rsidR="002679F4" w:rsidRPr="0000264B" w:rsidRDefault="002679F4" w:rsidP="0026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5F9BCBB9" w14:textId="62ED4D85" w:rsidR="002679F4" w:rsidRPr="0000264B" w:rsidRDefault="008852A1" w:rsidP="002679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2679F4" w:rsidRPr="0000264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0264B">
              <w:rPr>
                <w:rFonts w:ascii="Angsana New" w:hAnsi="Angsana New" w:cs="Angsana New"/>
                <w:sz w:val="30"/>
                <w:szCs w:val="30"/>
              </w:rPr>
              <w:t>688</w:t>
            </w:r>
          </w:p>
        </w:tc>
      </w:tr>
      <w:tr w:rsidR="004068F1" w:rsidRPr="0000264B" w14:paraId="4CA9FE70" w14:textId="77777777" w:rsidTr="00C005CA">
        <w:trPr>
          <w:trHeight w:val="344"/>
        </w:trPr>
        <w:tc>
          <w:tcPr>
            <w:tcW w:w="3875" w:type="dxa"/>
          </w:tcPr>
          <w:p w14:paraId="35DDA423" w14:textId="77777777" w:rsidR="004068F1" w:rsidRPr="0000264B" w:rsidRDefault="004068F1" w:rsidP="00482E44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12EEAB35" w14:textId="77777777" w:rsidR="004068F1" w:rsidRPr="0000264B" w:rsidRDefault="004068F1" w:rsidP="00482E44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2AD795" w14:textId="77777777" w:rsidR="004068F1" w:rsidRPr="0000264B" w:rsidRDefault="004068F1" w:rsidP="00482E44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</w:tcPr>
          <w:p w14:paraId="2B9D6C56" w14:textId="77777777" w:rsidR="004068F1" w:rsidRPr="0000264B" w:rsidRDefault="004068F1" w:rsidP="00482E44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151E6B9" w14:textId="77777777" w:rsidR="004068F1" w:rsidRPr="0000264B" w:rsidRDefault="004068F1" w:rsidP="00482E44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</w:tcPr>
          <w:p w14:paraId="4E0D2BFC" w14:textId="77777777" w:rsidR="004068F1" w:rsidRPr="0000264B" w:rsidRDefault="004068F1" w:rsidP="00482E44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A5D4826" w14:textId="77777777" w:rsidR="004068F1" w:rsidRPr="0000264B" w:rsidRDefault="004068F1" w:rsidP="00482E44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3" w:type="dxa"/>
            <w:shd w:val="clear" w:color="auto" w:fill="auto"/>
          </w:tcPr>
          <w:p w14:paraId="17A5BF56" w14:textId="77777777" w:rsidR="004068F1" w:rsidRPr="0000264B" w:rsidRDefault="004068F1" w:rsidP="00482E44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79F4" w:rsidRPr="0000264B" w14:paraId="3CDA46F3" w14:textId="77777777" w:rsidTr="00891846">
        <w:trPr>
          <w:trHeight w:val="93"/>
        </w:trPr>
        <w:tc>
          <w:tcPr>
            <w:tcW w:w="3875" w:type="dxa"/>
          </w:tcPr>
          <w:p w14:paraId="0E615366" w14:textId="77777777" w:rsidR="002679F4" w:rsidRPr="0000264B" w:rsidRDefault="002679F4" w:rsidP="0026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026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1" w:type="dxa"/>
          </w:tcPr>
          <w:p w14:paraId="46C92DDF" w14:textId="77777777" w:rsidR="002679F4" w:rsidRPr="0000264B" w:rsidRDefault="002679F4" w:rsidP="002679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F1983C" w14:textId="77777777" w:rsidR="002679F4" w:rsidRPr="0000264B" w:rsidRDefault="002679F4" w:rsidP="0026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0569EF92" w14:textId="77777777" w:rsidR="002679F4" w:rsidRPr="0000264B" w:rsidRDefault="002679F4" w:rsidP="002679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18693D" w14:textId="77777777" w:rsidR="002679F4" w:rsidRPr="0000264B" w:rsidRDefault="002679F4" w:rsidP="0026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5F8A21A6" w14:textId="77777777" w:rsidR="002679F4" w:rsidRPr="0000264B" w:rsidRDefault="002679F4" w:rsidP="002679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39CB00" w14:textId="77777777" w:rsidR="002679F4" w:rsidRPr="0000264B" w:rsidRDefault="002679F4" w:rsidP="0026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312D95D8" w14:textId="77777777" w:rsidR="002679F4" w:rsidRPr="0000264B" w:rsidRDefault="002679F4" w:rsidP="002679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79F4" w:rsidRPr="0000264B" w14:paraId="697381AF" w14:textId="77777777" w:rsidTr="00891846">
        <w:trPr>
          <w:trHeight w:val="419"/>
        </w:trPr>
        <w:tc>
          <w:tcPr>
            <w:tcW w:w="3875" w:type="dxa"/>
          </w:tcPr>
          <w:p w14:paraId="1CE0BD0F" w14:textId="77777777" w:rsidR="002679F4" w:rsidRPr="0000264B" w:rsidRDefault="002679F4" w:rsidP="0026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1" w:type="dxa"/>
          </w:tcPr>
          <w:p w14:paraId="74C1A7B0" w14:textId="77777777" w:rsidR="002679F4" w:rsidRPr="0000264B" w:rsidRDefault="002679F4" w:rsidP="002679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4AF077" w14:textId="77777777" w:rsidR="002679F4" w:rsidRPr="0000264B" w:rsidRDefault="002679F4" w:rsidP="0026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9F7E3DE" w14:textId="77777777" w:rsidR="002679F4" w:rsidRPr="0000264B" w:rsidRDefault="002679F4" w:rsidP="002679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ED7EF0" w14:textId="77777777" w:rsidR="002679F4" w:rsidRPr="0000264B" w:rsidRDefault="002679F4" w:rsidP="0026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32B7503" w14:textId="77777777" w:rsidR="002679F4" w:rsidRPr="0000264B" w:rsidRDefault="002679F4" w:rsidP="002679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4B3EE" w14:textId="77777777" w:rsidR="002679F4" w:rsidRPr="0000264B" w:rsidRDefault="002679F4" w:rsidP="0026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41E78203" w14:textId="77777777" w:rsidR="002679F4" w:rsidRPr="0000264B" w:rsidRDefault="002679F4" w:rsidP="002679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005E" w:rsidRPr="0000264B" w14:paraId="724A5D59" w14:textId="77777777" w:rsidTr="00891846">
        <w:trPr>
          <w:trHeight w:val="419"/>
        </w:trPr>
        <w:tc>
          <w:tcPr>
            <w:tcW w:w="3875" w:type="dxa"/>
          </w:tcPr>
          <w:p w14:paraId="0F42F330" w14:textId="77777777" w:rsidR="00DC005E" w:rsidRPr="0000264B" w:rsidRDefault="00DC005E" w:rsidP="00DC0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081" w:type="dxa"/>
          </w:tcPr>
          <w:p w14:paraId="16783F66" w14:textId="008F67FD" w:rsidR="00DC005E" w:rsidRPr="0000264B" w:rsidRDefault="00DC005E" w:rsidP="00DC00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sz w:val="30"/>
                <w:szCs w:val="30"/>
              </w:rPr>
              <w:t>34,645</w:t>
            </w:r>
          </w:p>
        </w:tc>
        <w:tc>
          <w:tcPr>
            <w:tcW w:w="270" w:type="dxa"/>
          </w:tcPr>
          <w:p w14:paraId="1E24E00F" w14:textId="77777777" w:rsidR="00DC005E" w:rsidRPr="0000264B" w:rsidRDefault="00DC005E" w:rsidP="00DC0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7B4552D" w14:textId="67806774" w:rsidR="00DC005E" w:rsidRPr="0000264B" w:rsidRDefault="00DC005E" w:rsidP="00DC00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sz w:val="30"/>
                <w:szCs w:val="30"/>
              </w:rPr>
              <w:t>33,071</w:t>
            </w:r>
          </w:p>
        </w:tc>
        <w:tc>
          <w:tcPr>
            <w:tcW w:w="270" w:type="dxa"/>
          </w:tcPr>
          <w:p w14:paraId="2C345BE4" w14:textId="77777777" w:rsidR="00DC005E" w:rsidRPr="0000264B" w:rsidRDefault="00DC005E" w:rsidP="00DC0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FB60AAC" w14:textId="5EBA9698" w:rsidR="00DC005E" w:rsidRPr="0000264B" w:rsidRDefault="00DC005E" w:rsidP="00DC00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sz w:val="30"/>
                <w:szCs w:val="30"/>
              </w:rPr>
              <w:t>34,645</w:t>
            </w:r>
          </w:p>
        </w:tc>
        <w:tc>
          <w:tcPr>
            <w:tcW w:w="270" w:type="dxa"/>
          </w:tcPr>
          <w:p w14:paraId="35C46850" w14:textId="77777777" w:rsidR="00DC005E" w:rsidRPr="0000264B" w:rsidRDefault="00DC005E" w:rsidP="00DC0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4AE29A68" w14:textId="60B698B3" w:rsidR="00DC005E" w:rsidRPr="0000264B" w:rsidRDefault="00DC005E" w:rsidP="00DC00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sz w:val="30"/>
                <w:szCs w:val="30"/>
              </w:rPr>
              <w:t>33,071</w:t>
            </w:r>
          </w:p>
        </w:tc>
      </w:tr>
      <w:tr w:rsidR="00DC005E" w:rsidRPr="0000264B" w14:paraId="459A8D23" w14:textId="77777777" w:rsidTr="00891846">
        <w:trPr>
          <w:trHeight w:val="419"/>
        </w:trPr>
        <w:tc>
          <w:tcPr>
            <w:tcW w:w="3875" w:type="dxa"/>
          </w:tcPr>
          <w:p w14:paraId="29EC09CF" w14:textId="77777777" w:rsidR="00DC005E" w:rsidRPr="0000264B" w:rsidRDefault="00DC005E" w:rsidP="00DC0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264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F410205" w14:textId="31805916" w:rsidR="00DC005E" w:rsidRPr="0000264B" w:rsidRDefault="00DC005E" w:rsidP="00DC00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sz w:val="30"/>
                <w:szCs w:val="30"/>
              </w:rPr>
              <w:t>1,391</w:t>
            </w:r>
          </w:p>
        </w:tc>
        <w:tc>
          <w:tcPr>
            <w:tcW w:w="270" w:type="dxa"/>
          </w:tcPr>
          <w:p w14:paraId="5BF76004" w14:textId="77777777" w:rsidR="00DC005E" w:rsidRPr="0000264B" w:rsidRDefault="00DC005E" w:rsidP="00DC0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C2B705D" w14:textId="6257F46C" w:rsidR="00DC005E" w:rsidRPr="0000264B" w:rsidRDefault="00DC005E" w:rsidP="00DC00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sz w:val="30"/>
                <w:szCs w:val="30"/>
              </w:rPr>
              <w:t>1,288</w:t>
            </w:r>
          </w:p>
        </w:tc>
        <w:tc>
          <w:tcPr>
            <w:tcW w:w="270" w:type="dxa"/>
          </w:tcPr>
          <w:p w14:paraId="698283BD" w14:textId="77777777" w:rsidR="00DC005E" w:rsidRPr="0000264B" w:rsidRDefault="00DC005E" w:rsidP="00DC0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4F04CF56" w14:textId="4C639147" w:rsidR="00DC005E" w:rsidRPr="0000264B" w:rsidRDefault="00DC005E" w:rsidP="00DC00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sz w:val="30"/>
                <w:szCs w:val="30"/>
              </w:rPr>
              <w:t>1,391</w:t>
            </w:r>
          </w:p>
        </w:tc>
        <w:tc>
          <w:tcPr>
            <w:tcW w:w="270" w:type="dxa"/>
          </w:tcPr>
          <w:p w14:paraId="069302BE" w14:textId="77777777" w:rsidR="00DC005E" w:rsidRPr="0000264B" w:rsidRDefault="00DC005E" w:rsidP="00DC0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0DCE719" w14:textId="48857F89" w:rsidR="00DC005E" w:rsidRPr="0000264B" w:rsidRDefault="00DC005E" w:rsidP="00DC00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sz w:val="30"/>
                <w:szCs w:val="30"/>
              </w:rPr>
              <w:t>1,288</w:t>
            </w:r>
          </w:p>
        </w:tc>
      </w:tr>
      <w:tr w:rsidR="00DC005E" w:rsidRPr="0000264B" w14:paraId="4BA41D63" w14:textId="77777777" w:rsidTr="00891846">
        <w:trPr>
          <w:trHeight w:val="432"/>
        </w:trPr>
        <w:tc>
          <w:tcPr>
            <w:tcW w:w="3875" w:type="dxa"/>
          </w:tcPr>
          <w:p w14:paraId="55255680" w14:textId="77777777" w:rsidR="00DC005E" w:rsidRPr="0000264B" w:rsidRDefault="00DC005E" w:rsidP="00DC0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26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14743DBA" w14:textId="37F4FBF1" w:rsidR="00DC005E" w:rsidRPr="0000264B" w:rsidRDefault="00DC005E" w:rsidP="00DC00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36,036</w:t>
            </w:r>
          </w:p>
        </w:tc>
        <w:tc>
          <w:tcPr>
            <w:tcW w:w="270" w:type="dxa"/>
          </w:tcPr>
          <w:p w14:paraId="4A70B826" w14:textId="77777777" w:rsidR="00DC005E" w:rsidRPr="0000264B" w:rsidRDefault="00DC005E" w:rsidP="00DC0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15570C1" w14:textId="054BF4B7" w:rsidR="00DC005E" w:rsidRPr="0000264B" w:rsidRDefault="00DC005E" w:rsidP="00DC00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34,359</w:t>
            </w:r>
          </w:p>
        </w:tc>
        <w:tc>
          <w:tcPr>
            <w:tcW w:w="270" w:type="dxa"/>
          </w:tcPr>
          <w:p w14:paraId="25D38BFC" w14:textId="77777777" w:rsidR="00DC005E" w:rsidRPr="0000264B" w:rsidRDefault="00DC005E" w:rsidP="00DC0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3FADFD4A" w14:textId="184D735B" w:rsidR="00DC005E" w:rsidRPr="0000264B" w:rsidRDefault="00DC005E" w:rsidP="00DC00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36,036</w:t>
            </w:r>
          </w:p>
        </w:tc>
        <w:tc>
          <w:tcPr>
            <w:tcW w:w="270" w:type="dxa"/>
          </w:tcPr>
          <w:p w14:paraId="10DAE94F" w14:textId="77777777" w:rsidR="00DC005E" w:rsidRPr="0000264B" w:rsidRDefault="00DC005E" w:rsidP="00DC0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393544FB" w14:textId="33483525" w:rsidR="00DC005E" w:rsidRPr="0000264B" w:rsidRDefault="00DC005E" w:rsidP="00DC00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34,359</w:t>
            </w:r>
          </w:p>
        </w:tc>
      </w:tr>
    </w:tbl>
    <w:p w14:paraId="72082E63" w14:textId="77777777" w:rsidR="00BD759D" w:rsidRPr="0000264B" w:rsidRDefault="00BD759D" w:rsidP="009703BA">
      <w:pPr>
        <w:pStyle w:val="BodyText2"/>
        <w:tabs>
          <w:tab w:val="left" w:pos="547"/>
        </w:tabs>
        <w:spacing w:line="260" w:lineRule="atLeast"/>
        <w:ind w:left="547" w:firstLine="0"/>
        <w:jc w:val="thaiDistribute"/>
        <w:rPr>
          <w:rFonts w:ascii="Angsana New" w:hAnsi="Angsana New"/>
          <w:sz w:val="24"/>
          <w:szCs w:val="24"/>
          <w:cs/>
        </w:rPr>
      </w:pPr>
    </w:p>
    <w:p w14:paraId="3EE87A7C" w14:textId="0CFC41EF" w:rsidR="005D51CD" w:rsidRPr="0000264B" w:rsidRDefault="00AE4BB6" w:rsidP="00763D80">
      <w:pPr>
        <w:pStyle w:val="BodyText2"/>
        <w:tabs>
          <w:tab w:val="left" w:pos="547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00264B">
        <w:rPr>
          <w:rFonts w:ascii="Angsana New" w:hAnsi="Angsana New" w:hint="cs"/>
          <w:sz w:val="30"/>
          <w:szCs w:val="30"/>
          <w:cs/>
        </w:rPr>
        <w:t>ย</w:t>
      </w:r>
      <w:r w:rsidR="005D51CD" w:rsidRPr="0000264B">
        <w:rPr>
          <w:rFonts w:ascii="Angsana New" w:hAnsi="Angsana New" w:hint="cs"/>
          <w:sz w:val="30"/>
          <w:szCs w:val="30"/>
          <w:cs/>
        </w:rPr>
        <w:t xml:space="preserve">อดคงเหลือกับบุคคลหรือกิจการที่เกี่ยวข้องกัน ณ วันที่ </w:t>
      </w:r>
      <w:r w:rsidR="008852A1" w:rsidRPr="0000264B">
        <w:rPr>
          <w:rFonts w:ascii="Angsana New" w:hAnsi="Angsana New"/>
          <w:sz w:val="30"/>
          <w:szCs w:val="30"/>
          <w:lang w:val="en-US"/>
        </w:rPr>
        <w:t>31</w:t>
      </w:r>
      <w:r w:rsidR="005D51CD" w:rsidRPr="0000264B">
        <w:rPr>
          <w:rFonts w:ascii="Angsana New" w:hAnsi="Angsana New"/>
          <w:sz w:val="30"/>
          <w:szCs w:val="30"/>
        </w:rPr>
        <w:t xml:space="preserve"> </w:t>
      </w:r>
      <w:r w:rsidR="005D51CD" w:rsidRPr="0000264B">
        <w:rPr>
          <w:rFonts w:ascii="Angsana New" w:hAnsi="Angsana New" w:hint="cs"/>
          <w:sz w:val="30"/>
          <w:szCs w:val="30"/>
          <w:cs/>
        </w:rPr>
        <w:t>ธันวาคม มีดังนี้</w:t>
      </w:r>
    </w:p>
    <w:p w14:paraId="77AFBDE3" w14:textId="77777777" w:rsidR="00AA0B1E" w:rsidRPr="0000264B" w:rsidRDefault="00AA0B1E" w:rsidP="005D51CD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B36F2A" w:rsidRPr="0000264B" w14:paraId="30A0674E" w14:textId="77777777" w:rsidTr="003F54B1">
        <w:tc>
          <w:tcPr>
            <w:tcW w:w="3780" w:type="dxa"/>
          </w:tcPr>
          <w:p w14:paraId="2C149B50" w14:textId="77777777" w:rsidR="00B36F2A" w:rsidRPr="0000264B" w:rsidRDefault="00E5728A" w:rsidP="003F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26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10" w:type="dxa"/>
            <w:gridSpan w:val="3"/>
          </w:tcPr>
          <w:p w14:paraId="2D970AA1" w14:textId="77777777" w:rsidR="00B36F2A" w:rsidRPr="0000264B" w:rsidRDefault="00B36F2A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26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67F8FAB" w14:textId="77777777" w:rsidR="00B36F2A" w:rsidRPr="0000264B" w:rsidRDefault="00B36F2A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6B74A0B" w14:textId="77777777" w:rsidR="00B36F2A" w:rsidRPr="0000264B" w:rsidRDefault="00B36F2A" w:rsidP="005C63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6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683E" w:rsidRPr="0000264B" w14:paraId="1E30C927" w14:textId="77777777" w:rsidTr="003F54B1">
        <w:tc>
          <w:tcPr>
            <w:tcW w:w="3780" w:type="dxa"/>
          </w:tcPr>
          <w:p w14:paraId="14A7F6FA" w14:textId="77777777" w:rsidR="00B6683E" w:rsidRPr="0000264B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ABA8DEB" w14:textId="5CDF3BB5" w:rsidR="00B6683E" w:rsidRPr="0000264B" w:rsidRDefault="008852A1" w:rsidP="00B66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64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1E33395" w14:textId="77777777" w:rsidR="00B6683E" w:rsidRPr="0000264B" w:rsidRDefault="00B6683E" w:rsidP="00B66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3EB258" w14:textId="28C38640" w:rsidR="00B6683E" w:rsidRPr="0000264B" w:rsidRDefault="008852A1" w:rsidP="00B66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64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44CC44B" w14:textId="77777777" w:rsidR="00B6683E" w:rsidRPr="0000264B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13417F" w14:textId="1BA09057" w:rsidR="00B6683E" w:rsidRPr="0000264B" w:rsidRDefault="008852A1" w:rsidP="00B66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64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DC46D37" w14:textId="77777777" w:rsidR="00B6683E" w:rsidRPr="0000264B" w:rsidRDefault="00B6683E" w:rsidP="00B66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9ECD25" w14:textId="75060030" w:rsidR="00B6683E" w:rsidRPr="0000264B" w:rsidRDefault="008852A1" w:rsidP="00B66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64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6683E" w:rsidRPr="0000264B" w14:paraId="0E1179D4" w14:textId="77777777" w:rsidTr="003F54B1">
        <w:tc>
          <w:tcPr>
            <w:tcW w:w="3780" w:type="dxa"/>
          </w:tcPr>
          <w:p w14:paraId="50A1A64C" w14:textId="77777777" w:rsidR="00B6683E" w:rsidRPr="0000264B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6475963C" w14:textId="77777777" w:rsidR="00B6683E" w:rsidRPr="0000264B" w:rsidRDefault="00B6683E" w:rsidP="00B668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6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068F1" w:rsidRPr="0000264B" w14:paraId="3261B6E4" w14:textId="77777777" w:rsidTr="000C3FA8">
        <w:tc>
          <w:tcPr>
            <w:tcW w:w="3780" w:type="dxa"/>
          </w:tcPr>
          <w:p w14:paraId="4F7B816C" w14:textId="77777777" w:rsidR="004068F1" w:rsidRPr="0000264B" w:rsidRDefault="004068F1" w:rsidP="0040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64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020EA0B" w14:textId="77777777" w:rsidR="004068F1" w:rsidRPr="0000264B" w:rsidRDefault="004068F1" w:rsidP="004068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026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BF91B9" w14:textId="77777777" w:rsidR="004068F1" w:rsidRPr="0000264B" w:rsidRDefault="004068F1" w:rsidP="0040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4624FF" w14:textId="77777777" w:rsidR="004068F1" w:rsidRPr="0000264B" w:rsidRDefault="004068F1" w:rsidP="004068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062CB8" w14:textId="77777777" w:rsidR="004068F1" w:rsidRPr="0000264B" w:rsidRDefault="004068F1" w:rsidP="0040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EE5FC4" w14:textId="69D4B9E4" w:rsidR="004068F1" w:rsidRPr="0000264B" w:rsidRDefault="008852A1" w:rsidP="004068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0264B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4068F1" w:rsidRPr="000026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0264B">
              <w:rPr>
                <w:rFonts w:asciiTheme="majorBidi" w:hAnsiTheme="majorBidi" w:cstheme="majorBidi"/>
                <w:sz w:val="30"/>
                <w:szCs w:val="30"/>
              </w:rPr>
              <w:t>688</w:t>
            </w:r>
          </w:p>
        </w:tc>
        <w:tc>
          <w:tcPr>
            <w:tcW w:w="270" w:type="dxa"/>
          </w:tcPr>
          <w:p w14:paraId="65DCC2A2" w14:textId="77777777" w:rsidR="004068F1" w:rsidRPr="0000264B" w:rsidRDefault="004068F1" w:rsidP="0040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23B849" w14:textId="0854FAF0" w:rsidR="004068F1" w:rsidRPr="0000264B" w:rsidRDefault="008852A1" w:rsidP="004068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sz w:val="30"/>
                <w:szCs w:val="30"/>
              </w:rPr>
              <w:t>434</w:t>
            </w:r>
            <w:r w:rsidR="004068F1" w:rsidRPr="0000264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0264B">
              <w:rPr>
                <w:rFonts w:ascii="Angsana New" w:hAnsi="Angsana New" w:cs="Angsana New"/>
                <w:sz w:val="30"/>
                <w:szCs w:val="30"/>
              </w:rPr>
              <w:t>221</w:t>
            </w:r>
          </w:p>
        </w:tc>
      </w:tr>
      <w:tr w:rsidR="004068F1" w:rsidRPr="0000264B" w14:paraId="6D329BAC" w14:textId="77777777" w:rsidTr="000C3FA8">
        <w:tc>
          <w:tcPr>
            <w:tcW w:w="3780" w:type="dxa"/>
          </w:tcPr>
          <w:p w14:paraId="69B211A8" w14:textId="77777777" w:rsidR="004068F1" w:rsidRPr="0000264B" w:rsidRDefault="004068F1" w:rsidP="0040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64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5C4926" w14:textId="5B5B4F78" w:rsidR="004068F1" w:rsidRPr="0000264B" w:rsidRDefault="008852A1" w:rsidP="004068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0264B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4068F1" w:rsidRPr="000026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0264B">
              <w:rPr>
                <w:rFonts w:asciiTheme="majorBidi" w:hAnsiTheme="majorBidi" w:cstheme="majorBidi"/>
                <w:sz w:val="30"/>
                <w:szCs w:val="30"/>
              </w:rPr>
              <w:t>717</w:t>
            </w:r>
          </w:p>
        </w:tc>
        <w:tc>
          <w:tcPr>
            <w:tcW w:w="270" w:type="dxa"/>
          </w:tcPr>
          <w:p w14:paraId="426F1EF5" w14:textId="77777777" w:rsidR="004068F1" w:rsidRPr="0000264B" w:rsidRDefault="004068F1" w:rsidP="0040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036310" w14:textId="488E75BA" w:rsidR="004068F1" w:rsidRPr="0000264B" w:rsidRDefault="008852A1" w:rsidP="004068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4068F1" w:rsidRPr="0000264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0264B">
              <w:rPr>
                <w:rFonts w:ascii="Angsana New" w:hAnsi="Angsana New" w:cs="Angsana New"/>
                <w:sz w:val="30"/>
                <w:szCs w:val="30"/>
              </w:rPr>
              <w:t>940</w:t>
            </w:r>
          </w:p>
        </w:tc>
        <w:tc>
          <w:tcPr>
            <w:tcW w:w="270" w:type="dxa"/>
          </w:tcPr>
          <w:p w14:paraId="68FC3048" w14:textId="77777777" w:rsidR="004068F1" w:rsidRPr="0000264B" w:rsidRDefault="004068F1" w:rsidP="0040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D52155" w14:textId="6EBCD884" w:rsidR="004068F1" w:rsidRPr="0000264B" w:rsidRDefault="008852A1" w:rsidP="004068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0264B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4068F1" w:rsidRPr="000026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0264B">
              <w:rPr>
                <w:rFonts w:asciiTheme="majorBidi" w:hAnsiTheme="majorBidi" w:cstheme="majorBidi"/>
                <w:sz w:val="30"/>
                <w:szCs w:val="30"/>
              </w:rPr>
              <w:t>430</w:t>
            </w:r>
          </w:p>
        </w:tc>
        <w:tc>
          <w:tcPr>
            <w:tcW w:w="270" w:type="dxa"/>
          </w:tcPr>
          <w:p w14:paraId="646C9849" w14:textId="77777777" w:rsidR="004068F1" w:rsidRPr="0000264B" w:rsidRDefault="004068F1" w:rsidP="0040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1B23A1" w14:textId="21EBA11B" w:rsidR="004068F1" w:rsidRPr="0000264B" w:rsidRDefault="008852A1" w:rsidP="004068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4068F1" w:rsidRPr="0000264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0264B">
              <w:rPr>
                <w:rFonts w:ascii="Angsana New" w:hAnsi="Angsana New" w:cs="Angsana New"/>
                <w:sz w:val="30"/>
                <w:szCs w:val="30"/>
              </w:rPr>
              <w:t>482</w:t>
            </w:r>
          </w:p>
        </w:tc>
      </w:tr>
      <w:tr w:rsidR="004068F1" w:rsidRPr="0000264B" w14:paraId="41537997" w14:textId="77777777" w:rsidTr="00B60386">
        <w:tc>
          <w:tcPr>
            <w:tcW w:w="3780" w:type="dxa"/>
          </w:tcPr>
          <w:p w14:paraId="498AFA90" w14:textId="04200CB3" w:rsidR="004068F1" w:rsidRPr="0000264B" w:rsidRDefault="0070189C" w:rsidP="0040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64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3BB417F" w14:textId="796D1B21" w:rsidR="004068F1" w:rsidRPr="0000264B" w:rsidRDefault="008852A1" w:rsidP="004068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26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  <w:r w:rsidR="004068F1" w:rsidRPr="000026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026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717</w:t>
            </w:r>
          </w:p>
        </w:tc>
        <w:tc>
          <w:tcPr>
            <w:tcW w:w="270" w:type="dxa"/>
          </w:tcPr>
          <w:p w14:paraId="71CCA782" w14:textId="77777777" w:rsidR="004068F1" w:rsidRPr="0000264B" w:rsidRDefault="004068F1" w:rsidP="0040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432887" w14:textId="72E0A817" w:rsidR="004068F1" w:rsidRPr="0000264B" w:rsidRDefault="008852A1" w:rsidP="004068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</w:t>
            </w:r>
            <w:r w:rsidR="004068F1" w:rsidRPr="000026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026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940</w:t>
            </w:r>
          </w:p>
        </w:tc>
        <w:tc>
          <w:tcPr>
            <w:tcW w:w="270" w:type="dxa"/>
          </w:tcPr>
          <w:p w14:paraId="52769816" w14:textId="77777777" w:rsidR="004068F1" w:rsidRPr="0000264B" w:rsidRDefault="004068F1" w:rsidP="0040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AB5640D" w14:textId="46AA5AC0" w:rsidR="004068F1" w:rsidRPr="0000264B" w:rsidRDefault="008852A1" w:rsidP="004068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6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</w:t>
            </w:r>
            <w:r w:rsidR="004068F1" w:rsidRPr="000026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026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</w:t>
            </w:r>
          </w:p>
        </w:tc>
        <w:tc>
          <w:tcPr>
            <w:tcW w:w="270" w:type="dxa"/>
          </w:tcPr>
          <w:p w14:paraId="0BCC1B52" w14:textId="77777777" w:rsidR="004068F1" w:rsidRPr="0000264B" w:rsidRDefault="004068F1" w:rsidP="0040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040CF0A" w14:textId="0B45D418" w:rsidR="004068F1" w:rsidRPr="0000264B" w:rsidRDefault="008852A1" w:rsidP="004068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026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449</w:t>
            </w:r>
            <w:r w:rsidR="004068F1" w:rsidRPr="000026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026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703</w:t>
            </w:r>
          </w:p>
        </w:tc>
      </w:tr>
      <w:tr w:rsidR="004068F1" w:rsidRPr="0000264B" w14:paraId="37E77BF5" w14:textId="77777777" w:rsidTr="00B6539D">
        <w:tc>
          <w:tcPr>
            <w:tcW w:w="3780" w:type="dxa"/>
          </w:tcPr>
          <w:p w14:paraId="509F5662" w14:textId="77777777" w:rsidR="00482E44" w:rsidRPr="0000264B" w:rsidRDefault="004068F1" w:rsidP="00482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sz w:val="30"/>
                <w:szCs w:val="30"/>
              </w:rPr>
            </w:pPr>
            <w:r w:rsidRPr="000026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026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82E44" w:rsidRPr="000026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</w:p>
          <w:p w14:paraId="3A6C7038" w14:textId="2EA8500C" w:rsidR="004068F1" w:rsidRPr="0000264B" w:rsidRDefault="00482E44" w:rsidP="00482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0264B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0026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00264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2562: </w:t>
            </w:r>
            <w:r w:rsidRPr="000026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8C96CA" w14:textId="77777777" w:rsidR="00482E44" w:rsidRPr="0000264B" w:rsidRDefault="00482E44" w:rsidP="004068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19F06E" w14:textId="57E68517" w:rsidR="004068F1" w:rsidRPr="0000264B" w:rsidRDefault="004068F1" w:rsidP="004068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026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298EDE" w14:textId="77777777" w:rsidR="004068F1" w:rsidRPr="0000264B" w:rsidRDefault="004068F1" w:rsidP="0040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12158C" w14:textId="77777777" w:rsidR="00482E44" w:rsidRPr="0000264B" w:rsidRDefault="00482E44" w:rsidP="004068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305AAB7F" w14:textId="498193DB" w:rsidR="004068F1" w:rsidRPr="0000264B" w:rsidRDefault="004068F1" w:rsidP="004068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72009A" w14:textId="77777777" w:rsidR="004068F1" w:rsidRPr="0000264B" w:rsidRDefault="004068F1" w:rsidP="0040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41AC5E" w14:textId="77777777" w:rsidR="00482E44" w:rsidRPr="0000264B" w:rsidRDefault="00482E44" w:rsidP="004068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8DE924" w14:textId="4FD15F4B" w:rsidR="004068F1" w:rsidRPr="0000264B" w:rsidRDefault="004068F1" w:rsidP="004068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64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852A1" w:rsidRPr="0000264B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0026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852A1" w:rsidRPr="0000264B">
              <w:rPr>
                <w:rFonts w:asciiTheme="majorBidi" w:hAnsiTheme="majorBidi" w:cstheme="majorBidi"/>
                <w:sz w:val="30"/>
                <w:szCs w:val="30"/>
              </w:rPr>
              <w:t>688</w:t>
            </w:r>
            <w:r w:rsidRPr="0000264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835D1B6" w14:textId="77777777" w:rsidR="004068F1" w:rsidRPr="0000264B" w:rsidRDefault="004068F1" w:rsidP="0040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9FB379" w14:textId="77777777" w:rsidR="00482E44" w:rsidRPr="0000264B" w:rsidRDefault="00482E44" w:rsidP="004068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03BAFF79" w14:textId="287E701C" w:rsidR="004068F1" w:rsidRPr="0000264B" w:rsidRDefault="004068F1" w:rsidP="004068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70DCB" w:rsidRPr="0000264B" w14:paraId="36059538" w14:textId="77777777" w:rsidTr="00370DCB">
        <w:tc>
          <w:tcPr>
            <w:tcW w:w="3780" w:type="dxa"/>
          </w:tcPr>
          <w:p w14:paraId="468B25EB" w14:textId="77777777" w:rsidR="00370DCB" w:rsidRPr="0000264B" w:rsidRDefault="00370DCB" w:rsidP="00370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64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3A7FE3" w14:textId="01FB7697" w:rsidR="00370DCB" w:rsidRPr="0000264B" w:rsidRDefault="008852A1" w:rsidP="00370D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26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  <w:r w:rsidR="003E5DB3" w:rsidRPr="000026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026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717</w:t>
            </w:r>
          </w:p>
        </w:tc>
        <w:tc>
          <w:tcPr>
            <w:tcW w:w="270" w:type="dxa"/>
          </w:tcPr>
          <w:p w14:paraId="5649074C" w14:textId="77777777" w:rsidR="00370DCB" w:rsidRPr="0000264B" w:rsidRDefault="00370DCB" w:rsidP="00370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AA9D4A9" w14:textId="6F03FB4F" w:rsidR="00370DCB" w:rsidRPr="0000264B" w:rsidRDefault="008852A1" w:rsidP="00370D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26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</w:t>
            </w:r>
            <w:r w:rsidR="00370DCB" w:rsidRPr="000026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026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940</w:t>
            </w:r>
          </w:p>
        </w:tc>
        <w:tc>
          <w:tcPr>
            <w:tcW w:w="270" w:type="dxa"/>
          </w:tcPr>
          <w:p w14:paraId="7050405E" w14:textId="77777777" w:rsidR="00370DCB" w:rsidRPr="0000264B" w:rsidRDefault="00370DCB" w:rsidP="00370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C24258" w14:textId="4B5BF24A" w:rsidR="00370DCB" w:rsidRPr="0000264B" w:rsidRDefault="008852A1" w:rsidP="00370D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6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  <w:r w:rsidR="003E5DB3" w:rsidRPr="000026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026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430</w:t>
            </w:r>
          </w:p>
        </w:tc>
        <w:tc>
          <w:tcPr>
            <w:tcW w:w="270" w:type="dxa"/>
          </w:tcPr>
          <w:p w14:paraId="24780EE6" w14:textId="77777777" w:rsidR="00370DCB" w:rsidRPr="0000264B" w:rsidRDefault="00370DCB" w:rsidP="00370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E05ABB" w14:textId="7DF8D3AC" w:rsidR="00370DCB" w:rsidRPr="0000264B" w:rsidRDefault="008852A1" w:rsidP="00370D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026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449</w:t>
            </w:r>
            <w:r w:rsidR="00370DCB" w:rsidRPr="000026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026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703</w:t>
            </w:r>
          </w:p>
        </w:tc>
      </w:tr>
      <w:tr w:rsidR="006266CB" w:rsidRPr="00B4297F" w14:paraId="2311CCA6" w14:textId="77777777" w:rsidTr="0031002A">
        <w:tc>
          <w:tcPr>
            <w:tcW w:w="3780" w:type="dxa"/>
          </w:tcPr>
          <w:p w14:paraId="552DAE52" w14:textId="77777777" w:rsidR="006266CB" w:rsidRPr="00B4297F" w:rsidRDefault="006266CB" w:rsidP="00310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429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2610" w:type="dxa"/>
            <w:gridSpan w:val="3"/>
          </w:tcPr>
          <w:p w14:paraId="54855701" w14:textId="77777777" w:rsidR="006266CB" w:rsidRPr="00B4297F" w:rsidRDefault="006266CB" w:rsidP="00310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9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A67ABB0" w14:textId="77777777" w:rsidR="006266CB" w:rsidRPr="00B4297F" w:rsidRDefault="006266CB" w:rsidP="00310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16324F1D" w14:textId="77777777" w:rsidR="006266CB" w:rsidRPr="00B4297F" w:rsidRDefault="006266CB" w:rsidP="003100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9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6CB" w:rsidRPr="00B4297F" w14:paraId="3B51C2BA" w14:textId="77777777" w:rsidTr="0031002A">
        <w:tc>
          <w:tcPr>
            <w:tcW w:w="3780" w:type="dxa"/>
          </w:tcPr>
          <w:p w14:paraId="7CE4D039" w14:textId="77777777" w:rsidR="006266CB" w:rsidRPr="00B4297F" w:rsidRDefault="006266CB" w:rsidP="00310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1150554" w14:textId="3E065C24" w:rsidR="006266CB" w:rsidRPr="00B4297F" w:rsidRDefault="008852A1" w:rsidP="00310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97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E7A53A3" w14:textId="77777777" w:rsidR="006266CB" w:rsidRPr="00B4297F" w:rsidRDefault="006266CB" w:rsidP="00310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E77240" w14:textId="2BA770CF" w:rsidR="006266CB" w:rsidRPr="00B4297F" w:rsidRDefault="008852A1" w:rsidP="00310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97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B16D984" w14:textId="77777777" w:rsidR="006266CB" w:rsidRPr="00B4297F" w:rsidRDefault="006266CB" w:rsidP="00310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A375BF" w14:textId="6D8AAEFB" w:rsidR="006266CB" w:rsidRPr="00B4297F" w:rsidRDefault="008852A1" w:rsidP="00310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97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7E8DD3B" w14:textId="77777777" w:rsidR="006266CB" w:rsidRPr="00B4297F" w:rsidRDefault="006266CB" w:rsidP="00310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7BE6CA" w14:textId="32E973F5" w:rsidR="006266CB" w:rsidRPr="00B4297F" w:rsidRDefault="008852A1" w:rsidP="00310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97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6266CB" w:rsidRPr="00B4297F" w14:paraId="72A30FE8" w14:textId="77777777" w:rsidTr="00B3713B">
        <w:trPr>
          <w:trHeight w:val="317"/>
        </w:trPr>
        <w:tc>
          <w:tcPr>
            <w:tcW w:w="3780" w:type="dxa"/>
          </w:tcPr>
          <w:p w14:paraId="4AA83043" w14:textId="77777777" w:rsidR="006266CB" w:rsidRPr="00B4297F" w:rsidRDefault="006266CB" w:rsidP="00B37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1505A40" w14:textId="77777777" w:rsidR="006266CB" w:rsidRPr="00B4297F" w:rsidRDefault="006266CB" w:rsidP="00B3713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9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E5E8D" w:rsidRPr="00B4297F" w14:paraId="2C439F13" w14:textId="77777777" w:rsidTr="00B6539D">
        <w:tc>
          <w:tcPr>
            <w:tcW w:w="3780" w:type="dxa"/>
          </w:tcPr>
          <w:p w14:paraId="74A61C22" w14:textId="6D676FA3" w:rsidR="002E5E8D" w:rsidRPr="00B4297F" w:rsidRDefault="002E5E8D" w:rsidP="002E5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97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  <w:r w:rsidR="00866F60" w:rsidRPr="00B429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66F60" w:rsidRPr="00B429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866F60" w:rsidRPr="00B4297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2562: </w:t>
            </w:r>
            <w:r w:rsidR="00866F60" w:rsidRPr="00B429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หนี้สูญและ</w:t>
            </w:r>
            <w:r w:rsidR="009551F3" w:rsidRPr="00B4297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/>
              <w:t xml:space="preserve">   </w:t>
            </w:r>
            <w:r w:rsidR="00866F60" w:rsidRPr="00B429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หนี้สงสัยจะสูญ)</w:t>
            </w:r>
            <w:r w:rsidR="00866F60" w:rsidRPr="00B429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4297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5B14CCD" w14:textId="77777777" w:rsidR="009551F3" w:rsidRPr="00B4297F" w:rsidRDefault="009551F3" w:rsidP="00C005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3923113" w14:textId="3432A359" w:rsidR="002E5E8D" w:rsidRPr="00B4297F" w:rsidRDefault="002E5E8D" w:rsidP="00C005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2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716EF5" w14:textId="77777777" w:rsidR="002E5E8D" w:rsidRPr="00B4297F" w:rsidRDefault="002E5E8D" w:rsidP="002E5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C4C70E9" w14:textId="77777777" w:rsidR="009551F3" w:rsidRPr="00B4297F" w:rsidRDefault="009551F3" w:rsidP="00C005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CBA8AAA" w14:textId="4DDC022E" w:rsidR="002E5E8D" w:rsidRPr="00B4297F" w:rsidRDefault="002E5E8D" w:rsidP="00C005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2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66778C" w14:textId="77777777" w:rsidR="002E5E8D" w:rsidRPr="00B4297F" w:rsidRDefault="002E5E8D" w:rsidP="002E5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5041BBC" w14:textId="77777777" w:rsidR="009551F3" w:rsidRPr="00B4297F" w:rsidRDefault="009551F3" w:rsidP="00C005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504FCE3" w14:textId="72AD5F5D" w:rsidR="002E5E8D" w:rsidRPr="00B4297F" w:rsidRDefault="008852A1" w:rsidP="00C005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2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</w:t>
            </w:r>
            <w:r w:rsidR="004068F1" w:rsidRPr="00B42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42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688</w:t>
            </w:r>
          </w:p>
        </w:tc>
        <w:tc>
          <w:tcPr>
            <w:tcW w:w="270" w:type="dxa"/>
          </w:tcPr>
          <w:p w14:paraId="5B669829" w14:textId="77777777" w:rsidR="002E5E8D" w:rsidRPr="00B4297F" w:rsidRDefault="002E5E8D" w:rsidP="002E5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B50850B" w14:textId="77777777" w:rsidR="009551F3" w:rsidRPr="00B4297F" w:rsidRDefault="009551F3" w:rsidP="00C005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9E834F0" w14:textId="79A8C9BE" w:rsidR="002E5E8D" w:rsidRPr="00B4297F" w:rsidRDefault="002E5E8D" w:rsidP="00C005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2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2E5E8D" w:rsidRPr="00B4297F" w14:paraId="05B31CE7" w14:textId="77777777" w:rsidTr="003F54B1">
        <w:tc>
          <w:tcPr>
            <w:tcW w:w="3780" w:type="dxa"/>
          </w:tcPr>
          <w:p w14:paraId="393A651C" w14:textId="77777777" w:rsidR="002E5E8D" w:rsidRPr="00B4297F" w:rsidRDefault="002E5E8D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1045A869" w14:textId="77777777" w:rsidR="002E5E8D" w:rsidRPr="00B4297F" w:rsidRDefault="002E5E8D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5A7153" w14:textId="77777777" w:rsidR="002E5E8D" w:rsidRPr="00B4297F" w:rsidRDefault="002E5E8D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7BA6B4C" w14:textId="77777777" w:rsidR="002E5E8D" w:rsidRPr="00B4297F" w:rsidRDefault="002E5E8D" w:rsidP="00B668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B6683E" w:rsidRPr="00B4297F" w14:paraId="68A150E8" w14:textId="77777777" w:rsidTr="003F54B1">
        <w:tc>
          <w:tcPr>
            <w:tcW w:w="3780" w:type="dxa"/>
          </w:tcPr>
          <w:p w14:paraId="436878AC" w14:textId="77777777" w:rsidR="00B6683E" w:rsidRPr="00B4297F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297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610" w:type="dxa"/>
            <w:gridSpan w:val="3"/>
          </w:tcPr>
          <w:p w14:paraId="19EA4583" w14:textId="77777777" w:rsidR="00B6683E" w:rsidRPr="00B4297F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429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B798310" w14:textId="77777777" w:rsidR="00B6683E" w:rsidRPr="00B4297F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FA5D9CD" w14:textId="77777777" w:rsidR="00B6683E" w:rsidRPr="00B4297F" w:rsidRDefault="00B6683E" w:rsidP="00B668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429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683E" w:rsidRPr="00B4297F" w14:paraId="3D63B77F" w14:textId="77777777" w:rsidTr="003F54B1">
        <w:tc>
          <w:tcPr>
            <w:tcW w:w="3780" w:type="dxa"/>
          </w:tcPr>
          <w:p w14:paraId="0FA9C068" w14:textId="77777777" w:rsidR="00B6683E" w:rsidRPr="00B4297F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E470D60" w14:textId="2FE33E40" w:rsidR="00B6683E" w:rsidRPr="00B4297F" w:rsidRDefault="008852A1" w:rsidP="00B66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97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6D9138A" w14:textId="77777777" w:rsidR="00B6683E" w:rsidRPr="00B4297F" w:rsidRDefault="00B6683E" w:rsidP="00B66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CF4BC1" w14:textId="654EF49F" w:rsidR="00B6683E" w:rsidRPr="00B4297F" w:rsidRDefault="008852A1" w:rsidP="00B66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97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B9A14EA" w14:textId="77777777" w:rsidR="00B6683E" w:rsidRPr="00B4297F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211AC5" w14:textId="4F9BB530" w:rsidR="00B6683E" w:rsidRPr="00B4297F" w:rsidRDefault="008852A1" w:rsidP="00B66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97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E0CAF2B" w14:textId="77777777" w:rsidR="00B6683E" w:rsidRPr="00B4297F" w:rsidRDefault="00B6683E" w:rsidP="00B66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A8AF8F" w14:textId="6BACF3EB" w:rsidR="00B6683E" w:rsidRPr="00B4297F" w:rsidRDefault="008852A1" w:rsidP="00B66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97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6683E" w:rsidRPr="00B4297F" w14:paraId="4724C20B" w14:textId="77777777" w:rsidTr="003F54B1">
        <w:tc>
          <w:tcPr>
            <w:tcW w:w="3780" w:type="dxa"/>
          </w:tcPr>
          <w:p w14:paraId="358365F8" w14:textId="77777777" w:rsidR="00B6683E" w:rsidRPr="00B4297F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0CEBA4FA" w14:textId="77777777" w:rsidR="00B6683E" w:rsidRPr="00B4297F" w:rsidRDefault="00B6683E" w:rsidP="00B668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4297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B4297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B4297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A071F5" w:rsidRPr="00B4297F" w14:paraId="15E206E0" w14:textId="77777777" w:rsidTr="003F54B1">
        <w:tc>
          <w:tcPr>
            <w:tcW w:w="3780" w:type="dxa"/>
          </w:tcPr>
          <w:p w14:paraId="6834F4D0" w14:textId="77777777" w:rsidR="00A071F5" w:rsidRPr="00B4297F" w:rsidRDefault="00A071F5" w:rsidP="00A0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4297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2A0C114" w14:textId="77777777" w:rsidR="00A071F5" w:rsidRPr="00B4297F" w:rsidRDefault="002679F4" w:rsidP="00C005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4297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1BFD38" w14:textId="77777777" w:rsidR="00A071F5" w:rsidRPr="00B4297F" w:rsidRDefault="00A071F5" w:rsidP="00A071F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CE4F31" w14:textId="77777777" w:rsidR="00A071F5" w:rsidRPr="00B4297F" w:rsidRDefault="00A071F5" w:rsidP="00C005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4297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C102C2" w14:textId="77777777" w:rsidR="00A071F5" w:rsidRPr="00B4297F" w:rsidRDefault="00A071F5" w:rsidP="00A071F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93C542" w14:textId="647427D9" w:rsidR="00A071F5" w:rsidRPr="00B4297F" w:rsidRDefault="008852A1" w:rsidP="00C005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4297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2679F4" w:rsidRPr="00B429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4297F">
              <w:rPr>
                <w:rFonts w:ascii="Angsana New" w:hAnsi="Angsana New" w:cs="Angsana New"/>
                <w:sz w:val="30"/>
                <w:szCs w:val="30"/>
              </w:rPr>
              <w:t>400</w:t>
            </w:r>
          </w:p>
        </w:tc>
        <w:tc>
          <w:tcPr>
            <w:tcW w:w="270" w:type="dxa"/>
          </w:tcPr>
          <w:p w14:paraId="70036DAF" w14:textId="77777777" w:rsidR="00A071F5" w:rsidRPr="00B4297F" w:rsidRDefault="00A071F5" w:rsidP="00A0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93C464" w14:textId="330ADF4F" w:rsidR="00A071F5" w:rsidRPr="00B4297F" w:rsidRDefault="008852A1" w:rsidP="00C005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4297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A071F5" w:rsidRPr="00B429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4297F">
              <w:rPr>
                <w:rFonts w:ascii="Angsana New" w:hAnsi="Angsana New" w:cs="Angsana New"/>
                <w:sz w:val="30"/>
                <w:szCs w:val="30"/>
              </w:rPr>
              <w:t>068</w:t>
            </w:r>
          </w:p>
        </w:tc>
      </w:tr>
      <w:tr w:rsidR="00A071F5" w:rsidRPr="00B4297F" w14:paraId="104B2734" w14:textId="77777777" w:rsidTr="003F54B1">
        <w:tc>
          <w:tcPr>
            <w:tcW w:w="3780" w:type="dxa"/>
          </w:tcPr>
          <w:p w14:paraId="1B2E6AFC" w14:textId="77777777" w:rsidR="00A071F5" w:rsidRPr="00B4297F" w:rsidRDefault="00A071F5" w:rsidP="00A0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4297F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CB1472" w14:textId="77777777" w:rsidR="00A071F5" w:rsidRPr="00B4297F" w:rsidRDefault="002679F4" w:rsidP="00C005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B4297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DC3D85" w14:textId="77777777" w:rsidR="00A071F5" w:rsidRPr="00B4297F" w:rsidRDefault="00A071F5" w:rsidP="00A071F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30E492" w14:textId="7819FF78" w:rsidR="00A071F5" w:rsidRPr="00B4297F" w:rsidRDefault="008852A1" w:rsidP="00C005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B4297F">
              <w:rPr>
                <w:rFonts w:ascii="Angsana New" w:hAnsi="Angsana New" w:cs="Angsana New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01BD72EF" w14:textId="77777777" w:rsidR="00A071F5" w:rsidRPr="00B4297F" w:rsidRDefault="00A071F5" w:rsidP="00A071F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EEEFA6" w14:textId="77777777" w:rsidR="00A071F5" w:rsidRPr="00B4297F" w:rsidRDefault="002679F4" w:rsidP="00C005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4297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6C8F51" w14:textId="77777777" w:rsidR="00A071F5" w:rsidRPr="00B4297F" w:rsidRDefault="00A071F5" w:rsidP="00A0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C3095D" w14:textId="4BA74D69" w:rsidR="00A071F5" w:rsidRPr="00B4297F" w:rsidRDefault="008852A1" w:rsidP="00C005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4297F">
              <w:rPr>
                <w:rFonts w:ascii="Angsana New" w:hAnsi="Angsana New" w:cs="Angsana New"/>
                <w:sz w:val="30"/>
                <w:szCs w:val="30"/>
              </w:rPr>
              <w:t>107</w:t>
            </w:r>
          </w:p>
        </w:tc>
      </w:tr>
      <w:tr w:rsidR="00A071F5" w:rsidRPr="00B4297F" w14:paraId="5D30B398" w14:textId="77777777" w:rsidTr="003F54B1">
        <w:tc>
          <w:tcPr>
            <w:tcW w:w="3780" w:type="dxa"/>
          </w:tcPr>
          <w:p w14:paraId="2E2BB774" w14:textId="77777777" w:rsidR="00A071F5" w:rsidRPr="00B4297F" w:rsidRDefault="00A071F5" w:rsidP="00A0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429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29B481" w14:textId="77777777" w:rsidR="00A071F5" w:rsidRPr="00B4297F" w:rsidRDefault="002679F4" w:rsidP="00C005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2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FEB121" w14:textId="77777777" w:rsidR="00A071F5" w:rsidRPr="00B4297F" w:rsidRDefault="00A071F5" w:rsidP="00A071F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DDE08E" w14:textId="11EF73D0" w:rsidR="00A071F5" w:rsidRPr="00B4297F" w:rsidRDefault="008852A1" w:rsidP="00C005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2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6BFC8FCF" w14:textId="77777777" w:rsidR="00A071F5" w:rsidRPr="00B4297F" w:rsidRDefault="00A071F5" w:rsidP="00A071F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25F6E7" w14:textId="2BD72E28" w:rsidR="00A071F5" w:rsidRPr="00B4297F" w:rsidRDefault="008852A1" w:rsidP="00C005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42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2679F4" w:rsidRPr="00B42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42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270" w:type="dxa"/>
          </w:tcPr>
          <w:p w14:paraId="727DDBC0" w14:textId="77777777" w:rsidR="00A071F5" w:rsidRPr="00B4297F" w:rsidRDefault="00A071F5" w:rsidP="00A0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643ACD" w14:textId="2A257B18" w:rsidR="00A071F5" w:rsidRPr="00B4297F" w:rsidRDefault="008852A1" w:rsidP="00C005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42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A071F5" w:rsidRPr="00B42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42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175</w:t>
            </w:r>
          </w:p>
        </w:tc>
      </w:tr>
    </w:tbl>
    <w:p w14:paraId="7D708C12" w14:textId="02B39DB4" w:rsidR="00C33542" w:rsidRPr="00B4297F" w:rsidRDefault="00C33542" w:rsidP="00B371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170"/>
        <w:gridCol w:w="270"/>
        <w:gridCol w:w="1170"/>
        <w:gridCol w:w="270"/>
        <w:gridCol w:w="1170"/>
        <w:gridCol w:w="270"/>
        <w:gridCol w:w="1170"/>
      </w:tblGrid>
      <w:tr w:rsidR="00B6683E" w:rsidRPr="00B4297F" w14:paraId="1C29B2A8" w14:textId="77777777" w:rsidTr="003F54B1">
        <w:tc>
          <w:tcPr>
            <w:tcW w:w="2700" w:type="dxa"/>
          </w:tcPr>
          <w:p w14:paraId="74A639B2" w14:textId="77777777" w:rsidR="00B6683E" w:rsidRPr="00B4297F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8005FFF" w14:textId="77777777" w:rsidR="00B6683E" w:rsidRPr="00B4297F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429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490" w:type="dxa"/>
            <w:gridSpan w:val="7"/>
          </w:tcPr>
          <w:p w14:paraId="316F76B4" w14:textId="77777777" w:rsidR="00B6683E" w:rsidRPr="00B4297F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429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683E" w:rsidRPr="00B4297F" w14:paraId="4DCF9827" w14:textId="77777777" w:rsidTr="003F54B1">
        <w:tc>
          <w:tcPr>
            <w:tcW w:w="2700" w:type="dxa"/>
          </w:tcPr>
          <w:p w14:paraId="06B793A7" w14:textId="77777777" w:rsidR="00B6683E" w:rsidRPr="00B4297F" w:rsidRDefault="00B6683E" w:rsidP="00E8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BA81F1F" w14:textId="77777777" w:rsidR="00B6683E" w:rsidRPr="00B4297F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4297F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B4297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4297F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</w:p>
        </w:tc>
        <w:tc>
          <w:tcPr>
            <w:tcW w:w="1170" w:type="dxa"/>
          </w:tcPr>
          <w:p w14:paraId="0BBEBD9C" w14:textId="77777777" w:rsidR="00B6683E" w:rsidRPr="00B4297F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4297F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B4297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4297F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</w:p>
        </w:tc>
        <w:tc>
          <w:tcPr>
            <w:tcW w:w="270" w:type="dxa"/>
          </w:tcPr>
          <w:p w14:paraId="2F7CB8E1" w14:textId="77777777" w:rsidR="00B6683E" w:rsidRPr="00B4297F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CD53D9" w14:textId="77777777" w:rsidR="00B6683E" w:rsidRPr="00B4297F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1689F2" w14:textId="77777777" w:rsidR="00B6683E" w:rsidRPr="00B4297F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9B6C1C9" w14:textId="77777777" w:rsidR="00B6683E" w:rsidRPr="00B4297F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3510B0" w14:textId="77777777" w:rsidR="00B6683E" w:rsidRPr="00B4297F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CE1385" w14:textId="77777777" w:rsidR="00B6683E" w:rsidRPr="00B4297F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4297F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B4297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4297F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</w:p>
        </w:tc>
      </w:tr>
      <w:tr w:rsidR="00B6683E" w:rsidRPr="00B4297F" w14:paraId="7A561D82" w14:textId="77777777" w:rsidTr="003F54B1">
        <w:tc>
          <w:tcPr>
            <w:tcW w:w="2700" w:type="dxa"/>
          </w:tcPr>
          <w:p w14:paraId="300CEAE8" w14:textId="77777777" w:rsidR="00B6683E" w:rsidRPr="00B4297F" w:rsidRDefault="00E87AFF" w:rsidP="00E8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297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080" w:type="dxa"/>
          </w:tcPr>
          <w:p w14:paraId="7A9C9ED8" w14:textId="146FFB0A" w:rsidR="00B6683E" w:rsidRPr="00B4297F" w:rsidRDefault="008852A1" w:rsidP="00B668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highlight w:val="green"/>
                <w:cs/>
                <w:lang w:val="th-TH"/>
              </w:rPr>
            </w:pPr>
            <w:r w:rsidRPr="00B4297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6683E" w:rsidRPr="00B4297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="00B6683E" w:rsidRPr="00B4297F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ธันวาคม</w:t>
            </w:r>
          </w:p>
        </w:tc>
        <w:tc>
          <w:tcPr>
            <w:tcW w:w="1170" w:type="dxa"/>
          </w:tcPr>
          <w:p w14:paraId="6586B921" w14:textId="381A5910" w:rsidR="00B6683E" w:rsidRPr="00B4297F" w:rsidRDefault="008852A1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4297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6683E" w:rsidRPr="00B4297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6683E" w:rsidRPr="00B4297F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7C792025" w14:textId="77777777" w:rsidR="00B6683E" w:rsidRPr="00B4297F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D320A1" w14:textId="77777777" w:rsidR="00B6683E" w:rsidRPr="00B4297F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4297F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37979DA0" w14:textId="77777777" w:rsidR="00B6683E" w:rsidRPr="00B4297F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86D47F" w14:textId="77777777" w:rsidR="00B6683E" w:rsidRPr="00B4297F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4297F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2592F005" w14:textId="77777777" w:rsidR="00B6683E" w:rsidRPr="00B4297F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0EA82A" w14:textId="0B455879" w:rsidR="00B6683E" w:rsidRPr="00B4297F" w:rsidRDefault="008852A1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4297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6683E" w:rsidRPr="00B4297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6683E" w:rsidRPr="00B4297F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6683E" w:rsidRPr="00B4297F" w14:paraId="2E520624" w14:textId="77777777" w:rsidTr="00265A1A">
        <w:trPr>
          <w:trHeight w:val="236"/>
        </w:trPr>
        <w:tc>
          <w:tcPr>
            <w:tcW w:w="2700" w:type="dxa"/>
          </w:tcPr>
          <w:p w14:paraId="54B704A7" w14:textId="77777777" w:rsidR="00B6683E" w:rsidRPr="00B4297F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C3A6166" w14:textId="77777777" w:rsidR="00B6683E" w:rsidRPr="00B4297F" w:rsidRDefault="00B6683E" w:rsidP="00B668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B4297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B4297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ร้อยละต่อปี</w:t>
            </w:r>
            <w:r w:rsidRPr="00B4297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5490" w:type="dxa"/>
            <w:gridSpan w:val="7"/>
          </w:tcPr>
          <w:p w14:paraId="36B73AA8" w14:textId="77777777" w:rsidR="00B6683E" w:rsidRPr="00B4297F" w:rsidRDefault="00B6683E" w:rsidP="00B668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B4297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B4297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B4297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B6683E" w:rsidRPr="00B4297F" w14:paraId="2F2E3FC4" w14:textId="77777777" w:rsidTr="00B3713B">
        <w:trPr>
          <w:trHeight w:val="362"/>
        </w:trPr>
        <w:tc>
          <w:tcPr>
            <w:tcW w:w="2700" w:type="dxa"/>
          </w:tcPr>
          <w:p w14:paraId="1BC25504" w14:textId="27AF134C" w:rsidR="00B6683E" w:rsidRPr="00B4297F" w:rsidRDefault="008852A1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4297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09444E4D" w14:textId="77777777" w:rsidR="00B6683E" w:rsidRPr="00B4297F" w:rsidRDefault="00B6683E" w:rsidP="00B668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1C7C9D44" w14:textId="77777777" w:rsidR="00B6683E" w:rsidRPr="00B4297F" w:rsidRDefault="00B6683E" w:rsidP="00B668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AA0381" w14:textId="77777777" w:rsidR="00B6683E" w:rsidRPr="00B4297F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5568D8" w14:textId="77777777" w:rsidR="00B6683E" w:rsidRPr="00B4297F" w:rsidRDefault="00B6683E" w:rsidP="00B668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A3FF68" w14:textId="77777777" w:rsidR="00B6683E" w:rsidRPr="00B4297F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8A29EC" w14:textId="77777777" w:rsidR="00B6683E" w:rsidRPr="00B4297F" w:rsidRDefault="00B6683E" w:rsidP="00B668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772737" w14:textId="77777777" w:rsidR="00B6683E" w:rsidRPr="00B4297F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2832B5" w14:textId="77777777" w:rsidR="00B6683E" w:rsidRPr="00B4297F" w:rsidRDefault="00B6683E" w:rsidP="00B668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071F5" w:rsidRPr="00B4297F" w14:paraId="6D45953A" w14:textId="77777777" w:rsidTr="003F54B1">
        <w:tc>
          <w:tcPr>
            <w:tcW w:w="2700" w:type="dxa"/>
          </w:tcPr>
          <w:p w14:paraId="1C511F44" w14:textId="77777777" w:rsidR="00A071F5" w:rsidRPr="00B4297F" w:rsidRDefault="00A071F5" w:rsidP="00A0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4297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F293E1B" w14:textId="7F32EE37" w:rsidR="00A071F5" w:rsidRPr="00B4297F" w:rsidRDefault="008852A1" w:rsidP="00A071F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B4297F"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4079D0" w14:textId="25E88745" w:rsidR="00A071F5" w:rsidRPr="00B4297F" w:rsidRDefault="008852A1" w:rsidP="00C005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4297F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="00A071F5" w:rsidRPr="00B429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4297F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08DD888" w14:textId="77777777" w:rsidR="00A071F5" w:rsidRPr="00B4297F" w:rsidRDefault="00A071F5" w:rsidP="00A0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B8CD8C" w14:textId="77777777" w:rsidR="00A071F5" w:rsidRPr="00B4297F" w:rsidRDefault="00011EA7" w:rsidP="00C005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77"/>
              <w:rPr>
                <w:rFonts w:ascii="Angsana New" w:hAnsi="Angsana New" w:cs="Angsana New"/>
                <w:sz w:val="30"/>
                <w:szCs w:val="30"/>
              </w:rPr>
            </w:pPr>
            <w:r w:rsidRPr="00B4297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B23C51" w14:textId="77777777" w:rsidR="00A071F5" w:rsidRPr="00B4297F" w:rsidRDefault="00A071F5" w:rsidP="00A0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C0BBB4" w14:textId="0AF93077" w:rsidR="00A071F5" w:rsidRPr="00B4297F" w:rsidRDefault="00011EA7" w:rsidP="00C005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4297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B4297F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B429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852A1" w:rsidRPr="00B4297F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B4297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4EDBEC8" w14:textId="77777777" w:rsidR="00A071F5" w:rsidRPr="00B4297F" w:rsidRDefault="00A071F5" w:rsidP="00A0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BCE90E" w14:textId="77777777" w:rsidR="00A071F5" w:rsidRPr="00B4297F" w:rsidRDefault="00011EA7" w:rsidP="00C005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4297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071F5" w:rsidRPr="00B4297F" w14:paraId="0E090878" w14:textId="77777777" w:rsidTr="003F54B1">
        <w:tc>
          <w:tcPr>
            <w:tcW w:w="2700" w:type="dxa"/>
          </w:tcPr>
          <w:p w14:paraId="217AB56D" w14:textId="77777777" w:rsidR="00A071F5" w:rsidRPr="00B4297F" w:rsidRDefault="00A071F5" w:rsidP="00A0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429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7B8EEB0A" w14:textId="77777777" w:rsidR="00A071F5" w:rsidRPr="00B4297F" w:rsidRDefault="00A071F5" w:rsidP="00A071F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DBD3AC" w14:textId="66ADC515" w:rsidR="00A071F5" w:rsidRPr="00B4297F" w:rsidRDefault="008852A1" w:rsidP="00C005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2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</w:t>
            </w:r>
            <w:r w:rsidR="00A071F5" w:rsidRPr="00B42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42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0543CD5" w14:textId="77777777" w:rsidR="00A071F5" w:rsidRPr="00B4297F" w:rsidRDefault="00A071F5" w:rsidP="00A0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AE9EED" w14:textId="77777777" w:rsidR="00A071F5" w:rsidRPr="00B4297F" w:rsidRDefault="00A071F5" w:rsidP="00C005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7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13EB80" w14:textId="77777777" w:rsidR="00A071F5" w:rsidRPr="00B4297F" w:rsidRDefault="00A071F5" w:rsidP="00A0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3E5B93" w14:textId="77777777" w:rsidR="00A071F5" w:rsidRPr="00B4297F" w:rsidRDefault="00A071F5" w:rsidP="00A071F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4BFA95" w14:textId="77777777" w:rsidR="00A071F5" w:rsidRPr="00B4297F" w:rsidRDefault="00A071F5" w:rsidP="00A07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D8FA59" w14:textId="77777777" w:rsidR="00A071F5" w:rsidRPr="00B4297F" w:rsidRDefault="00011EA7" w:rsidP="00C005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2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B6683E" w:rsidRPr="00B4297F" w14:paraId="465E278D" w14:textId="77777777" w:rsidTr="003F54B1">
        <w:tc>
          <w:tcPr>
            <w:tcW w:w="2700" w:type="dxa"/>
          </w:tcPr>
          <w:p w14:paraId="0B9698CC" w14:textId="77777777" w:rsidR="00B6683E" w:rsidRPr="00B4297F" w:rsidRDefault="00B6683E" w:rsidP="003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B707C3D" w14:textId="77777777" w:rsidR="00B6683E" w:rsidRPr="00B4297F" w:rsidRDefault="00B6683E" w:rsidP="003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5AF77F" w14:textId="77777777" w:rsidR="00B6683E" w:rsidRPr="00B4297F" w:rsidRDefault="00B6683E" w:rsidP="003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D5739D" w14:textId="77777777" w:rsidR="00B6683E" w:rsidRPr="00B4297F" w:rsidRDefault="00B6683E" w:rsidP="003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C13BE1" w14:textId="77777777" w:rsidR="00B6683E" w:rsidRPr="00B4297F" w:rsidRDefault="00B6683E" w:rsidP="003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230B84" w14:textId="77777777" w:rsidR="00B6683E" w:rsidRPr="00B4297F" w:rsidRDefault="00B6683E" w:rsidP="003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7DAC8F" w14:textId="77777777" w:rsidR="00B6683E" w:rsidRPr="00B4297F" w:rsidRDefault="00B6683E" w:rsidP="003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51A91C" w14:textId="77777777" w:rsidR="00B6683E" w:rsidRPr="00B4297F" w:rsidRDefault="00B6683E" w:rsidP="003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AD19C19" w14:textId="77777777" w:rsidR="00B6683E" w:rsidRPr="00B4297F" w:rsidRDefault="00B6683E" w:rsidP="003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B6683E" w:rsidRPr="00B4297F" w14:paraId="4E394960" w14:textId="77777777" w:rsidTr="003F54B1">
        <w:tc>
          <w:tcPr>
            <w:tcW w:w="2700" w:type="dxa"/>
          </w:tcPr>
          <w:p w14:paraId="2520161B" w14:textId="1E4CB16E" w:rsidR="00B6683E" w:rsidRPr="00B4297F" w:rsidRDefault="008852A1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4297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080" w:type="dxa"/>
          </w:tcPr>
          <w:p w14:paraId="5AFCC108" w14:textId="77777777" w:rsidR="00B6683E" w:rsidRPr="00B4297F" w:rsidRDefault="00B6683E" w:rsidP="00B668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2D8624BA" w14:textId="77777777" w:rsidR="00B6683E" w:rsidRPr="00B4297F" w:rsidRDefault="00B6683E" w:rsidP="00C005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3BBEBA" w14:textId="77777777" w:rsidR="00B6683E" w:rsidRPr="00B4297F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10A02B" w14:textId="77777777" w:rsidR="00B6683E" w:rsidRPr="00B4297F" w:rsidRDefault="00B6683E" w:rsidP="00C005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DD46C0" w14:textId="77777777" w:rsidR="00B6683E" w:rsidRPr="00B4297F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EFDEEA" w14:textId="77777777" w:rsidR="00B6683E" w:rsidRPr="00B4297F" w:rsidRDefault="00B6683E" w:rsidP="00B668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475C18" w14:textId="77777777" w:rsidR="00B6683E" w:rsidRPr="00B4297F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A5018C" w14:textId="77777777" w:rsidR="00B6683E" w:rsidRPr="00B4297F" w:rsidRDefault="00B6683E" w:rsidP="00C005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decimal" w:pos="888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6683E" w:rsidRPr="00B4297F" w14:paraId="5F55B72D" w14:textId="77777777" w:rsidTr="003F54B1">
        <w:tc>
          <w:tcPr>
            <w:tcW w:w="2700" w:type="dxa"/>
          </w:tcPr>
          <w:p w14:paraId="06C0C8D6" w14:textId="77777777" w:rsidR="00B6683E" w:rsidRPr="00B4297F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4297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CE56EDE" w14:textId="36A09148" w:rsidR="00B6683E" w:rsidRPr="00B4297F" w:rsidRDefault="008852A1" w:rsidP="00B668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B4297F"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DB0C2B" w14:textId="4937A56D" w:rsidR="00B6683E" w:rsidRPr="00B4297F" w:rsidRDefault="008852A1" w:rsidP="00C005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4297F">
              <w:rPr>
                <w:rFonts w:ascii="Angsana New" w:hAnsi="Angsana New" w:cs="Angsana New"/>
                <w:sz w:val="30"/>
                <w:szCs w:val="30"/>
              </w:rPr>
              <w:t>100</w:t>
            </w:r>
            <w:r w:rsidR="00B6683E" w:rsidRPr="00B429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4297F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066EBF71" w14:textId="77777777" w:rsidR="00B6683E" w:rsidRPr="00B4297F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B3023A" w14:textId="77777777" w:rsidR="00B6683E" w:rsidRPr="00B4297F" w:rsidRDefault="00B6683E" w:rsidP="00C005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77"/>
              <w:rPr>
                <w:rFonts w:ascii="Angsana New" w:hAnsi="Angsana New" w:cs="Angsana New"/>
                <w:sz w:val="30"/>
                <w:szCs w:val="30"/>
              </w:rPr>
            </w:pPr>
            <w:r w:rsidRPr="00B4297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696368" w14:textId="77777777" w:rsidR="00B6683E" w:rsidRPr="00B4297F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175BAF" w14:textId="128D3EA6" w:rsidR="00B6683E" w:rsidRPr="00B4297F" w:rsidRDefault="00B6683E" w:rsidP="00C005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4297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B4297F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B429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852A1" w:rsidRPr="00B4297F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B4297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C250650" w14:textId="77777777" w:rsidR="00B6683E" w:rsidRPr="00B4297F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701EAD" w14:textId="26C1AEA6" w:rsidR="00B6683E" w:rsidRPr="00B4297F" w:rsidRDefault="008852A1" w:rsidP="00C005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4297F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="00B6683E" w:rsidRPr="00B429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4297F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B6683E" w:rsidRPr="00B4297F" w14:paraId="63F7602D" w14:textId="77777777" w:rsidTr="003F54B1">
        <w:tc>
          <w:tcPr>
            <w:tcW w:w="2700" w:type="dxa"/>
          </w:tcPr>
          <w:p w14:paraId="76611B80" w14:textId="77777777" w:rsidR="00B6683E" w:rsidRPr="00B4297F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429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0668FBC2" w14:textId="77777777" w:rsidR="00B6683E" w:rsidRPr="00B4297F" w:rsidRDefault="00B6683E" w:rsidP="00B668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8EF781" w14:textId="73F1745A" w:rsidR="00B6683E" w:rsidRPr="00B4297F" w:rsidRDefault="008852A1" w:rsidP="00C005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2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100</w:t>
            </w:r>
            <w:r w:rsidR="00B6683E" w:rsidRPr="00B42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42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BB9C1E9" w14:textId="77777777" w:rsidR="00B6683E" w:rsidRPr="00B4297F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5114BD" w14:textId="77777777" w:rsidR="00B6683E" w:rsidRPr="00B4297F" w:rsidRDefault="00B6683E" w:rsidP="00C005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7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954B55" w14:textId="77777777" w:rsidR="00B6683E" w:rsidRPr="00B4297F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77F051" w14:textId="77777777" w:rsidR="00B6683E" w:rsidRPr="00B4297F" w:rsidRDefault="00B6683E" w:rsidP="00B668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4B379C" w14:textId="77777777" w:rsidR="00B6683E" w:rsidRPr="00B4297F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A10987" w14:textId="49EB66AA" w:rsidR="00B6683E" w:rsidRPr="00B4297F" w:rsidRDefault="008852A1" w:rsidP="00C005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2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</w:t>
            </w:r>
            <w:r w:rsidR="00B6683E" w:rsidRPr="00B42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42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</w:tr>
      <w:tr w:rsidR="003437D6" w:rsidRPr="00B4297F" w14:paraId="7071E30C" w14:textId="77777777" w:rsidTr="003437D6">
        <w:tc>
          <w:tcPr>
            <w:tcW w:w="2700" w:type="dxa"/>
          </w:tcPr>
          <w:p w14:paraId="243179E9" w14:textId="77777777" w:rsidR="003437D6" w:rsidRPr="00B4297F" w:rsidRDefault="003437D6" w:rsidP="003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91EB823" w14:textId="77777777" w:rsidR="003437D6" w:rsidRPr="00B4297F" w:rsidRDefault="003437D6" w:rsidP="003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A8ADE0C" w14:textId="77777777" w:rsidR="003437D6" w:rsidRPr="00B4297F" w:rsidRDefault="003437D6" w:rsidP="003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754933" w14:textId="77777777" w:rsidR="003437D6" w:rsidRPr="00B4297F" w:rsidRDefault="003437D6" w:rsidP="003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86175F" w14:textId="77777777" w:rsidR="003437D6" w:rsidRPr="00B4297F" w:rsidRDefault="003437D6" w:rsidP="003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3B7C4B" w14:textId="77777777" w:rsidR="003437D6" w:rsidRPr="00B4297F" w:rsidRDefault="003437D6" w:rsidP="003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1C087D" w14:textId="77777777" w:rsidR="003437D6" w:rsidRPr="00B4297F" w:rsidRDefault="003437D6" w:rsidP="003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7E6294" w14:textId="77777777" w:rsidR="003437D6" w:rsidRPr="00B4297F" w:rsidRDefault="003437D6" w:rsidP="003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7987FF6" w14:textId="77777777" w:rsidR="003437D6" w:rsidRPr="00B4297F" w:rsidRDefault="003437D6" w:rsidP="003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1362F3" w:rsidRPr="00B4297F" w14:paraId="372ABB08" w14:textId="77777777" w:rsidTr="0043556D">
        <w:tc>
          <w:tcPr>
            <w:tcW w:w="3780" w:type="dxa"/>
            <w:gridSpan w:val="2"/>
          </w:tcPr>
          <w:p w14:paraId="5C2025AA" w14:textId="77777777" w:rsidR="001362F3" w:rsidRPr="00B4297F" w:rsidRDefault="00CD2713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297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610" w:type="dxa"/>
            <w:gridSpan w:val="3"/>
          </w:tcPr>
          <w:p w14:paraId="5851D096" w14:textId="77777777" w:rsidR="001362F3" w:rsidRPr="00B4297F" w:rsidRDefault="001362F3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429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BBDE90" w14:textId="77777777" w:rsidR="001362F3" w:rsidRPr="00B4297F" w:rsidRDefault="001362F3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3560C83" w14:textId="77777777" w:rsidR="001362F3" w:rsidRPr="00B4297F" w:rsidRDefault="001362F3" w:rsidP="005C63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29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683E" w:rsidRPr="00B4297F" w14:paraId="3FEE9D84" w14:textId="77777777" w:rsidTr="0043556D">
        <w:tc>
          <w:tcPr>
            <w:tcW w:w="3780" w:type="dxa"/>
            <w:gridSpan w:val="2"/>
          </w:tcPr>
          <w:p w14:paraId="7D55F9A5" w14:textId="77777777" w:rsidR="00B6683E" w:rsidRPr="00B4297F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65723AD" w14:textId="466CA59F" w:rsidR="00B6683E" w:rsidRPr="00B4297F" w:rsidRDefault="008852A1" w:rsidP="00B66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97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800A40D" w14:textId="77777777" w:rsidR="00B6683E" w:rsidRPr="00B4297F" w:rsidRDefault="00B6683E" w:rsidP="00B66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A25866" w14:textId="07DE2D9E" w:rsidR="00B6683E" w:rsidRPr="00B4297F" w:rsidRDefault="008852A1" w:rsidP="00B66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97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E25F414" w14:textId="77777777" w:rsidR="00B6683E" w:rsidRPr="00B4297F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1197DB" w14:textId="25B153A7" w:rsidR="00B6683E" w:rsidRPr="00B4297F" w:rsidRDefault="008852A1" w:rsidP="00B66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97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AFB784F" w14:textId="77777777" w:rsidR="00B6683E" w:rsidRPr="00B4297F" w:rsidRDefault="00B6683E" w:rsidP="00B66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436109" w14:textId="02D283E0" w:rsidR="00B6683E" w:rsidRPr="00B4297F" w:rsidRDefault="008852A1" w:rsidP="00B66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97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6683E" w:rsidRPr="00B4297F" w14:paraId="516B90EA" w14:textId="77777777" w:rsidTr="0043556D">
        <w:tc>
          <w:tcPr>
            <w:tcW w:w="3780" w:type="dxa"/>
            <w:gridSpan w:val="2"/>
          </w:tcPr>
          <w:p w14:paraId="401DA58C" w14:textId="77777777" w:rsidR="00B6683E" w:rsidRPr="00B4297F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4C64C878" w14:textId="77777777" w:rsidR="00B6683E" w:rsidRPr="00B4297F" w:rsidRDefault="00B6683E" w:rsidP="00B668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297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B4297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B4297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3C10F4" w:rsidRPr="00B4297F" w14:paraId="5B55278E" w14:textId="77777777" w:rsidTr="0043556D">
        <w:tc>
          <w:tcPr>
            <w:tcW w:w="3780" w:type="dxa"/>
            <w:gridSpan w:val="2"/>
          </w:tcPr>
          <w:p w14:paraId="26A33B60" w14:textId="77777777" w:rsidR="003C10F4" w:rsidRPr="00B4297F" w:rsidRDefault="003C10F4" w:rsidP="003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4297F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F298799" w14:textId="000DEFD4" w:rsidR="003C10F4" w:rsidRPr="00B4297F" w:rsidRDefault="008852A1" w:rsidP="00C005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2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2679F4" w:rsidRPr="00B42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42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023ACE" w:rsidRPr="00B42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270" w:type="dxa"/>
          </w:tcPr>
          <w:p w14:paraId="5743DB7C" w14:textId="77777777" w:rsidR="003C10F4" w:rsidRPr="00B4297F" w:rsidRDefault="003C10F4" w:rsidP="003C10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1481B42" w14:textId="0A45A79A" w:rsidR="003C10F4" w:rsidRPr="00B4297F" w:rsidRDefault="008852A1" w:rsidP="00C005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7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2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A071F5" w:rsidRPr="00B42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42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094</w:t>
            </w:r>
          </w:p>
        </w:tc>
        <w:tc>
          <w:tcPr>
            <w:tcW w:w="270" w:type="dxa"/>
          </w:tcPr>
          <w:p w14:paraId="264A8C71" w14:textId="77777777" w:rsidR="003C10F4" w:rsidRPr="00B4297F" w:rsidRDefault="003C10F4" w:rsidP="003C10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FAA03F" w14:textId="0DA00153" w:rsidR="003C10F4" w:rsidRPr="00B4297F" w:rsidRDefault="008852A1" w:rsidP="00C005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2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2679F4" w:rsidRPr="00B42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42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023ACE" w:rsidRPr="00B42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270" w:type="dxa"/>
          </w:tcPr>
          <w:p w14:paraId="6DE25884" w14:textId="77777777" w:rsidR="003C10F4" w:rsidRPr="00B4297F" w:rsidRDefault="003C10F4" w:rsidP="003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F6AB2AC" w14:textId="7AED5EFD" w:rsidR="003C10F4" w:rsidRPr="00B4297F" w:rsidRDefault="008852A1" w:rsidP="00C005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2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A071F5" w:rsidRPr="00B42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42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094</w:t>
            </w:r>
          </w:p>
        </w:tc>
      </w:tr>
    </w:tbl>
    <w:p w14:paraId="6CDB5FD4" w14:textId="4FCF7912" w:rsidR="00CD2713" w:rsidRDefault="00CD2713" w:rsidP="00397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14:paraId="65648B91" w14:textId="77777777" w:rsidR="00B4297F" w:rsidRPr="00B4297F" w:rsidRDefault="00B4297F" w:rsidP="00397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D17F32" w:rsidRPr="00B4297F" w14:paraId="142F8CFF" w14:textId="77777777" w:rsidTr="0051717A">
        <w:tc>
          <w:tcPr>
            <w:tcW w:w="3780" w:type="dxa"/>
          </w:tcPr>
          <w:p w14:paraId="12950D83" w14:textId="6FF353DD" w:rsidR="00D17F32" w:rsidRPr="00B4297F" w:rsidRDefault="00D17F32" w:rsidP="0051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297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2610" w:type="dxa"/>
            <w:gridSpan w:val="3"/>
          </w:tcPr>
          <w:p w14:paraId="7B3426F0" w14:textId="77777777" w:rsidR="00D17F32" w:rsidRPr="00B4297F" w:rsidRDefault="00D17F32" w:rsidP="0051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429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AC6C8EA" w14:textId="77777777" w:rsidR="00D17F32" w:rsidRPr="00B4297F" w:rsidRDefault="00D17F32" w:rsidP="0051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7167912" w14:textId="77777777" w:rsidR="00D17F32" w:rsidRPr="00B4297F" w:rsidRDefault="00D17F32" w:rsidP="0051717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29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7F32" w:rsidRPr="00B4297F" w14:paraId="6D8829A2" w14:textId="77777777" w:rsidTr="0051717A">
        <w:tc>
          <w:tcPr>
            <w:tcW w:w="3780" w:type="dxa"/>
          </w:tcPr>
          <w:p w14:paraId="7F40C3DC" w14:textId="77777777" w:rsidR="00D17F32" w:rsidRPr="00B4297F" w:rsidRDefault="00D17F32" w:rsidP="0051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2A6DC16" w14:textId="77777777" w:rsidR="00D17F32" w:rsidRPr="00B4297F" w:rsidRDefault="00D17F32" w:rsidP="00517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97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65619ED" w14:textId="77777777" w:rsidR="00D17F32" w:rsidRPr="00B4297F" w:rsidRDefault="00D17F32" w:rsidP="00517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2D5C29" w14:textId="77777777" w:rsidR="00D17F32" w:rsidRPr="00B4297F" w:rsidRDefault="00D17F32" w:rsidP="00517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97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7355A2C" w14:textId="77777777" w:rsidR="00D17F32" w:rsidRPr="00B4297F" w:rsidRDefault="00D17F32" w:rsidP="0051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D13C8D" w14:textId="77777777" w:rsidR="00D17F32" w:rsidRPr="00B4297F" w:rsidRDefault="00D17F32" w:rsidP="00517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97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A0CBCA5" w14:textId="77777777" w:rsidR="00D17F32" w:rsidRPr="00B4297F" w:rsidRDefault="00D17F32" w:rsidP="00517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ADF476" w14:textId="77777777" w:rsidR="00D17F32" w:rsidRPr="00B4297F" w:rsidRDefault="00D17F32" w:rsidP="00517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97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D17F32" w:rsidRPr="00B4297F" w14:paraId="2ABC8AB2" w14:textId="77777777" w:rsidTr="0051717A">
        <w:tc>
          <w:tcPr>
            <w:tcW w:w="3780" w:type="dxa"/>
          </w:tcPr>
          <w:p w14:paraId="1BB212BB" w14:textId="77777777" w:rsidR="00D17F32" w:rsidRPr="00B4297F" w:rsidRDefault="00D17F32" w:rsidP="0051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985528C" w14:textId="77777777" w:rsidR="00D17F32" w:rsidRPr="00B4297F" w:rsidRDefault="00D17F32" w:rsidP="0051717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297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B4297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B4297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D17F32" w:rsidRPr="00B4297F" w14:paraId="5A712758" w14:textId="77777777" w:rsidTr="0051717A">
        <w:tc>
          <w:tcPr>
            <w:tcW w:w="3780" w:type="dxa"/>
          </w:tcPr>
          <w:p w14:paraId="1E218D3B" w14:textId="77777777" w:rsidR="00D17F32" w:rsidRPr="00B4297F" w:rsidRDefault="00D17F32" w:rsidP="0051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4297F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833DD9D" w14:textId="07124D75" w:rsidR="00D17F32" w:rsidRPr="00B4297F" w:rsidRDefault="00D17F32" w:rsidP="0051717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2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91,201</w:t>
            </w:r>
          </w:p>
        </w:tc>
        <w:tc>
          <w:tcPr>
            <w:tcW w:w="270" w:type="dxa"/>
          </w:tcPr>
          <w:p w14:paraId="48C986F5" w14:textId="77777777" w:rsidR="00D17F32" w:rsidRPr="00B4297F" w:rsidRDefault="00D17F32" w:rsidP="0051717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64B444F" w14:textId="48CD5392" w:rsidR="00D17F32" w:rsidRPr="00B4297F" w:rsidRDefault="00D17F32" w:rsidP="0051717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7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2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888CB3" w14:textId="77777777" w:rsidR="00D17F32" w:rsidRPr="00B4297F" w:rsidRDefault="00D17F32" w:rsidP="0051717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18A8E8F" w14:textId="49EC25E0" w:rsidR="00D17F32" w:rsidRPr="00B4297F" w:rsidRDefault="00D17F32" w:rsidP="0051717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2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91,201</w:t>
            </w:r>
          </w:p>
        </w:tc>
        <w:tc>
          <w:tcPr>
            <w:tcW w:w="270" w:type="dxa"/>
          </w:tcPr>
          <w:p w14:paraId="4B8BF47E" w14:textId="77777777" w:rsidR="00D17F32" w:rsidRPr="00B4297F" w:rsidRDefault="00D17F32" w:rsidP="0051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32F58DE" w14:textId="4B55615E" w:rsidR="00D17F32" w:rsidRPr="00B4297F" w:rsidRDefault="00D17F32" w:rsidP="0051717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2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77F1D54" w14:textId="77777777" w:rsidR="00D17F32" w:rsidRPr="0078405C" w:rsidRDefault="00D17F32" w:rsidP="009703BA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6D002936" w14:textId="11684080" w:rsidR="00F34BE7" w:rsidRPr="0078405C" w:rsidRDefault="00F34BE7" w:rsidP="009703BA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840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629D1423" w14:textId="77777777" w:rsidR="00A41401" w:rsidRPr="0078405C" w:rsidRDefault="00A41401" w:rsidP="009703BA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75787132" w14:textId="77777777" w:rsidR="00A41401" w:rsidRPr="0078405C" w:rsidRDefault="00A41401" w:rsidP="00A41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8405C">
        <w:rPr>
          <w:rFonts w:ascii="Angsana New" w:hAnsi="Angsana New" w:cs="Angsana New"/>
          <w:i/>
          <w:iCs/>
          <w:sz w:val="30"/>
          <w:szCs w:val="30"/>
          <w:cs/>
        </w:rPr>
        <w:t>สัญญาให้</w:t>
      </w:r>
      <w:r w:rsidRPr="0078405C">
        <w:rPr>
          <w:rFonts w:ascii="Angsana New" w:hAnsi="Angsana New" w:cs="Angsana New" w:hint="cs"/>
          <w:i/>
          <w:iCs/>
          <w:sz w:val="30"/>
          <w:szCs w:val="30"/>
          <w:cs/>
        </w:rPr>
        <w:t>บริการด้านการบริหารงาน</w:t>
      </w:r>
    </w:p>
    <w:p w14:paraId="289B8A18" w14:textId="77777777" w:rsidR="00A41401" w:rsidRPr="0078405C" w:rsidRDefault="00A41401" w:rsidP="005F4ED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720D892A" w14:textId="15FCBB8F" w:rsidR="00A41401" w:rsidRPr="0078405C" w:rsidRDefault="00A41401" w:rsidP="00A41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eastAsia="x-none"/>
        </w:rPr>
      </w:pPr>
      <w:r w:rsidRPr="0078405C">
        <w:rPr>
          <w:rFonts w:ascii="Angsana New" w:hAnsi="Angsana New" w:cs="Angsana New"/>
          <w:sz w:val="30"/>
          <w:szCs w:val="30"/>
          <w:cs/>
          <w:lang w:val="x-none" w:eastAsia="x-none"/>
        </w:rPr>
        <w:t>บริษัทได้ทำสัญญาให้</w:t>
      </w:r>
      <w:r w:rsidRPr="0078405C">
        <w:rPr>
          <w:rFonts w:ascii="Angsana New" w:hAnsi="Angsana New" w:cs="Angsana New" w:hint="cs"/>
          <w:sz w:val="30"/>
          <w:szCs w:val="30"/>
          <w:cs/>
          <w:lang w:val="x-none" w:eastAsia="x-none"/>
        </w:rPr>
        <w:t xml:space="preserve">บริการด้านบริหารงานกับบริษัทย่อยแห่งหนึ่ง </w:t>
      </w:r>
      <w:r w:rsidRPr="0078405C">
        <w:rPr>
          <w:rFonts w:ascii="Angsana New" w:hAnsi="Angsana New" w:cs="Angsana New"/>
          <w:sz w:val="30"/>
          <w:szCs w:val="30"/>
          <w:lang w:eastAsia="x-none"/>
        </w:rPr>
        <w:t>(</w:t>
      </w:r>
      <w:r w:rsidRPr="0078405C">
        <w:rPr>
          <w:rFonts w:ascii="Angsana New" w:hAnsi="Angsana New" w:cs="Angsana New" w:hint="cs"/>
          <w:sz w:val="30"/>
          <w:szCs w:val="30"/>
          <w:cs/>
          <w:lang w:eastAsia="x-none"/>
        </w:rPr>
        <w:t>บริษัท อิชิตัน</w:t>
      </w:r>
      <w:r w:rsidRPr="0078405C">
        <w:rPr>
          <w:rFonts w:ascii="Angsana New" w:hAnsi="Angsana New" w:cs="Angsana New"/>
          <w:sz w:val="30"/>
          <w:szCs w:val="30"/>
          <w:lang w:eastAsia="x-none"/>
        </w:rPr>
        <w:t xml:space="preserve"> </w:t>
      </w:r>
      <w:r w:rsidRPr="0078405C">
        <w:rPr>
          <w:rFonts w:ascii="Angsana New" w:hAnsi="Angsana New" w:cs="Angsana New" w:hint="cs"/>
          <w:sz w:val="30"/>
          <w:szCs w:val="30"/>
          <w:cs/>
          <w:lang w:eastAsia="x-none"/>
        </w:rPr>
        <w:t>เพาเวอร์ จำกัด</w:t>
      </w:r>
      <w:r w:rsidRPr="0078405C">
        <w:rPr>
          <w:rFonts w:ascii="Angsana New" w:hAnsi="Angsana New" w:cs="Angsana New"/>
          <w:sz w:val="30"/>
          <w:szCs w:val="30"/>
          <w:lang w:eastAsia="x-none"/>
        </w:rPr>
        <w:t xml:space="preserve">) </w:t>
      </w:r>
      <w:r w:rsidRPr="0078405C">
        <w:rPr>
          <w:rFonts w:ascii="Angsana New" w:hAnsi="Angsana New" w:cs="Angsana New" w:hint="cs"/>
          <w:sz w:val="30"/>
          <w:szCs w:val="30"/>
          <w:cs/>
          <w:lang w:eastAsia="x-none"/>
        </w:rPr>
        <w:t>ภายใต้เงื่อนไขของสัญญา บริษัทย่อยตกลงที่จะชำระค่าบริการด้านการบริหารงานตามจำนวนและ</w:t>
      </w:r>
      <w:r w:rsidRPr="0078405C">
        <w:rPr>
          <w:rFonts w:ascii="Angsana New" w:hAnsi="Angsana New" w:cs="Angsana New" w:hint="cs"/>
          <w:spacing w:val="-2"/>
          <w:sz w:val="30"/>
          <w:szCs w:val="30"/>
          <w:cs/>
          <w:lang w:eastAsia="x-none"/>
        </w:rPr>
        <w:t xml:space="preserve">เงื่อนไขที่ระบุไว้ในสัญญาดังกล่าว สัญญาฉบับนี้มีผลบังคับใช้ตั้งแต่วันที่ </w:t>
      </w:r>
      <w:r w:rsidR="008852A1" w:rsidRPr="0078405C">
        <w:rPr>
          <w:rFonts w:ascii="Angsana New" w:hAnsi="Angsana New" w:cs="Angsana New"/>
          <w:spacing w:val="-2"/>
          <w:sz w:val="30"/>
          <w:szCs w:val="30"/>
          <w:lang w:eastAsia="x-none"/>
        </w:rPr>
        <w:t>1</w:t>
      </w:r>
      <w:r w:rsidRPr="0078405C">
        <w:rPr>
          <w:rFonts w:ascii="Angsana New" w:hAnsi="Angsana New" w:cs="Angsana New"/>
          <w:spacing w:val="-2"/>
          <w:sz w:val="30"/>
          <w:szCs w:val="30"/>
          <w:lang w:eastAsia="x-none"/>
        </w:rPr>
        <w:t xml:space="preserve"> </w:t>
      </w:r>
      <w:r w:rsidRPr="0078405C">
        <w:rPr>
          <w:rFonts w:ascii="Angsana New" w:hAnsi="Angsana New" w:cs="Angsana New" w:hint="cs"/>
          <w:spacing w:val="-2"/>
          <w:sz w:val="30"/>
          <w:szCs w:val="30"/>
          <w:cs/>
          <w:lang w:eastAsia="x-none"/>
        </w:rPr>
        <w:t xml:space="preserve">มกราคม </w:t>
      </w:r>
      <w:r w:rsidR="008852A1" w:rsidRPr="0078405C">
        <w:rPr>
          <w:rFonts w:ascii="Angsana New" w:hAnsi="Angsana New" w:cs="Angsana New"/>
          <w:spacing w:val="-2"/>
          <w:sz w:val="30"/>
          <w:szCs w:val="30"/>
          <w:lang w:eastAsia="x-none"/>
        </w:rPr>
        <w:t>2563</w:t>
      </w:r>
      <w:r w:rsidRPr="0078405C">
        <w:rPr>
          <w:rFonts w:ascii="Angsana New" w:hAnsi="Angsana New" w:cs="Angsana New"/>
          <w:spacing w:val="-2"/>
          <w:sz w:val="30"/>
          <w:szCs w:val="30"/>
          <w:lang w:eastAsia="x-none"/>
        </w:rPr>
        <w:t xml:space="preserve"> </w:t>
      </w:r>
      <w:r w:rsidRPr="0078405C">
        <w:rPr>
          <w:rFonts w:ascii="Angsana New" w:hAnsi="Angsana New" w:cs="Angsana New" w:hint="cs"/>
          <w:spacing w:val="-2"/>
          <w:sz w:val="30"/>
          <w:szCs w:val="30"/>
          <w:cs/>
          <w:lang w:eastAsia="x-none"/>
        </w:rPr>
        <w:t xml:space="preserve">ถึงวันที่ </w:t>
      </w:r>
      <w:r w:rsidR="008852A1" w:rsidRPr="0078405C">
        <w:rPr>
          <w:rFonts w:ascii="Angsana New" w:hAnsi="Angsana New" w:cs="Angsana New"/>
          <w:spacing w:val="-2"/>
          <w:sz w:val="30"/>
          <w:szCs w:val="30"/>
          <w:lang w:eastAsia="x-none"/>
        </w:rPr>
        <w:t>31</w:t>
      </w:r>
      <w:r w:rsidRPr="0078405C">
        <w:rPr>
          <w:rFonts w:ascii="Angsana New" w:hAnsi="Angsana New" w:cs="Angsana New"/>
          <w:spacing w:val="-2"/>
          <w:sz w:val="30"/>
          <w:szCs w:val="30"/>
          <w:lang w:eastAsia="x-none"/>
        </w:rPr>
        <w:t xml:space="preserve"> </w:t>
      </w:r>
      <w:r w:rsidRPr="0078405C">
        <w:rPr>
          <w:rFonts w:ascii="Angsana New" w:hAnsi="Angsana New" w:cs="Angsana New" w:hint="cs"/>
          <w:spacing w:val="-2"/>
          <w:sz w:val="30"/>
          <w:szCs w:val="30"/>
          <w:cs/>
          <w:lang w:eastAsia="x-none"/>
        </w:rPr>
        <w:t xml:space="preserve">ธันวาคม </w:t>
      </w:r>
      <w:r w:rsidR="008852A1" w:rsidRPr="0078405C">
        <w:rPr>
          <w:rFonts w:ascii="Angsana New" w:hAnsi="Angsana New" w:cs="Angsana New"/>
          <w:spacing w:val="-2"/>
          <w:sz w:val="30"/>
          <w:szCs w:val="30"/>
          <w:lang w:eastAsia="x-none"/>
        </w:rPr>
        <w:t>2563</w:t>
      </w:r>
    </w:p>
    <w:p w14:paraId="1BB418BF" w14:textId="77777777" w:rsidR="005F4EDF" w:rsidRPr="0078405C" w:rsidRDefault="005F4EDF" w:rsidP="0078405C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A3DDD25" w14:textId="77777777" w:rsidR="00217072" w:rsidRPr="0078405C" w:rsidRDefault="00217072" w:rsidP="009703BA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8405C">
        <w:rPr>
          <w:rFonts w:ascii="Angsana New" w:hAnsi="Angsana New"/>
          <w:i/>
          <w:iCs/>
          <w:sz w:val="30"/>
          <w:szCs w:val="30"/>
          <w:cs/>
        </w:rPr>
        <w:t>สัญญาแต่งตั้งผู้จัดจำหน่ายสินค้า</w:t>
      </w:r>
    </w:p>
    <w:p w14:paraId="1259C2E4" w14:textId="77777777" w:rsidR="00217072" w:rsidRPr="0078405C" w:rsidRDefault="00217072" w:rsidP="00217072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25FE424" w14:textId="77777777" w:rsidR="00BA5D99" w:rsidRDefault="0018723A" w:rsidP="0018723A">
      <w:pPr>
        <w:pStyle w:val="BodyText2"/>
        <w:tabs>
          <w:tab w:val="left" w:pos="72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78405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852A1" w:rsidRPr="0078405C">
        <w:rPr>
          <w:rFonts w:ascii="Angsana New" w:hAnsi="Angsana New"/>
          <w:sz w:val="30"/>
          <w:szCs w:val="30"/>
          <w:lang w:val="en-US"/>
        </w:rPr>
        <w:t>1</w:t>
      </w:r>
      <w:r w:rsidRPr="0078405C">
        <w:rPr>
          <w:rFonts w:ascii="Angsana New" w:hAnsi="Angsana New"/>
          <w:sz w:val="30"/>
          <w:szCs w:val="30"/>
        </w:rPr>
        <w:t xml:space="preserve"> </w:t>
      </w:r>
      <w:r w:rsidRPr="0078405C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8852A1" w:rsidRPr="0078405C">
        <w:rPr>
          <w:rFonts w:ascii="Angsana New" w:hAnsi="Angsana New"/>
          <w:sz w:val="30"/>
          <w:szCs w:val="30"/>
          <w:lang w:val="en-US"/>
        </w:rPr>
        <w:t>2563</w:t>
      </w:r>
      <w:r w:rsidRPr="0078405C">
        <w:rPr>
          <w:rFonts w:ascii="Angsana New" w:hAnsi="Angsana New" w:hint="cs"/>
          <w:sz w:val="30"/>
          <w:szCs w:val="30"/>
          <w:cs/>
        </w:rPr>
        <w:t xml:space="preserve"> บริษัทได้ทำสัญญาแต่งตั้งกิจการที่เกี่ยวข้องกันแห่งหนึ่ง (บริษัท ไอ แอม กรีนที จำกัด) ให้เป็นผู้จัดจำหน่ายสินค้าให้กับบริษัท สัญญาฉบับนี้</w:t>
      </w:r>
      <w:r w:rsidRPr="0078405C">
        <w:rPr>
          <w:rFonts w:ascii="Angsana New" w:hAnsi="Angsana New"/>
          <w:sz w:val="30"/>
          <w:szCs w:val="30"/>
          <w:cs/>
        </w:rPr>
        <w:t>มีผลบังคับใช้ตั้งแต่วันที่</w:t>
      </w:r>
      <w:r w:rsidRPr="0078405C">
        <w:rPr>
          <w:rFonts w:ascii="Angsana New" w:hAnsi="Angsana New"/>
          <w:sz w:val="30"/>
          <w:szCs w:val="30"/>
        </w:rPr>
        <w:t xml:space="preserve"> </w:t>
      </w:r>
      <w:r w:rsidR="008852A1" w:rsidRPr="0078405C">
        <w:rPr>
          <w:rFonts w:ascii="Angsana New" w:hAnsi="Angsana New"/>
          <w:sz w:val="30"/>
          <w:szCs w:val="30"/>
          <w:lang w:val="en-US"/>
        </w:rPr>
        <w:t>1</w:t>
      </w:r>
      <w:r w:rsidRPr="0078405C">
        <w:rPr>
          <w:rFonts w:ascii="Angsana New" w:hAnsi="Angsana New"/>
          <w:sz w:val="30"/>
          <w:szCs w:val="30"/>
          <w:cs/>
        </w:rPr>
        <w:t xml:space="preserve"> </w:t>
      </w:r>
      <w:r w:rsidRPr="0078405C">
        <w:rPr>
          <w:rFonts w:ascii="Angsana New" w:hAnsi="Angsana New" w:hint="cs"/>
          <w:sz w:val="30"/>
          <w:szCs w:val="30"/>
          <w:cs/>
        </w:rPr>
        <w:t>กรกฎาคม</w:t>
      </w:r>
      <w:r w:rsidRPr="0078405C">
        <w:rPr>
          <w:rFonts w:ascii="Angsana New" w:hAnsi="Angsana New"/>
          <w:sz w:val="30"/>
          <w:szCs w:val="30"/>
          <w:cs/>
        </w:rPr>
        <w:t xml:space="preserve"> </w:t>
      </w:r>
      <w:r w:rsidR="008852A1" w:rsidRPr="0078405C">
        <w:rPr>
          <w:rFonts w:ascii="Angsana New" w:hAnsi="Angsana New"/>
          <w:sz w:val="30"/>
          <w:szCs w:val="30"/>
          <w:lang w:val="en-US"/>
        </w:rPr>
        <w:t>2563</w:t>
      </w:r>
      <w:r w:rsidRPr="0078405C">
        <w:rPr>
          <w:rFonts w:ascii="Angsana New" w:hAnsi="Angsana New" w:hint="cs"/>
          <w:sz w:val="30"/>
          <w:szCs w:val="30"/>
          <w:cs/>
        </w:rPr>
        <w:t xml:space="preserve"> ถึงวันที่</w:t>
      </w:r>
      <w:r w:rsidRPr="0078405C">
        <w:rPr>
          <w:rFonts w:ascii="Angsana New" w:hAnsi="Angsana New"/>
          <w:sz w:val="30"/>
          <w:szCs w:val="30"/>
        </w:rPr>
        <w:br/>
      </w:r>
      <w:r w:rsidR="008852A1" w:rsidRPr="0078405C">
        <w:rPr>
          <w:rFonts w:ascii="Angsana New" w:hAnsi="Angsana New"/>
          <w:sz w:val="30"/>
          <w:szCs w:val="30"/>
          <w:lang w:val="en-US"/>
        </w:rPr>
        <w:t>30</w:t>
      </w:r>
      <w:r w:rsidRPr="0078405C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8852A1" w:rsidRPr="0078405C">
        <w:rPr>
          <w:rFonts w:ascii="Angsana New" w:hAnsi="Angsana New"/>
          <w:sz w:val="30"/>
          <w:szCs w:val="30"/>
          <w:lang w:val="en-US"/>
        </w:rPr>
        <w:t>2566</w:t>
      </w:r>
    </w:p>
    <w:p w14:paraId="18964E44" w14:textId="7E5C9F80" w:rsidR="0018723A" w:rsidRPr="0078405C" w:rsidRDefault="0018723A" w:rsidP="0018723A">
      <w:pPr>
        <w:pStyle w:val="BodyText2"/>
        <w:tabs>
          <w:tab w:val="left" w:pos="72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78405C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5ED5309" w14:textId="77777777" w:rsidR="002F4F31" w:rsidRPr="0078405C" w:rsidRDefault="002F4F31" w:rsidP="002F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8405C">
        <w:rPr>
          <w:rFonts w:ascii="Angsana New" w:hAnsi="Angsana New" w:cs="Angsana New"/>
          <w:i/>
          <w:iCs/>
          <w:sz w:val="30"/>
          <w:szCs w:val="30"/>
          <w:cs/>
        </w:rPr>
        <w:t>สัญญา</w:t>
      </w:r>
      <w:r w:rsidRPr="0078405C">
        <w:rPr>
          <w:rFonts w:ascii="Angsana New" w:hAnsi="Angsana New" w:cs="Angsana New" w:hint="cs"/>
          <w:i/>
          <w:iCs/>
          <w:sz w:val="30"/>
          <w:szCs w:val="30"/>
          <w:cs/>
        </w:rPr>
        <w:t>โอน</w:t>
      </w:r>
      <w:r w:rsidRPr="0078405C">
        <w:rPr>
          <w:rFonts w:ascii="Angsana New" w:hAnsi="Angsana New" w:cs="Angsana New"/>
          <w:i/>
          <w:iCs/>
          <w:sz w:val="30"/>
          <w:szCs w:val="30"/>
          <w:cs/>
        </w:rPr>
        <w:t>สิทธิในการใช้เครื่องหมายการค้า</w:t>
      </w:r>
    </w:p>
    <w:p w14:paraId="0C976401" w14:textId="77777777" w:rsidR="002F4F31" w:rsidRPr="0078405C" w:rsidRDefault="002F4F31" w:rsidP="002F4F31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6E424C6" w14:textId="14B3D15B" w:rsidR="002F4F31" w:rsidRPr="0078405C" w:rsidRDefault="002F4F31" w:rsidP="002F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8405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8852A1" w:rsidRPr="0078405C">
        <w:rPr>
          <w:rFonts w:ascii="Angsana New" w:hAnsi="Angsana New" w:cs="Angsana New"/>
          <w:sz w:val="30"/>
          <w:szCs w:val="30"/>
        </w:rPr>
        <w:t>11</w:t>
      </w:r>
      <w:r w:rsidRPr="0078405C">
        <w:rPr>
          <w:rFonts w:ascii="Angsana New" w:hAnsi="Angsana New" w:cs="Angsana New"/>
          <w:sz w:val="30"/>
          <w:szCs w:val="30"/>
        </w:rPr>
        <w:t xml:space="preserve"> </w:t>
      </w:r>
      <w:r w:rsidRPr="0078405C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8852A1" w:rsidRPr="0078405C">
        <w:rPr>
          <w:rFonts w:ascii="Angsana New" w:hAnsi="Angsana New" w:cs="Angsana New"/>
          <w:sz w:val="30"/>
          <w:szCs w:val="30"/>
        </w:rPr>
        <w:t>2558</w:t>
      </w:r>
      <w:r w:rsidRPr="0078405C">
        <w:rPr>
          <w:rFonts w:ascii="Angsana New" w:hAnsi="Angsana New" w:cs="Angsana New"/>
          <w:sz w:val="30"/>
          <w:szCs w:val="30"/>
        </w:rPr>
        <w:t xml:space="preserve"> </w:t>
      </w:r>
      <w:r w:rsidRPr="0078405C">
        <w:rPr>
          <w:rFonts w:ascii="Angsana New" w:hAnsi="Angsana New" w:cs="Angsana New" w:hint="cs"/>
          <w:sz w:val="30"/>
          <w:szCs w:val="30"/>
          <w:cs/>
        </w:rPr>
        <w:t>บริษัทได้ทำสัญญาโอนสิทธิในการใช้เครื่องหมายการค้ากับการร่วมค้า</w:t>
      </w:r>
      <w:r w:rsidRPr="0078405C">
        <w:rPr>
          <w:rFonts w:ascii="Angsana New" w:hAnsi="Angsana New" w:cs="Angsana New"/>
          <w:sz w:val="30"/>
          <w:szCs w:val="30"/>
        </w:rPr>
        <w:t xml:space="preserve"> </w:t>
      </w:r>
      <w:r w:rsidRPr="0078405C">
        <w:rPr>
          <w:rFonts w:ascii="Angsana New" w:hAnsi="Angsana New" w:cs="Angsana New"/>
          <w:sz w:val="30"/>
          <w:szCs w:val="30"/>
          <w:cs/>
        </w:rPr>
        <w:t>ภายใต้เงื่อนไขของสัญญา บริษัทตกลงที่จะโอนสิทธิในการใช้เครื่องหมายการค้าบางอย่างของบริษัทตามที่ระบุไว้ในสัญญาให้</w:t>
      </w:r>
      <w:r w:rsidRPr="0078405C">
        <w:rPr>
          <w:rFonts w:ascii="Angsana New" w:hAnsi="Angsana New" w:cs="Angsana New"/>
          <w:sz w:val="30"/>
          <w:szCs w:val="30"/>
        </w:rPr>
        <w:t xml:space="preserve">   </w:t>
      </w:r>
      <w:r w:rsidRPr="0078405C">
        <w:rPr>
          <w:rFonts w:ascii="Angsana New" w:hAnsi="Angsana New" w:cs="Angsana New"/>
          <w:sz w:val="30"/>
          <w:szCs w:val="30"/>
          <w:cs/>
        </w:rPr>
        <w:t>การร่วมค้าใช้ในประเทศอินโดนีเซีย</w:t>
      </w:r>
      <w:r w:rsidRPr="0078405C">
        <w:rPr>
          <w:rFonts w:ascii="Angsana New" w:hAnsi="Angsana New" w:cs="Angsana New" w:hint="cs"/>
          <w:sz w:val="30"/>
          <w:szCs w:val="30"/>
          <w:cs/>
        </w:rPr>
        <w:t xml:space="preserve"> ในการนี้</w:t>
      </w:r>
      <w:r w:rsidRPr="0078405C">
        <w:rPr>
          <w:rFonts w:ascii="Angsana New" w:hAnsi="Angsana New" w:cs="Angsana New"/>
          <w:sz w:val="30"/>
          <w:szCs w:val="30"/>
        </w:rPr>
        <w:t xml:space="preserve"> </w:t>
      </w:r>
      <w:r w:rsidRPr="0078405C">
        <w:rPr>
          <w:rFonts w:ascii="Angsana New" w:hAnsi="Angsana New" w:cs="Angsana New" w:hint="cs"/>
          <w:sz w:val="30"/>
          <w:szCs w:val="30"/>
          <w:cs/>
        </w:rPr>
        <w:t>การร่วมค้าตกลงที่จะชำระค่าการโอนสิทธิดังกล่าวให้กับบริษัท</w:t>
      </w:r>
      <w:r w:rsidRPr="0078405C">
        <w:rPr>
          <w:rFonts w:ascii="Angsana New" w:hAnsi="Angsana New" w:cs="Angsana New"/>
          <w:sz w:val="30"/>
          <w:szCs w:val="30"/>
        </w:rPr>
        <w:t xml:space="preserve">      </w:t>
      </w:r>
      <w:r w:rsidRPr="0078405C"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 </w:t>
      </w:r>
      <w:r w:rsidR="008852A1" w:rsidRPr="0078405C">
        <w:rPr>
          <w:rFonts w:ascii="Angsana New" w:hAnsi="Angsana New" w:cs="Angsana New"/>
          <w:sz w:val="30"/>
          <w:szCs w:val="30"/>
        </w:rPr>
        <w:t>3</w:t>
      </w:r>
      <w:r w:rsidRPr="0078405C">
        <w:rPr>
          <w:rFonts w:ascii="Angsana New" w:hAnsi="Angsana New" w:cs="Angsana New"/>
          <w:sz w:val="30"/>
          <w:szCs w:val="30"/>
        </w:rPr>
        <w:t>,</w:t>
      </w:r>
      <w:r w:rsidR="008852A1" w:rsidRPr="0078405C">
        <w:rPr>
          <w:rFonts w:ascii="Angsana New" w:hAnsi="Angsana New" w:cs="Angsana New"/>
          <w:sz w:val="30"/>
          <w:szCs w:val="30"/>
        </w:rPr>
        <w:t>000</w:t>
      </w:r>
      <w:r w:rsidRPr="0078405C">
        <w:rPr>
          <w:rFonts w:ascii="Angsana New" w:hAnsi="Angsana New" w:cs="Angsana New"/>
          <w:sz w:val="30"/>
          <w:szCs w:val="30"/>
        </w:rPr>
        <w:t xml:space="preserve"> </w:t>
      </w:r>
      <w:r w:rsidRPr="0078405C">
        <w:rPr>
          <w:rFonts w:ascii="Angsana New" w:hAnsi="Angsana New" w:cs="Angsana New" w:hint="cs"/>
          <w:sz w:val="30"/>
          <w:szCs w:val="30"/>
          <w:cs/>
        </w:rPr>
        <w:t xml:space="preserve">เหรียญสหรัฐ สัญญาฉบับนี้มีผลบังคับใช้เป็นระยะเวลา </w:t>
      </w:r>
      <w:r w:rsidR="008852A1" w:rsidRPr="0078405C">
        <w:rPr>
          <w:rFonts w:ascii="Angsana New" w:hAnsi="Angsana New" w:cs="Angsana New" w:hint="cs"/>
          <w:sz w:val="30"/>
          <w:szCs w:val="30"/>
        </w:rPr>
        <w:t>1</w:t>
      </w:r>
      <w:r w:rsidR="008852A1" w:rsidRPr="0078405C">
        <w:rPr>
          <w:rFonts w:ascii="Angsana New" w:hAnsi="Angsana New" w:cs="Angsana New"/>
          <w:sz w:val="30"/>
          <w:szCs w:val="30"/>
        </w:rPr>
        <w:t>0</w:t>
      </w:r>
      <w:r w:rsidRPr="0078405C">
        <w:rPr>
          <w:rFonts w:ascii="Angsana New" w:hAnsi="Angsana New" w:cs="Angsana New" w:hint="cs"/>
          <w:sz w:val="30"/>
          <w:szCs w:val="30"/>
          <w:cs/>
        </w:rPr>
        <w:t xml:space="preserve"> ปี และ</w:t>
      </w:r>
      <w:r w:rsidRPr="0078405C">
        <w:rPr>
          <w:rFonts w:ascii="Angsana New" w:hAnsi="Angsana New" w:cs="Angsana New"/>
          <w:sz w:val="30"/>
          <w:szCs w:val="30"/>
          <w:cs/>
        </w:rPr>
        <w:t>เมื่อสิ้นสุดสัญญา</w:t>
      </w:r>
      <w:r w:rsidRPr="0078405C">
        <w:rPr>
          <w:rFonts w:ascii="Angsana New" w:hAnsi="Angsana New" w:cs="Angsana New" w:hint="cs"/>
          <w:sz w:val="30"/>
          <w:szCs w:val="30"/>
          <w:cs/>
        </w:rPr>
        <w:t>สามารถต่ออายุได้อีก</w:t>
      </w:r>
      <w:r w:rsidRPr="0078405C">
        <w:rPr>
          <w:rFonts w:ascii="Angsana New" w:hAnsi="Angsana New" w:cs="Angsana New"/>
          <w:sz w:val="30"/>
          <w:szCs w:val="30"/>
        </w:rPr>
        <w:t xml:space="preserve"> </w:t>
      </w:r>
      <w:r w:rsidR="008852A1" w:rsidRPr="0078405C">
        <w:rPr>
          <w:rFonts w:ascii="Angsana New" w:hAnsi="Angsana New" w:cs="Angsana New"/>
          <w:sz w:val="30"/>
          <w:szCs w:val="30"/>
        </w:rPr>
        <w:t>10</w:t>
      </w:r>
      <w:r w:rsidRPr="0078405C">
        <w:rPr>
          <w:rFonts w:ascii="Angsana New" w:hAnsi="Angsana New" w:cs="Angsana New"/>
          <w:sz w:val="30"/>
          <w:szCs w:val="30"/>
        </w:rPr>
        <w:t xml:space="preserve"> </w:t>
      </w:r>
      <w:r w:rsidRPr="0078405C">
        <w:rPr>
          <w:rFonts w:ascii="Angsana New" w:hAnsi="Angsana New" w:cs="Angsana New" w:hint="cs"/>
          <w:sz w:val="30"/>
          <w:szCs w:val="30"/>
          <w:cs/>
        </w:rPr>
        <w:t>ปี</w:t>
      </w:r>
      <w:r w:rsidRPr="0078405C">
        <w:rPr>
          <w:rFonts w:ascii="Angsana New" w:hAnsi="Angsana New" w:cs="Angsana New"/>
          <w:sz w:val="30"/>
          <w:szCs w:val="30"/>
        </w:rPr>
        <w:t xml:space="preserve"> </w:t>
      </w:r>
      <w:r w:rsidRPr="0078405C">
        <w:rPr>
          <w:rFonts w:ascii="Angsana New" w:hAnsi="Angsana New" w:cs="Angsana New"/>
          <w:sz w:val="30"/>
          <w:szCs w:val="30"/>
          <w:cs/>
        </w:rPr>
        <w:t>ตามเงื่อนไขใหม่ที่ระบุไว้ในสัญญา</w:t>
      </w:r>
      <w:r w:rsidRPr="0078405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8405C">
        <w:rPr>
          <w:rFonts w:ascii="Angsana New" w:hAnsi="Angsana New" w:cs="Angsana New"/>
          <w:sz w:val="30"/>
          <w:szCs w:val="30"/>
          <w:cs/>
        </w:rPr>
        <w:t>หรือ</w:t>
      </w:r>
      <w:r w:rsidRPr="0078405C">
        <w:rPr>
          <w:rFonts w:ascii="Angsana New" w:hAnsi="Angsana New" w:cs="Angsana New" w:hint="cs"/>
          <w:sz w:val="30"/>
          <w:szCs w:val="30"/>
          <w:cs/>
        </w:rPr>
        <w:t>สิ้นสุด</w:t>
      </w:r>
      <w:r w:rsidRPr="0078405C">
        <w:rPr>
          <w:rFonts w:ascii="Angsana New" w:hAnsi="Angsana New" w:cs="Angsana New"/>
          <w:sz w:val="30"/>
          <w:szCs w:val="30"/>
          <w:cs/>
        </w:rPr>
        <w:t>ทันทีที่บริษัทสิ้นสุดการเป็นผู้ถือหุ้นของ</w:t>
      </w:r>
      <w:r w:rsidRPr="0078405C">
        <w:rPr>
          <w:rFonts w:ascii="Angsana New" w:hAnsi="Angsana New" w:cs="Angsana New" w:hint="cs"/>
          <w:sz w:val="30"/>
          <w:szCs w:val="30"/>
          <w:cs/>
        </w:rPr>
        <w:t xml:space="preserve">            </w:t>
      </w:r>
      <w:r w:rsidRPr="0078405C">
        <w:rPr>
          <w:rFonts w:ascii="Angsana New" w:hAnsi="Angsana New" w:cs="Angsana New"/>
          <w:sz w:val="30"/>
          <w:szCs w:val="30"/>
          <w:cs/>
        </w:rPr>
        <w:t>การร่วมค้า</w:t>
      </w:r>
    </w:p>
    <w:p w14:paraId="1963926E" w14:textId="77777777" w:rsidR="00DD3D23" w:rsidRPr="0078405C" w:rsidRDefault="00DD3D23" w:rsidP="005F4ED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A2418BC" w14:textId="77777777" w:rsidR="00BA5D99" w:rsidRDefault="00BA5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1BF538EA" w14:textId="73C00F9E" w:rsidR="002F4F31" w:rsidRPr="00BA5D99" w:rsidRDefault="002F4F31" w:rsidP="002F4F31">
      <w:pPr>
        <w:tabs>
          <w:tab w:val="left" w:pos="72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A5D99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สัญญาให้สิทธิในการใช้ทรัพย์สินทางปัญญา</w:t>
      </w:r>
    </w:p>
    <w:p w14:paraId="29953044" w14:textId="77777777" w:rsidR="002F4F31" w:rsidRPr="00BA5D99" w:rsidRDefault="002F4F31" w:rsidP="00BA5D99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5B697093" w14:textId="4FD87A96" w:rsidR="00021C5A" w:rsidRPr="00BA5D99" w:rsidRDefault="002F4F31" w:rsidP="00021C5A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A5D9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852A1" w:rsidRPr="00BA5D99">
        <w:rPr>
          <w:rFonts w:ascii="Angsana New" w:hAnsi="Angsana New"/>
          <w:sz w:val="30"/>
          <w:szCs w:val="30"/>
          <w:lang w:val="en-US"/>
        </w:rPr>
        <w:t>11</w:t>
      </w:r>
      <w:r w:rsidRPr="00BA5D99">
        <w:rPr>
          <w:rFonts w:ascii="Angsana New" w:hAnsi="Angsana New"/>
          <w:sz w:val="30"/>
          <w:szCs w:val="30"/>
        </w:rPr>
        <w:t xml:space="preserve"> </w:t>
      </w:r>
      <w:r w:rsidRPr="00BA5D99">
        <w:rPr>
          <w:rFonts w:ascii="Angsana New" w:hAnsi="Angsana New"/>
          <w:sz w:val="30"/>
          <w:szCs w:val="30"/>
          <w:cs/>
        </w:rPr>
        <w:t xml:space="preserve">พฤษภาคม </w:t>
      </w:r>
      <w:r w:rsidR="008852A1" w:rsidRPr="00BA5D99">
        <w:rPr>
          <w:rFonts w:ascii="Angsana New" w:hAnsi="Angsana New"/>
          <w:sz w:val="30"/>
          <w:szCs w:val="30"/>
          <w:lang w:val="en-US"/>
        </w:rPr>
        <w:t>2558</w:t>
      </w:r>
      <w:r w:rsidRPr="00BA5D99">
        <w:rPr>
          <w:rFonts w:ascii="Angsana New" w:hAnsi="Angsana New"/>
          <w:sz w:val="30"/>
          <w:szCs w:val="30"/>
        </w:rPr>
        <w:t xml:space="preserve"> </w:t>
      </w:r>
      <w:r w:rsidRPr="00BA5D99">
        <w:rPr>
          <w:rFonts w:ascii="Angsana New" w:hAnsi="Angsana New"/>
          <w:sz w:val="30"/>
          <w:szCs w:val="30"/>
          <w:cs/>
        </w:rPr>
        <w:t>บริษัทได้ทำสัญญาให้สิทธิในการใช้ทรัพย์สินทางปัญญากับการร่วมค้า ภายใต้เงื่อนไขของสัญญา บริษัทตกลงที่จะให้การร่วมค้าใช้ทักษะความรู้ วิทยาการทางเทคนิคและสูตรการผลิตบางอย่างของบริษัทตามที่ระบุไว้ในสัญญาในการผลิตและจำหน่ายผลิตภัณฑ์ในประเทศอินโดนีเซีย ในการนี้ การร่วมค้าตกลง</w:t>
      </w:r>
      <w:r w:rsidRPr="00BA5D99">
        <w:rPr>
          <w:rFonts w:ascii="Angsana New" w:hAnsi="Angsana New"/>
          <w:sz w:val="30"/>
          <w:szCs w:val="30"/>
        </w:rPr>
        <w:t xml:space="preserve">      </w:t>
      </w:r>
      <w:r w:rsidRPr="00BA5D99">
        <w:rPr>
          <w:rFonts w:ascii="Angsana New" w:hAnsi="Angsana New"/>
          <w:sz w:val="30"/>
          <w:szCs w:val="30"/>
          <w:cs/>
        </w:rPr>
        <w:t xml:space="preserve">ที่จะชำระค่าสิทธิให้กับบริษัทเป็นจำนวนเงิน </w:t>
      </w:r>
      <w:r w:rsidR="008852A1" w:rsidRPr="00BA5D99">
        <w:rPr>
          <w:rFonts w:ascii="Angsana New" w:hAnsi="Angsana New"/>
          <w:sz w:val="30"/>
          <w:szCs w:val="30"/>
          <w:lang w:val="en-US"/>
        </w:rPr>
        <w:t>3</w:t>
      </w:r>
      <w:r w:rsidRPr="00BA5D99">
        <w:rPr>
          <w:rFonts w:ascii="Angsana New" w:hAnsi="Angsana New"/>
          <w:sz w:val="30"/>
          <w:szCs w:val="30"/>
        </w:rPr>
        <w:t>,</w:t>
      </w:r>
      <w:r w:rsidR="008852A1" w:rsidRPr="00BA5D99">
        <w:rPr>
          <w:rFonts w:ascii="Angsana New" w:hAnsi="Angsana New"/>
          <w:sz w:val="30"/>
          <w:szCs w:val="30"/>
          <w:lang w:val="en-US"/>
        </w:rPr>
        <w:t>000</w:t>
      </w:r>
      <w:r w:rsidRPr="00BA5D99">
        <w:rPr>
          <w:rFonts w:ascii="Angsana New" w:hAnsi="Angsana New"/>
          <w:sz w:val="30"/>
          <w:szCs w:val="30"/>
        </w:rPr>
        <w:t xml:space="preserve"> </w:t>
      </w:r>
      <w:r w:rsidRPr="00BA5D99">
        <w:rPr>
          <w:rFonts w:ascii="Angsana New" w:hAnsi="Angsana New"/>
          <w:sz w:val="30"/>
          <w:szCs w:val="30"/>
          <w:cs/>
        </w:rPr>
        <w:t>เหรียญสหรัฐต่อปี สัญญาฉบับนี้มีผลบังคับใช้</w:t>
      </w:r>
      <w:r w:rsidRPr="00BA5D99">
        <w:rPr>
          <w:rFonts w:ascii="Angsana New" w:hAnsi="Angsana New" w:hint="cs"/>
          <w:sz w:val="30"/>
          <w:szCs w:val="30"/>
          <w:cs/>
        </w:rPr>
        <w:t>จนถึงหลังจากวันที่</w:t>
      </w:r>
      <w:r w:rsidRPr="00BA5D99">
        <w:rPr>
          <w:rFonts w:ascii="Angsana New" w:hAnsi="Angsana New"/>
          <w:sz w:val="30"/>
          <w:szCs w:val="30"/>
          <w:cs/>
        </w:rPr>
        <w:t xml:space="preserve">บริษัทสิ้นสุดการเป็นผู้ถือหุ้นของการร่วมค้าเป็นระยะเวลา </w:t>
      </w:r>
      <w:r w:rsidR="008852A1" w:rsidRPr="00BA5D99">
        <w:rPr>
          <w:rFonts w:ascii="Angsana New" w:hAnsi="Angsana New"/>
          <w:sz w:val="30"/>
          <w:szCs w:val="30"/>
          <w:lang w:val="en-US"/>
        </w:rPr>
        <w:t>10</w:t>
      </w:r>
      <w:r w:rsidRPr="00BA5D99">
        <w:rPr>
          <w:rFonts w:ascii="Angsana New" w:hAnsi="Angsana New"/>
          <w:sz w:val="30"/>
          <w:szCs w:val="30"/>
          <w:cs/>
        </w:rPr>
        <w:t xml:space="preserve"> ปี และเมื่อสิ้นสุดสัญญาสามารถต่ออายุได้อีก</w:t>
      </w:r>
      <w:r w:rsidRPr="00BA5D99">
        <w:rPr>
          <w:rFonts w:ascii="Angsana New" w:hAnsi="Angsana New"/>
          <w:sz w:val="30"/>
          <w:szCs w:val="30"/>
        </w:rPr>
        <w:t xml:space="preserve">     </w:t>
      </w:r>
      <w:r w:rsidR="008852A1" w:rsidRPr="00BA5D99">
        <w:rPr>
          <w:rFonts w:ascii="Angsana New" w:hAnsi="Angsana New"/>
          <w:sz w:val="30"/>
          <w:szCs w:val="30"/>
          <w:lang w:val="en-US"/>
        </w:rPr>
        <w:t>10</w:t>
      </w:r>
      <w:r w:rsidRPr="00BA5D99">
        <w:rPr>
          <w:rFonts w:ascii="Angsana New" w:hAnsi="Angsana New"/>
          <w:sz w:val="30"/>
          <w:szCs w:val="30"/>
        </w:rPr>
        <w:t xml:space="preserve"> </w:t>
      </w:r>
      <w:r w:rsidRPr="00BA5D99">
        <w:rPr>
          <w:rFonts w:ascii="Angsana New" w:hAnsi="Angsana New"/>
          <w:sz w:val="30"/>
          <w:szCs w:val="30"/>
          <w:cs/>
        </w:rPr>
        <w:t>ปี</w:t>
      </w:r>
      <w:r w:rsidRPr="00BA5D99">
        <w:rPr>
          <w:rFonts w:ascii="Angsana New" w:hAnsi="Angsana New"/>
          <w:sz w:val="30"/>
          <w:szCs w:val="30"/>
        </w:rPr>
        <w:t xml:space="preserve"> </w:t>
      </w:r>
      <w:r w:rsidRPr="00BA5D99">
        <w:rPr>
          <w:rFonts w:ascii="Angsana New" w:hAnsi="Angsana New"/>
          <w:sz w:val="30"/>
          <w:szCs w:val="30"/>
          <w:cs/>
        </w:rPr>
        <w:t>ตามเงื่อนไขใหม่ที่ระบุไว้ในสัญญา</w:t>
      </w:r>
    </w:p>
    <w:p w14:paraId="7710A95E" w14:textId="77777777" w:rsidR="00333368" w:rsidRPr="00BA5D99" w:rsidRDefault="00333368" w:rsidP="00BA5D99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553E5F8D" w14:textId="77777777" w:rsidR="00D220CB" w:rsidRPr="00BA5D99" w:rsidRDefault="00D220CB" w:rsidP="00D220CB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BA5D99">
        <w:rPr>
          <w:rFonts w:ascii="Angsana New" w:hAnsi="Angsana New" w:cs="Angsana New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54E48D59" w14:textId="77777777" w:rsidR="006B00B6" w:rsidRPr="00BA5D99" w:rsidRDefault="006B00B6" w:rsidP="00232A6F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1170"/>
        <w:gridCol w:w="270"/>
        <w:gridCol w:w="1170"/>
        <w:gridCol w:w="270"/>
        <w:gridCol w:w="1170"/>
        <w:gridCol w:w="270"/>
        <w:gridCol w:w="1170"/>
      </w:tblGrid>
      <w:tr w:rsidR="001362F3" w:rsidRPr="00BA5D99" w14:paraId="31D5BABB" w14:textId="77777777" w:rsidTr="00410F2D">
        <w:tc>
          <w:tcPr>
            <w:tcW w:w="3780" w:type="dxa"/>
            <w:gridSpan w:val="2"/>
          </w:tcPr>
          <w:p w14:paraId="5F0F631A" w14:textId="77777777" w:rsidR="001362F3" w:rsidRPr="00BA5D99" w:rsidRDefault="001362F3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C59B921" w14:textId="77777777" w:rsidR="001362F3" w:rsidRPr="00BA5D99" w:rsidRDefault="001362F3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D9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9201B47" w14:textId="77777777" w:rsidR="001362F3" w:rsidRPr="00BA5D99" w:rsidRDefault="001362F3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FC34908" w14:textId="77777777" w:rsidR="001362F3" w:rsidRPr="00BA5D99" w:rsidRDefault="001362F3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A5D9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BA5D9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683E" w:rsidRPr="00BA5D99" w14:paraId="37ACE364" w14:textId="77777777" w:rsidTr="00410F2D">
        <w:tc>
          <w:tcPr>
            <w:tcW w:w="3780" w:type="dxa"/>
            <w:gridSpan w:val="2"/>
          </w:tcPr>
          <w:p w14:paraId="6F697777" w14:textId="77777777" w:rsidR="00B6683E" w:rsidRPr="00BA5D99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C1900C6" w14:textId="65CC64E1" w:rsidR="00B6683E" w:rsidRPr="00BA5D99" w:rsidRDefault="008852A1" w:rsidP="00B66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5D9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63F7F2D" w14:textId="77777777" w:rsidR="00B6683E" w:rsidRPr="00BA5D99" w:rsidRDefault="00B6683E" w:rsidP="00B66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FEB39E" w14:textId="54F62405" w:rsidR="00B6683E" w:rsidRPr="00BA5D99" w:rsidRDefault="008852A1" w:rsidP="00B66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5D9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23D9F2D" w14:textId="77777777" w:rsidR="00B6683E" w:rsidRPr="00BA5D99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102EAF" w14:textId="418B2AB3" w:rsidR="00B6683E" w:rsidRPr="00BA5D99" w:rsidRDefault="008852A1" w:rsidP="00B66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5D9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4DB9EEF" w14:textId="77777777" w:rsidR="00B6683E" w:rsidRPr="00BA5D99" w:rsidRDefault="00B6683E" w:rsidP="00B66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6CF982" w14:textId="6420FD72" w:rsidR="00B6683E" w:rsidRPr="00BA5D99" w:rsidRDefault="008852A1" w:rsidP="00B66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5D9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6683E" w:rsidRPr="00BA5D99" w14:paraId="1D2F5A8B" w14:textId="77777777" w:rsidTr="00410F2D">
        <w:tc>
          <w:tcPr>
            <w:tcW w:w="3780" w:type="dxa"/>
            <w:gridSpan w:val="2"/>
          </w:tcPr>
          <w:p w14:paraId="7E9C5422" w14:textId="77777777" w:rsidR="00B6683E" w:rsidRPr="00BA5D99" w:rsidRDefault="00B6683E" w:rsidP="00B668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90" w:type="dxa"/>
            <w:gridSpan w:val="7"/>
          </w:tcPr>
          <w:p w14:paraId="4E549044" w14:textId="77777777" w:rsidR="00B6683E" w:rsidRPr="00BA5D99" w:rsidRDefault="00B6683E" w:rsidP="00B668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D9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BA5D9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BA5D9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8914BF" w:rsidRPr="00BA5D99" w14:paraId="397F7C70" w14:textId="77777777" w:rsidTr="00410F2D">
        <w:tc>
          <w:tcPr>
            <w:tcW w:w="3780" w:type="dxa"/>
            <w:gridSpan w:val="2"/>
          </w:tcPr>
          <w:p w14:paraId="3CB1582B" w14:textId="77777777" w:rsidR="008914BF" w:rsidRPr="00BA5D99" w:rsidRDefault="008914BF" w:rsidP="00891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A5D99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  <w:r w:rsidRPr="00BA5D99">
              <w:rPr>
                <w:rFonts w:ascii="Angsana New" w:hAnsi="Angsana New" w:cs="Angsana New" w:hint="cs"/>
                <w:sz w:val="30"/>
                <w:szCs w:val="30"/>
                <w:cs/>
              </w:rPr>
              <w:t>ในมือ</w:t>
            </w:r>
          </w:p>
        </w:tc>
        <w:tc>
          <w:tcPr>
            <w:tcW w:w="1170" w:type="dxa"/>
          </w:tcPr>
          <w:p w14:paraId="7A904302" w14:textId="3D7C878B" w:rsidR="008914BF" w:rsidRPr="00BA5D99" w:rsidRDefault="008852A1" w:rsidP="008914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5D99">
              <w:rPr>
                <w:rFonts w:ascii="Angsana New" w:hAnsi="Angsana New" w:cs="Angsana New"/>
                <w:sz w:val="30"/>
                <w:szCs w:val="30"/>
              </w:rPr>
              <w:t>283</w:t>
            </w:r>
          </w:p>
        </w:tc>
        <w:tc>
          <w:tcPr>
            <w:tcW w:w="270" w:type="dxa"/>
          </w:tcPr>
          <w:p w14:paraId="0B679852" w14:textId="77777777" w:rsidR="008914BF" w:rsidRPr="00BA5D99" w:rsidRDefault="008914BF" w:rsidP="008914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4B272E" w14:textId="664A4206" w:rsidR="008914BF" w:rsidRPr="00BA5D99" w:rsidRDefault="008852A1" w:rsidP="008914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5D99"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  <w:tc>
          <w:tcPr>
            <w:tcW w:w="270" w:type="dxa"/>
          </w:tcPr>
          <w:p w14:paraId="7E2ADBAF" w14:textId="77777777" w:rsidR="008914BF" w:rsidRPr="00BA5D99" w:rsidRDefault="008914BF" w:rsidP="00891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3ACFD2" w14:textId="5D180685" w:rsidR="008914BF" w:rsidRPr="00BA5D99" w:rsidRDefault="008852A1" w:rsidP="008914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5D99">
              <w:rPr>
                <w:rFonts w:ascii="Angsana New" w:hAnsi="Angsana New" w:cs="Angsana New"/>
                <w:sz w:val="30"/>
                <w:szCs w:val="30"/>
              </w:rPr>
              <w:t>283</w:t>
            </w:r>
          </w:p>
        </w:tc>
        <w:tc>
          <w:tcPr>
            <w:tcW w:w="270" w:type="dxa"/>
          </w:tcPr>
          <w:p w14:paraId="64437FE2" w14:textId="77777777" w:rsidR="008914BF" w:rsidRPr="00BA5D99" w:rsidRDefault="008914BF" w:rsidP="00891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8DDDB7" w14:textId="2188F31F" w:rsidR="008914BF" w:rsidRPr="00BA5D99" w:rsidRDefault="008852A1" w:rsidP="008914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5D99"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</w:tr>
      <w:tr w:rsidR="008914BF" w:rsidRPr="00BA5D99" w14:paraId="153D7812" w14:textId="77777777" w:rsidTr="00410F2D">
        <w:tc>
          <w:tcPr>
            <w:tcW w:w="3780" w:type="dxa"/>
            <w:gridSpan w:val="2"/>
          </w:tcPr>
          <w:p w14:paraId="6AD5AF0C" w14:textId="77777777" w:rsidR="008914BF" w:rsidRPr="00BA5D99" w:rsidRDefault="008914BF" w:rsidP="00891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BA5D99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เงินฝาก</w:t>
            </w:r>
            <w:r w:rsidRPr="00BA5D9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สถาบันการเงินประเภทกระแสรายวัน</w:t>
            </w:r>
          </w:p>
        </w:tc>
        <w:tc>
          <w:tcPr>
            <w:tcW w:w="1170" w:type="dxa"/>
          </w:tcPr>
          <w:p w14:paraId="22A961D0" w14:textId="7FCC2C00" w:rsidR="008914BF" w:rsidRPr="00BA5D99" w:rsidRDefault="008852A1" w:rsidP="008914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5D99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571A252E" w14:textId="77777777" w:rsidR="008914BF" w:rsidRPr="00BA5D99" w:rsidRDefault="008914BF" w:rsidP="008914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112D87" w14:textId="222204B2" w:rsidR="008914BF" w:rsidRPr="00BA5D99" w:rsidRDefault="008852A1" w:rsidP="008914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5D99"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  <w:tc>
          <w:tcPr>
            <w:tcW w:w="270" w:type="dxa"/>
          </w:tcPr>
          <w:p w14:paraId="2B0C6963" w14:textId="77777777" w:rsidR="008914BF" w:rsidRPr="00BA5D99" w:rsidRDefault="008914BF" w:rsidP="00891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33D089" w14:textId="374F37D2" w:rsidR="008914BF" w:rsidRPr="00BA5D99" w:rsidRDefault="008852A1" w:rsidP="008914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5D99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5CD3DBE1" w14:textId="77777777" w:rsidR="008914BF" w:rsidRPr="00BA5D99" w:rsidRDefault="008914BF" w:rsidP="00891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A724D9" w14:textId="3BACFCAD" w:rsidR="008914BF" w:rsidRPr="00BA5D99" w:rsidRDefault="008852A1" w:rsidP="008914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5D99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</w:tr>
      <w:tr w:rsidR="008914BF" w:rsidRPr="00BA5D99" w14:paraId="548294EA" w14:textId="77777777" w:rsidTr="00410F2D">
        <w:tc>
          <w:tcPr>
            <w:tcW w:w="3780" w:type="dxa"/>
            <w:gridSpan w:val="2"/>
          </w:tcPr>
          <w:p w14:paraId="7233F8D8" w14:textId="77777777" w:rsidR="008914BF" w:rsidRPr="00BA5D99" w:rsidRDefault="008914BF" w:rsidP="00891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D99">
              <w:rPr>
                <w:rFonts w:ascii="Angsana New" w:hAnsi="Angsana New" w:cs="Angsana New"/>
                <w:sz w:val="30"/>
                <w:szCs w:val="30"/>
                <w:cs/>
              </w:rPr>
              <w:t>เงินฝาก</w:t>
            </w:r>
            <w:r w:rsidRPr="00BA5D99">
              <w:rPr>
                <w:rFonts w:ascii="Angsana New" w:hAnsi="Angsana New" w:cs="Angsana New" w:hint="cs"/>
                <w:sz w:val="30"/>
                <w:szCs w:val="30"/>
                <w:cs/>
              </w:rPr>
              <w:t>สถาบันการเงินประเภทออมทรัพย์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DE5A0C" w14:textId="4B31E1A1" w:rsidR="008914BF" w:rsidRPr="00BA5D99" w:rsidRDefault="008852A1" w:rsidP="008914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5D99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3E5DB3" w:rsidRPr="00BA5D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A5D99">
              <w:rPr>
                <w:rFonts w:ascii="Angsana New" w:hAnsi="Angsana New" w:cs="Angsana New"/>
                <w:sz w:val="30"/>
                <w:szCs w:val="30"/>
              </w:rPr>
              <w:t>541</w:t>
            </w:r>
          </w:p>
        </w:tc>
        <w:tc>
          <w:tcPr>
            <w:tcW w:w="270" w:type="dxa"/>
          </w:tcPr>
          <w:p w14:paraId="433167A2" w14:textId="77777777" w:rsidR="008914BF" w:rsidRPr="00BA5D99" w:rsidRDefault="008914BF" w:rsidP="008914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61938F" w14:textId="6DA6F602" w:rsidR="008914BF" w:rsidRPr="00BA5D99" w:rsidRDefault="008852A1" w:rsidP="008914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5D99">
              <w:rPr>
                <w:rFonts w:ascii="Angsana New" w:hAnsi="Angsana New" w:cs="Angsana New"/>
                <w:sz w:val="30"/>
                <w:szCs w:val="30"/>
              </w:rPr>
              <w:t>97</w:t>
            </w:r>
            <w:r w:rsidR="008914BF" w:rsidRPr="00BA5D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A5D99">
              <w:rPr>
                <w:rFonts w:ascii="Angsana New" w:hAnsi="Angsana New" w:cs="Angsana New"/>
                <w:sz w:val="30"/>
                <w:szCs w:val="30"/>
              </w:rPr>
              <w:t>524</w:t>
            </w:r>
          </w:p>
        </w:tc>
        <w:tc>
          <w:tcPr>
            <w:tcW w:w="270" w:type="dxa"/>
          </w:tcPr>
          <w:p w14:paraId="0F66A966" w14:textId="77777777" w:rsidR="008914BF" w:rsidRPr="00BA5D99" w:rsidRDefault="008914BF" w:rsidP="00891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7D565D" w14:textId="494FB0C1" w:rsidR="008914BF" w:rsidRPr="00BA5D99" w:rsidRDefault="008852A1" w:rsidP="008914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5D99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3E5DB3" w:rsidRPr="00BA5D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A5D99">
              <w:rPr>
                <w:rFonts w:ascii="Angsana New" w:hAnsi="Angsana New" w:cs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14:paraId="1367235A" w14:textId="77777777" w:rsidR="008914BF" w:rsidRPr="00BA5D99" w:rsidRDefault="008914BF" w:rsidP="00891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C3E705" w14:textId="4E80B884" w:rsidR="008914BF" w:rsidRPr="00BA5D99" w:rsidRDefault="008852A1" w:rsidP="008914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5D99">
              <w:rPr>
                <w:rFonts w:ascii="Angsana New" w:hAnsi="Angsana New" w:cs="Angsana New"/>
                <w:sz w:val="30"/>
                <w:szCs w:val="30"/>
              </w:rPr>
              <w:t>59</w:t>
            </w:r>
            <w:r w:rsidR="008914BF" w:rsidRPr="00BA5D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A5D99">
              <w:rPr>
                <w:rFonts w:ascii="Angsana New" w:hAnsi="Angsana New" w:cs="Angsana New"/>
                <w:sz w:val="30"/>
                <w:szCs w:val="30"/>
              </w:rPr>
              <w:t>118</w:t>
            </w:r>
          </w:p>
        </w:tc>
      </w:tr>
      <w:tr w:rsidR="00B6683E" w:rsidRPr="00BA5D99" w14:paraId="6F252DDE" w14:textId="77777777" w:rsidTr="00410F2D">
        <w:tc>
          <w:tcPr>
            <w:tcW w:w="3780" w:type="dxa"/>
            <w:gridSpan w:val="2"/>
          </w:tcPr>
          <w:p w14:paraId="3097B6A4" w14:textId="77777777" w:rsidR="00B6683E" w:rsidRPr="00BA5D99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D9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7467F0E" w14:textId="77777777" w:rsidR="00B6683E" w:rsidRPr="00BA5D99" w:rsidRDefault="00B6683E" w:rsidP="00B668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850EE1" w14:textId="77777777" w:rsidR="00B6683E" w:rsidRPr="00BA5D99" w:rsidRDefault="00B6683E" w:rsidP="00B668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98C2ED" w14:textId="77777777" w:rsidR="00B6683E" w:rsidRPr="00BA5D99" w:rsidRDefault="00B6683E" w:rsidP="00B668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7ADB3C" w14:textId="77777777" w:rsidR="00B6683E" w:rsidRPr="00BA5D99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395E2C" w14:textId="77777777" w:rsidR="00B6683E" w:rsidRPr="00BA5D99" w:rsidRDefault="00B6683E" w:rsidP="00B668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E7B80" w14:textId="77777777" w:rsidR="00B6683E" w:rsidRPr="00BA5D99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134BC35" w14:textId="77777777" w:rsidR="00B6683E" w:rsidRPr="00BA5D99" w:rsidRDefault="00B6683E" w:rsidP="00B668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6683E" w:rsidRPr="00BA5D99" w14:paraId="134C06BF" w14:textId="77777777" w:rsidTr="00410F2D">
        <w:tc>
          <w:tcPr>
            <w:tcW w:w="2790" w:type="dxa"/>
          </w:tcPr>
          <w:p w14:paraId="005D9E14" w14:textId="77777777" w:rsidR="00B6683E" w:rsidRPr="00BA5D99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A5D9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BA5D9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990" w:type="dxa"/>
          </w:tcPr>
          <w:p w14:paraId="228625A2" w14:textId="77777777" w:rsidR="00B6683E" w:rsidRPr="00BA5D99" w:rsidRDefault="00B6683E" w:rsidP="00B668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F5E6C75" w14:textId="4360B510" w:rsidR="00B6683E" w:rsidRPr="00BA5D99" w:rsidRDefault="008852A1" w:rsidP="00B668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A5D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</w:t>
            </w:r>
            <w:r w:rsidR="003E5DB3" w:rsidRPr="00BA5D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A5D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869</w:t>
            </w:r>
          </w:p>
        </w:tc>
        <w:tc>
          <w:tcPr>
            <w:tcW w:w="270" w:type="dxa"/>
          </w:tcPr>
          <w:p w14:paraId="347373A3" w14:textId="77777777" w:rsidR="00B6683E" w:rsidRPr="00BA5D99" w:rsidRDefault="00B6683E" w:rsidP="00B668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C27F15B" w14:textId="08515299" w:rsidR="00B6683E" w:rsidRPr="00BA5D99" w:rsidRDefault="008852A1" w:rsidP="00B668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A5D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97</w:t>
            </w:r>
            <w:r w:rsidR="008914BF" w:rsidRPr="00BA5D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A5D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683</w:t>
            </w:r>
          </w:p>
        </w:tc>
        <w:tc>
          <w:tcPr>
            <w:tcW w:w="270" w:type="dxa"/>
          </w:tcPr>
          <w:p w14:paraId="3363124A" w14:textId="77777777" w:rsidR="00B6683E" w:rsidRPr="00BA5D99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AC17FBD" w14:textId="525060EB" w:rsidR="00B6683E" w:rsidRPr="00BA5D99" w:rsidRDefault="008852A1" w:rsidP="00B668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A5D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</w:t>
            </w:r>
            <w:r w:rsidR="003E5DB3" w:rsidRPr="00BA5D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A5D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476</w:t>
            </w:r>
          </w:p>
        </w:tc>
        <w:tc>
          <w:tcPr>
            <w:tcW w:w="270" w:type="dxa"/>
          </w:tcPr>
          <w:p w14:paraId="6C4E7436" w14:textId="77777777" w:rsidR="00B6683E" w:rsidRPr="00BA5D99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8CD33E1" w14:textId="7F1EFD91" w:rsidR="00B6683E" w:rsidRPr="00BA5D99" w:rsidRDefault="008852A1" w:rsidP="00B668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A5D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</w:t>
            </w:r>
            <w:r w:rsidR="008914BF" w:rsidRPr="00BA5D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A5D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275</w:t>
            </w:r>
          </w:p>
        </w:tc>
      </w:tr>
    </w:tbl>
    <w:p w14:paraId="66AB9637" w14:textId="77777777" w:rsidR="00BD759D" w:rsidRPr="00BA5D99" w:rsidRDefault="00BD759D" w:rsidP="00BA5D99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47C360C0" w14:textId="77777777" w:rsidR="00DA0549" w:rsidRDefault="00DA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4AE6C63B" w14:textId="036EABD9" w:rsidR="00781688" w:rsidRPr="00C2711E" w:rsidRDefault="003A7AA2" w:rsidP="00232A6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C2711E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ล</w:t>
      </w:r>
      <w:r w:rsidR="001817CB" w:rsidRPr="00C2711E">
        <w:rPr>
          <w:rFonts w:ascii="Angsana New" w:hAnsi="Angsana New" w:cs="Angsana New" w:hint="cs"/>
          <w:b/>
          <w:bCs/>
          <w:sz w:val="30"/>
          <w:szCs w:val="30"/>
          <w:cs/>
        </w:rPr>
        <w:t>ูกหนี้</w:t>
      </w:r>
      <w:r w:rsidR="00B5531D" w:rsidRPr="00C2711E">
        <w:rPr>
          <w:rFonts w:ascii="Angsana New" w:hAnsi="Angsana New" w:cs="Angsana New" w:hint="cs"/>
          <w:b/>
          <w:bCs/>
          <w:sz w:val="30"/>
          <w:szCs w:val="30"/>
          <w:cs/>
        </w:rPr>
        <w:t>หมุนเวียน</w:t>
      </w:r>
      <w:r w:rsidR="001817CB" w:rsidRPr="00C2711E">
        <w:rPr>
          <w:rFonts w:ascii="Angsana New" w:hAnsi="Angsana New" w:cs="Angsana New" w:hint="cs"/>
          <w:b/>
          <w:bCs/>
          <w:sz w:val="30"/>
          <w:szCs w:val="30"/>
          <w:cs/>
        </w:rPr>
        <w:t>อื่น</w:t>
      </w:r>
    </w:p>
    <w:p w14:paraId="5B0C1D05" w14:textId="77777777" w:rsidR="0078405C" w:rsidRPr="00C2711E" w:rsidRDefault="0078405C" w:rsidP="00BA5D99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tbl>
      <w:tblPr>
        <w:tblW w:w="92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84"/>
        <w:gridCol w:w="1192"/>
        <w:gridCol w:w="268"/>
        <w:gridCol w:w="1164"/>
        <w:gridCol w:w="268"/>
        <w:gridCol w:w="1163"/>
        <w:gridCol w:w="268"/>
        <w:gridCol w:w="1166"/>
      </w:tblGrid>
      <w:tr w:rsidR="00D055AB" w:rsidRPr="00C2711E" w14:paraId="63E21BCB" w14:textId="77777777" w:rsidTr="00A61597">
        <w:trPr>
          <w:trHeight w:val="423"/>
        </w:trPr>
        <w:tc>
          <w:tcPr>
            <w:tcW w:w="2790" w:type="dxa"/>
          </w:tcPr>
          <w:p w14:paraId="124FB1B5" w14:textId="77777777" w:rsidR="00D055AB" w:rsidRPr="00C2711E" w:rsidRDefault="00D055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4" w:type="dxa"/>
          </w:tcPr>
          <w:p w14:paraId="1661324A" w14:textId="77777777" w:rsidR="00D055AB" w:rsidRPr="00C2711E" w:rsidRDefault="00D055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4" w:type="dxa"/>
            <w:gridSpan w:val="3"/>
          </w:tcPr>
          <w:p w14:paraId="29D309F1" w14:textId="77777777" w:rsidR="00D055AB" w:rsidRPr="00C2711E" w:rsidRDefault="00D055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203119DA" w14:textId="77777777" w:rsidR="00D055AB" w:rsidRPr="00C2711E" w:rsidRDefault="00D055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97" w:type="dxa"/>
            <w:gridSpan w:val="3"/>
          </w:tcPr>
          <w:p w14:paraId="16B9759F" w14:textId="77777777" w:rsidR="00D055AB" w:rsidRPr="00C2711E" w:rsidRDefault="00D055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711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C271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683E" w:rsidRPr="00C2711E" w14:paraId="5D221532" w14:textId="77777777" w:rsidTr="00A61597">
        <w:trPr>
          <w:trHeight w:val="423"/>
        </w:trPr>
        <w:tc>
          <w:tcPr>
            <w:tcW w:w="2790" w:type="dxa"/>
          </w:tcPr>
          <w:p w14:paraId="74511C13" w14:textId="77777777" w:rsidR="00B6683E" w:rsidRPr="00C2711E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4" w:type="dxa"/>
          </w:tcPr>
          <w:p w14:paraId="66AF033B" w14:textId="77777777" w:rsidR="00B6683E" w:rsidRPr="00C2711E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711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92" w:type="dxa"/>
          </w:tcPr>
          <w:p w14:paraId="631BD1DD" w14:textId="585A063C" w:rsidR="00B6683E" w:rsidRPr="00C2711E" w:rsidRDefault="008852A1" w:rsidP="00B66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11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8" w:type="dxa"/>
          </w:tcPr>
          <w:p w14:paraId="3D4EE68C" w14:textId="77777777" w:rsidR="00B6683E" w:rsidRPr="00C2711E" w:rsidRDefault="00B6683E" w:rsidP="00B66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16EF6BD8" w14:textId="7E65F808" w:rsidR="00B6683E" w:rsidRPr="00C2711E" w:rsidRDefault="008852A1" w:rsidP="00B66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11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8" w:type="dxa"/>
          </w:tcPr>
          <w:p w14:paraId="7A08EEEB" w14:textId="77777777" w:rsidR="00B6683E" w:rsidRPr="00C2711E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43C2A914" w14:textId="178BF329" w:rsidR="00B6683E" w:rsidRPr="00C2711E" w:rsidRDefault="008852A1" w:rsidP="00B66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11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8" w:type="dxa"/>
          </w:tcPr>
          <w:p w14:paraId="1DDD39E9" w14:textId="77777777" w:rsidR="00B6683E" w:rsidRPr="00C2711E" w:rsidRDefault="00B6683E" w:rsidP="00B66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B036AB9" w14:textId="5DC73D95" w:rsidR="00B6683E" w:rsidRPr="00C2711E" w:rsidRDefault="008852A1" w:rsidP="00B66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11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6683E" w:rsidRPr="00C2711E" w14:paraId="3463E02E" w14:textId="77777777" w:rsidTr="00A61597">
        <w:trPr>
          <w:trHeight w:val="410"/>
        </w:trPr>
        <w:tc>
          <w:tcPr>
            <w:tcW w:w="2790" w:type="dxa"/>
          </w:tcPr>
          <w:p w14:paraId="7F93FEC5" w14:textId="77777777" w:rsidR="00B6683E" w:rsidRPr="00C2711E" w:rsidRDefault="00B6683E" w:rsidP="00B6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4" w:type="dxa"/>
          </w:tcPr>
          <w:p w14:paraId="6BA1C313" w14:textId="77777777" w:rsidR="00B6683E" w:rsidRPr="00C2711E" w:rsidRDefault="00B6683E" w:rsidP="00B668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89" w:type="dxa"/>
            <w:gridSpan w:val="7"/>
          </w:tcPr>
          <w:p w14:paraId="37C5A551" w14:textId="77777777" w:rsidR="00B6683E" w:rsidRPr="00C2711E" w:rsidRDefault="00B6683E" w:rsidP="00B668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C2711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C2711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BC0BA9" w:rsidRPr="00C2711E" w14:paraId="4A84E07F" w14:textId="77777777" w:rsidTr="00A61597">
        <w:trPr>
          <w:trHeight w:val="410"/>
        </w:trPr>
        <w:tc>
          <w:tcPr>
            <w:tcW w:w="2790" w:type="dxa"/>
          </w:tcPr>
          <w:p w14:paraId="769C10AF" w14:textId="77777777" w:rsidR="00BC0BA9" w:rsidRPr="00C2711E" w:rsidRDefault="00BC0BA9" w:rsidP="00BC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71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84" w:type="dxa"/>
          </w:tcPr>
          <w:p w14:paraId="5C3910D2" w14:textId="2EE02AF3" w:rsidR="00BC0BA9" w:rsidRPr="00C2711E" w:rsidRDefault="008852A1" w:rsidP="00BC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14471CE3" w14:textId="77777777" w:rsidR="00BC0BA9" w:rsidRPr="00C2711E" w:rsidRDefault="002679F4" w:rsidP="00BC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72BE6B7" w14:textId="77777777" w:rsidR="00BC0BA9" w:rsidRPr="00C2711E" w:rsidRDefault="00BC0BA9" w:rsidP="00BC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3A3EC170" w14:textId="77EDC65F" w:rsidR="00BC0BA9" w:rsidRPr="00C2711E" w:rsidRDefault="008852A1" w:rsidP="00BC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107</w:t>
            </w:r>
          </w:p>
        </w:tc>
        <w:tc>
          <w:tcPr>
            <w:tcW w:w="268" w:type="dxa"/>
          </w:tcPr>
          <w:p w14:paraId="148FC00E" w14:textId="77777777" w:rsidR="00BC0BA9" w:rsidRPr="00C2711E" w:rsidRDefault="00BC0BA9" w:rsidP="00BC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69C78ECF" w14:textId="2C223A64" w:rsidR="00BC0BA9" w:rsidRPr="00C2711E" w:rsidRDefault="008852A1" w:rsidP="00BC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9D06BC" w:rsidRPr="00C271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271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268" w:type="dxa"/>
          </w:tcPr>
          <w:p w14:paraId="27BE7E1B" w14:textId="77777777" w:rsidR="00BC0BA9" w:rsidRPr="00C2711E" w:rsidRDefault="00BC0BA9" w:rsidP="00BC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1F8A2A8" w14:textId="6B60DC6B" w:rsidR="00BC0BA9" w:rsidRPr="00C2711E" w:rsidRDefault="008852A1" w:rsidP="00BC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BC0BA9" w:rsidRPr="00C271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271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175</w:t>
            </w:r>
          </w:p>
        </w:tc>
      </w:tr>
      <w:tr w:rsidR="00BC0BA9" w:rsidRPr="00C2711E" w14:paraId="24A5F085" w14:textId="77777777" w:rsidTr="00A61597">
        <w:trPr>
          <w:trHeight w:val="410"/>
        </w:trPr>
        <w:tc>
          <w:tcPr>
            <w:tcW w:w="2790" w:type="dxa"/>
          </w:tcPr>
          <w:p w14:paraId="66A53D54" w14:textId="77777777" w:rsidR="00BC0BA9" w:rsidRPr="00C2711E" w:rsidRDefault="00BC0BA9" w:rsidP="00BC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71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84" w:type="dxa"/>
          </w:tcPr>
          <w:p w14:paraId="6C2EAD82" w14:textId="77777777" w:rsidR="00BC0BA9" w:rsidRPr="00C2711E" w:rsidRDefault="00BC0BA9" w:rsidP="00BC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55C346F1" w14:textId="77777777" w:rsidR="00BC0BA9" w:rsidRPr="00C2711E" w:rsidRDefault="00BC0BA9" w:rsidP="00BC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3F8568FD" w14:textId="77777777" w:rsidR="00BC0BA9" w:rsidRPr="00C2711E" w:rsidRDefault="00BC0BA9" w:rsidP="00BC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7C1978CA" w14:textId="77777777" w:rsidR="00BC0BA9" w:rsidRPr="00C2711E" w:rsidRDefault="00BC0BA9" w:rsidP="00BC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783BD723" w14:textId="77777777" w:rsidR="00BC0BA9" w:rsidRPr="00C2711E" w:rsidRDefault="00BC0BA9" w:rsidP="00BC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14:paraId="2AB9605D" w14:textId="77777777" w:rsidR="00BC0BA9" w:rsidRPr="00C2711E" w:rsidRDefault="00BC0BA9" w:rsidP="00BC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24B292FF" w14:textId="77777777" w:rsidR="00BC0BA9" w:rsidRPr="00C2711E" w:rsidRDefault="00BC0BA9" w:rsidP="00BC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1BE17DA" w14:textId="77777777" w:rsidR="00BC0BA9" w:rsidRPr="00C2711E" w:rsidRDefault="00BC0BA9" w:rsidP="00BC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0BA9" w:rsidRPr="00C2711E" w14:paraId="20A9035B" w14:textId="77777777" w:rsidTr="00A61597">
        <w:trPr>
          <w:trHeight w:val="398"/>
        </w:trPr>
        <w:tc>
          <w:tcPr>
            <w:tcW w:w="2790" w:type="dxa"/>
          </w:tcPr>
          <w:p w14:paraId="0D08EE91" w14:textId="77777777" w:rsidR="00BC0BA9" w:rsidRPr="00C2711E" w:rsidRDefault="00BC0BA9" w:rsidP="00BC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711E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984" w:type="dxa"/>
          </w:tcPr>
          <w:p w14:paraId="2AB4F8C2" w14:textId="77777777" w:rsidR="00BC0BA9" w:rsidRPr="00C2711E" w:rsidRDefault="00BC0BA9" w:rsidP="00BC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2" w:type="dxa"/>
          </w:tcPr>
          <w:p w14:paraId="7BB7FA46" w14:textId="1786F487" w:rsidR="00BC0BA9" w:rsidRPr="00C2711E" w:rsidRDefault="00FB3C3D" w:rsidP="00BC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37,028</w:t>
            </w:r>
          </w:p>
        </w:tc>
        <w:tc>
          <w:tcPr>
            <w:tcW w:w="268" w:type="dxa"/>
          </w:tcPr>
          <w:p w14:paraId="5C093A6D" w14:textId="77777777" w:rsidR="00BC0BA9" w:rsidRPr="00C2711E" w:rsidRDefault="00BC0BA9" w:rsidP="00BC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6913501F" w14:textId="370F06CF" w:rsidR="00BC0BA9" w:rsidRPr="00C2711E" w:rsidRDefault="008852A1" w:rsidP="00BC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BC0BA9" w:rsidRPr="00C271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711E">
              <w:rPr>
                <w:rFonts w:ascii="Angsana New" w:hAnsi="Angsana New" w:cs="Angsana New"/>
                <w:sz w:val="30"/>
                <w:szCs w:val="30"/>
              </w:rPr>
              <w:t>317</w:t>
            </w:r>
          </w:p>
        </w:tc>
        <w:tc>
          <w:tcPr>
            <w:tcW w:w="268" w:type="dxa"/>
          </w:tcPr>
          <w:p w14:paraId="24F59E03" w14:textId="77777777" w:rsidR="00BC0BA9" w:rsidRPr="00C2711E" w:rsidRDefault="00BC0BA9" w:rsidP="00BC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14:paraId="7DBBB061" w14:textId="2C164A90" w:rsidR="00BC0BA9" w:rsidRPr="00C2711E" w:rsidRDefault="00FB3C3D" w:rsidP="00BC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37,028</w:t>
            </w:r>
          </w:p>
        </w:tc>
        <w:tc>
          <w:tcPr>
            <w:tcW w:w="268" w:type="dxa"/>
          </w:tcPr>
          <w:p w14:paraId="246A6A88" w14:textId="77777777" w:rsidR="00BC0BA9" w:rsidRPr="00C2711E" w:rsidRDefault="00BC0BA9" w:rsidP="00BC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185AF76" w14:textId="5CEB222F" w:rsidR="00BC0BA9" w:rsidRPr="00C2711E" w:rsidRDefault="008852A1" w:rsidP="00BC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BC0BA9" w:rsidRPr="00C271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711E">
              <w:rPr>
                <w:rFonts w:ascii="Angsana New" w:hAnsi="Angsana New" w:cs="Angsana New"/>
                <w:sz w:val="30"/>
                <w:szCs w:val="30"/>
              </w:rPr>
              <w:t>165</w:t>
            </w:r>
          </w:p>
        </w:tc>
      </w:tr>
      <w:tr w:rsidR="00CD7E50" w:rsidRPr="00C2711E" w14:paraId="175F18B0" w14:textId="77777777" w:rsidTr="00A61597">
        <w:trPr>
          <w:trHeight w:val="398"/>
        </w:trPr>
        <w:tc>
          <w:tcPr>
            <w:tcW w:w="2790" w:type="dxa"/>
          </w:tcPr>
          <w:p w14:paraId="2FCF7766" w14:textId="77777777" w:rsidR="00CD7E50" w:rsidRPr="00C2711E" w:rsidRDefault="00CD7E50" w:rsidP="00CD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711E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ภาษีซื้อรอใบกำกับภาษี</w:t>
            </w:r>
          </w:p>
        </w:tc>
        <w:tc>
          <w:tcPr>
            <w:tcW w:w="984" w:type="dxa"/>
          </w:tcPr>
          <w:p w14:paraId="45245F9E" w14:textId="77777777" w:rsidR="00CD7E50" w:rsidRPr="00C2711E" w:rsidRDefault="00CD7E50" w:rsidP="00CD7E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2" w:type="dxa"/>
          </w:tcPr>
          <w:p w14:paraId="1F7508E4" w14:textId="47C55C27" w:rsidR="00CD7E50" w:rsidRPr="00C2711E" w:rsidRDefault="008852A1" w:rsidP="00CD7E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D7E50" w:rsidRPr="00C271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711E">
              <w:rPr>
                <w:rFonts w:ascii="Angsana New" w:hAnsi="Angsana New" w:cs="Angsana New"/>
                <w:sz w:val="30"/>
                <w:szCs w:val="30"/>
              </w:rPr>
              <w:t>720</w:t>
            </w:r>
          </w:p>
        </w:tc>
        <w:tc>
          <w:tcPr>
            <w:tcW w:w="268" w:type="dxa"/>
          </w:tcPr>
          <w:p w14:paraId="67E2DA28" w14:textId="77777777" w:rsidR="00CD7E50" w:rsidRPr="00C2711E" w:rsidRDefault="00CD7E50" w:rsidP="00CD7E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4D82DBE" w14:textId="60C81198" w:rsidR="00CD7E50" w:rsidRPr="00C2711E" w:rsidRDefault="008852A1" w:rsidP="00CD7E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CD7E50" w:rsidRPr="00C271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711E">
              <w:rPr>
                <w:rFonts w:ascii="Angsana New" w:hAnsi="Angsana New" w:cs="Angsana New"/>
                <w:sz w:val="30"/>
                <w:szCs w:val="30"/>
              </w:rPr>
              <w:t>880</w:t>
            </w:r>
          </w:p>
        </w:tc>
        <w:tc>
          <w:tcPr>
            <w:tcW w:w="268" w:type="dxa"/>
          </w:tcPr>
          <w:p w14:paraId="745F7324" w14:textId="77777777" w:rsidR="00CD7E50" w:rsidRPr="00C2711E" w:rsidRDefault="00CD7E50" w:rsidP="00CD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CD110DC" w14:textId="22DC17DD" w:rsidR="00CD7E50" w:rsidRPr="00C2711E" w:rsidRDefault="008852A1" w:rsidP="00CD7E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D7E50" w:rsidRPr="00C271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711E">
              <w:rPr>
                <w:rFonts w:ascii="Angsana New" w:hAnsi="Angsana New" w:cs="Angsana New"/>
                <w:sz w:val="30"/>
                <w:szCs w:val="30"/>
              </w:rPr>
              <w:t>708</w:t>
            </w:r>
          </w:p>
        </w:tc>
        <w:tc>
          <w:tcPr>
            <w:tcW w:w="268" w:type="dxa"/>
          </w:tcPr>
          <w:p w14:paraId="4B80873C" w14:textId="77777777" w:rsidR="00CD7E50" w:rsidRPr="00C2711E" w:rsidRDefault="00CD7E50" w:rsidP="00CD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CD0F54C" w14:textId="127175E2" w:rsidR="00CD7E50" w:rsidRPr="00C2711E" w:rsidRDefault="008852A1" w:rsidP="00CD7E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CD7E50" w:rsidRPr="00C271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711E">
              <w:rPr>
                <w:rFonts w:ascii="Angsana New" w:hAnsi="Angsana New" w:cs="Angsana New"/>
                <w:sz w:val="30"/>
                <w:szCs w:val="30"/>
              </w:rPr>
              <w:t>859</w:t>
            </w:r>
          </w:p>
        </w:tc>
      </w:tr>
      <w:tr w:rsidR="00F26E79" w:rsidRPr="00C2711E" w14:paraId="05375616" w14:textId="77777777" w:rsidTr="00A61597">
        <w:trPr>
          <w:trHeight w:val="410"/>
        </w:trPr>
        <w:tc>
          <w:tcPr>
            <w:tcW w:w="2790" w:type="dxa"/>
          </w:tcPr>
          <w:p w14:paraId="1AC87271" w14:textId="77777777" w:rsidR="00F26E79" w:rsidRPr="00C2711E" w:rsidRDefault="00F26E79" w:rsidP="00C9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C2711E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ภาษีมูลค่าเพิ่มระหว่างขอคืน</w:t>
            </w:r>
          </w:p>
        </w:tc>
        <w:tc>
          <w:tcPr>
            <w:tcW w:w="984" w:type="dxa"/>
          </w:tcPr>
          <w:p w14:paraId="16DB221C" w14:textId="77777777" w:rsidR="00F26E79" w:rsidRPr="00C2711E" w:rsidRDefault="00F26E79" w:rsidP="00C905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92" w:type="dxa"/>
          </w:tcPr>
          <w:p w14:paraId="6FB84377" w14:textId="77777777" w:rsidR="00F26E79" w:rsidRPr="00C2711E" w:rsidRDefault="00F26E79" w:rsidP="00C905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1,811</w:t>
            </w:r>
          </w:p>
        </w:tc>
        <w:tc>
          <w:tcPr>
            <w:tcW w:w="268" w:type="dxa"/>
          </w:tcPr>
          <w:p w14:paraId="0B012E62" w14:textId="77777777" w:rsidR="00F26E79" w:rsidRPr="00C2711E" w:rsidRDefault="00F26E79" w:rsidP="00C905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475D2CB5" w14:textId="77777777" w:rsidR="00F26E79" w:rsidRPr="00C2711E" w:rsidRDefault="00F26E79" w:rsidP="00C905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6,804</w:t>
            </w:r>
          </w:p>
        </w:tc>
        <w:tc>
          <w:tcPr>
            <w:tcW w:w="268" w:type="dxa"/>
          </w:tcPr>
          <w:p w14:paraId="5C89040D" w14:textId="77777777" w:rsidR="00F26E79" w:rsidRPr="00C2711E" w:rsidRDefault="00F26E79" w:rsidP="00C9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F6D60EF" w14:textId="77777777" w:rsidR="00F26E79" w:rsidRPr="00C2711E" w:rsidRDefault="00F26E79" w:rsidP="00C905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22C6E1D" w14:textId="77777777" w:rsidR="00F26E79" w:rsidRPr="00C2711E" w:rsidRDefault="00F26E79" w:rsidP="00C9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D893EB4" w14:textId="77777777" w:rsidR="00F26E79" w:rsidRPr="00C2711E" w:rsidRDefault="00F26E79" w:rsidP="00C905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26E79" w:rsidRPr="00C2711E" w14:paraId="772BD5E8" w14:textId="77777777" w:rsidTr="00A61597">
        <w:trPr>
          <w:trHeight w:val="410"/>
        </w:trPr>
        <w:tc>
          <w:tcPr>
            <w:tcW w:w="2790" w:type="dxa"/>
          </w:tcPr>
          <w:p w14:paraId="3642D4A1" w14:textId="77777777" w:rsidR="00F26E79" w:rsidRPr="00C2711E" w:rsidRDefault="00F26E79" w:rsidP="00F2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รายได้อื่นค้างรับ</w:t>
            </w:r>
          </w:p>
        </w:tc>
        <w:tc>
          <w:tcPr>
            <w:tcW w:w="984" w:type="dxa"/>
          </w:tcPr>
          <w:p w14:paraId="3CE40346" w14:textId="77777777" w:rsidR="00F26E79" w:rsidRPr="00C2711E" w:rsidRDefault="00F26E79" w:rsidP="00F26E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2" w:type="dxa"/>
          </w:tcPr>
          <w:p w14:paraId="125E65A8" w14:textId="701D5182" w:rsidR="00F26E79" w:rsidRPr="00C2711E" w:rsidRDefault="00F26E79" w:rsidP="00F26E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1,439</w:t>
            </w:r>
          </w:p>
        </w:tc>
        <w:tc>
          <w:tcPr>
            <w:tcW w:w="268" w:type="dxa"/>
          </w:tcPr>
          <w:p w14:paraId="4A6E8D9C" w14:textId="77777777" w:rsidR="00F26E79" w:rsidRPr="00C2711E" w:rsidRDefault="00F26E79" w:rsidP="00F26E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E3B80A0" w14:textId="0BCE0DEB" w:rsidR="00F26E79" w:rsidRPr="00C2711E" w:rsidRDefault="00F26E79" w:rsidP="00F26E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1,740</w:t>
            </w:r>
          </w:p>
        </w:tc>
        <w:tc>
          <w:tcPr>
            <w:tcW w:w="268" w:type="dxa"/>
          </w:tcPr>
          <w:p w14:paraId="1BC243A2" w14:textId="77777777" w:rsidR="00F26E79" w:rsidRPr="00C2711E" w:rsidRDefault="00F26E79" w:rsidP="00F2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6A95899" w14:textId="22445F3C" w:rsidR="00F26E79" w:rsidRPr="00C2711E" w:rsidRDefault="00F26E79" w:rsidP="00F26E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1,439</w:t>
            </w:r>
          </w:p>
        </w:tc>
        <w:tc>
          <w:tcPr>
            <w:tcW w:w="268" w:type="dxa"/>
          </w:tcPr>
          <w:p w14:paraId="29B8A8A5" w14:textId="77777777" w:rsidR="00F26E79" w:rsidRPr="00C2711E" w:rsidRDefault="00F26E79" w:rsidP="00F2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C2A8B39" w14:textId="3105BE3F" w:rsidR="00F26E79" w:rsidRPr="00C2711E" w:rsidRDefault="00F26E79" w:rsidP="00A615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1,740</w:t>
            </w:r>
          </w:p>
        </w:tc>
      </w:tr>
      <w:tr w:rsidR="00F26E79" w:rsidRPr="00C2711E" w14:paraId="374047A5" w14:textId="77777777" w:rsidTr="00A61597">
        <w:trPr>
          <w:trHeight w:val="398"/>
        </w:trPr>
        <w:tc>
          <w:tcPr>
            <w:tcW w:w="2790" w:type="dxa"/>
          </w:tcPr>
          <w:p w14:paraId="67BA1B11" w14:textId="77777777" w:rsidR="00F26E79" w:rsidRPr="00C2711E" w:rsidRDefault="00F26E79" w:rsidP="00F2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C2711E">
              <w:rPr>
                <w:rFonts w:ascii="Angsana New" w:hAnsi="Angsana New" w:cs="Angsana New" w:hint="cs"/>
                <w:spacing w:val="-10"/>
                <w:sz w:val="30"/>
                <w:szCs w:val="30"/>
                <w:cs/>
              </w:rPr>
              <w:t>ส่วนลดรับและเงินสนับสนุนค้างรับ</w:t>
            </w:r>
          </w:p>
        </w:tc>
        <w:tc>
          <w:tcPr>
            <w:tcW w:w="984" w:type="dxa"/>
          </w:tcPr>
          <w:p w14:paraId="69AD49B1" w14:textId="77777777" w:rsidR="00F26E79" w:rsidRPr="00C2711E" w:rsidRDefault="00F26E79" w:rsidP="00F26E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2" w:type="dxa"/>
          </w:tcPr>
          <w:p w14:paraId="37F1086F" w14:textId="3945BE25" w:rsidR="00F26E79" w:rsidRPr="00C2711E" w:rsidRDefault="00F26E79" w:rsidP="00F26E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413</w:t>
            </w:r>
          </w:p>
        </w:tc>
        <w:tc>
          <w:tcPr>
            <w:tcW w:w="268" w:type="dxa"/>
          </w:tcPr>
          <w:p w14:paraId="34DD4AD7" w14:textId="77777777" w:rsidR="00F26E79" w:rsidRPr="00C2711E" w:rsidRDefault="00F26E79" w:rsidP="00F26E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288CDCA5" w14:textId="237FD7DC" w:rsidR="00F26E79" w:rsidRPr="00C2711E" w:rsidRDefault="00F26E79" w:rsidP="00F26E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772</w:t>
            </w:r>
          </w:p>
        </w:tc>
        <w:tc>
          <w:tcPr>
            <w:tcW w:w="268" w:type="dxa"/>
          </w:tcPr>
          <w:p w14:paraId="3EF964CE" w14:textId="77777777" w:rsidR="00F26E79" w:rsidRPr="00C2711E" w:rsidRDefault="00F26E79" w:rsidP="00F2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09D1BE4" w14:textId="6FA8353A" w:rsidR="00F26E79" w:rsidRPr="00C2711E" w:rsidRDefault="00F26E79" w:rsidP="00F26E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413</w:t>
            </w:r>
          </w:p>
        </w:tc>
        <w:tc>
          <w:tcPr>
            <w:tcW w:w="268" w:type="dxa"/>
          </w:tcPr>
          <w:p w14:paraId="2643A045" w14:textId="77777777" w:rsidR="00F26E79" w:rsidRPr="00C2711E" w:rsidRDefault="00F26E79" w:rsidP="00F2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B683184" w14:textId="20382D8D" w:rsidR="00F26E79" w:rsidRPr="00C2711E" w:rsidRDefault="00F26E79" w:rsidP="00F26E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772</w:t>
            </w:r>
          </w:p>
        </w:tc>
      </w:tr>
      <w:tr w:rsidR="00CD7E50" w:rsidRPr="00C2711E" w14:paraId="0647D07F" w14:textId="77777777" w:rsidTr="00A61597">
        <w:trPr>
          <w:trHeight w:val="398"/>
        </w:trPr>
        <w:tc>
          <w:tcPr>
            <w:tcW w:w="2790" w:type="dxa"/>
          </w:tcPr>
          <w:p w14:paraId="380946FE" w14:textId="77777777" w:rsidR="00CD7E50" w:rsidRPr="00C2711E" w:rsidRDefault="00CD7E50" w:rsidP="00CD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84" w:type="dxa"/>
          </w:tcPr>
          <w:p w14:paraId="56F5495A" w14:textId="77777777" w:rsidR="00CD7E50" w:rsidRPr="00C2711E" w:rsidRDefault="00CD7E50" w:rsidP="00CD7E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1B0BDBB0" w14:textId="3B71DD90" w:rsidR="00CD7E50" w:rsidRPr="00C2711E" w:rsidRDefault="008852A1" w:rsidP="00CD7E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268" w:type="dxa"/>
          </w:tcPr>
          <w:p w14:paraId="30F7A82F" w14:textId="77777777" w:rsidR="00CD7E50" w:rsidRPr="00C2711E" w:rsidRDefault="00CD7E50" w:rsidP="00CD7E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27FBE439" w14:textId="63A72E27" w:rsidR="00CD7E50" w:rsidRPr="00C2711E" w:rsidRDefault="008852A1" w:rsidP="00CD7E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946</w:t>
            </w:r>
          </w:p>
        </w:tc>
        <w:tc>
          <w:tcPr>
            <w:tcW w:w="268" w:type="dxa"/>
          </w:tcPr>
          <w:p w14:paraId="056F2DAF" w14:textId="77777777" w:rsidR="00CD7E50" w:rsidRPr="00C2711E" w:rsidRDefault="00CD7E50" w:rsidP="00CD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15385749" w14:textId="1CB91A63" w:rsidR="00CD7E50" w:rsidRPr="00C2711E" w:rsidRDefault="008852A1" w:rsidP="00CD7E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26E79" w:rsidRPr="00C2711E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14:paraId="2D7954A7" w14:textId="77777777" w:rsidR="00CD7E50" w:rsidRPr="00C2711E" w:rsidRDefault="00CD7E50" w:rsidP="00CD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2B148EF" w14:textId="3491057F" w:rsidR="00CD7E50" w:rsidRPr="00C2711E" w:rsidRDefault="008852A1" w:rsidP="00CD7E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946</w:t>
            </w:r>
          </w:p>
        </w:tc>
      </w:tr>
      <w:tr w:rsidR="00CD7E50" w:rsidRPr="00C2711E" w14:paraId="01711284" w14:textId="77777777" w:rsidTr="00A61597">
        <w:trPr>
          <w:trHeight w:val="410"/>
        </w:trPr>
        <w:tc>
          <w:tcPr>
            <w:tcW w:w="2790" w:type="dxa"/>
          </w:tcPr>
          <w:p w14:paraId="0C16392F" w14:textId="77777777" w:rsidR="00CD7E50" w:rsidRPr="00C2711E" w:rsidRDefault="00CD7E50" w:rsidP="00CD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</w:tcPr>
          <w:p w14:paraId="4B9C7785" w14:textId="77777777" w:rsidR="00CD7E50" w:rsidRPr="00C2711E" w:rsidRDefault="00CD7E50" w:rsidP="00CD7E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4CA2130A" w14:textId="7B68F04B" w:rsidR="00CD7E50" w:rsidRPr="00C2711E" w:rsidRDefault="00FB3C3D" w:rsidP="00CD7E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43,446</w:t>
            </w:r>
          </w:p>
        </w:tc>
        <w:tc>
          <w:tcPr>
            <w:tcW w:w="268" w:type="dxa"/>
          </w:tcPr>
          <w:p w14:paraId="00C14BCA" w14:textId="77777777" w:rsidR="00CD7E50" w:rsidRPr="00C2711E" w:rsidRDefault="00CD7E50" w:rsidP="00CD7E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14:paraId="1285401B" w14:textId="3E57050F" w:rsidR="00CD7E50" w:rsidRPr="00C2711E" w:rsidRDefault="008852A1" w:rsidP="00CD7E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</w:t>
            </w:r>
            <w:r w:rsidR="00CD7E50" w:rsidRPr="00C271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271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459</w:t>
            </w:r>
          </w:p>
        </w:tc>
        <w:tc>
          <w:tcPr>
            <w:tcW w:w="268" w:type="dxa"/>
          </w:tcPr>
          <w:p w14:paraId="1CF8F65F" w14:textId="77777777" w:rsidR="00CD7E50" w:rsidRPr="00C2711E" w:rsidRDefault="00CD7E50" w:rsidP="00CD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16106016" w14:textId="69EFAE03" w:rsidR="00CD7E50" w:rsidRPr="00C2711E" w:rsidRDefault="00FB3C3D" w:rsidP="00CD7E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41,622</w:t>
            </w:r>
          </w:p>
        </w:tc>
        <w:tc>
          <w:tcPr>
            <w:tcW w:w="268" w:type="dxa"/>
          </w:tcPr>
          <w:p w14:paraId="0D42E55A" w14:textId="77777777" w:rsidR="00CD7E50" w:rsidRPr="00C2711E" w:rsidRDefault="00CD7E50" w:rsidP="00CD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5A65761D" w14:textId="24535398" w:rsidR="00CD7E50" w:rsidRPr="00C2711E" w:rsidRDefault="008852A1" w:rsidP="00CD7E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</w:t>
            </w:r>
            <w:r w:rsidR="00CD7E50" w:rsidRPr="00C271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271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482</w:t>
            </w:r>
          </w:p>
        </w:tc>
      </w:tr>
      <w:tr w:rsidR="00CD7E50" w:rsidRPr="00C2711E" w14:paraId="0735FDE3" w14:textId="77777777" w:rsidTr="00A61597">
        <w:trPr>
          <w:trHeight w:val="423"/>
        </w:trPr>
        <w:tc>
          <w:tcPr>
            <w:tcW w:w="2790" w:type="dxa"/>
          </w:tcPr>
          <w:p w14:paraId="69DFF0D2" w14:textId="77777777" w:rsidR="00CD7E50" w:rsidRPr="00C2711E" w:rsidRDefault="00CD7E50" w:rsidP="00CD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711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4" w:type="dxa"/>
          </w:tcPr>
          <w:p w14:paraId="4F26A233" w14:textId="77777777" w:rsidR="00CD7E50" w:rsidRPr="00C2711E" w:rsidRDefault="00CD7E50" w:rsidP="00CD7E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182951C7" w14:textId="5015D487" w:rsidR="00CD7E50" w:rsidRPr="00C2711E" w:rsidRDefault="00FB3C3D" w:rsidP="00CD7E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43,446</w:t>
            </w:r>
          </w:p>
        </w:tc>
        <w:tc>
          <w:tcPr>
            <w:tcW w:w="268" w:type="dxa"/>
          </w:tcPr>
          <w:p w14:paraId="0432EB34" w14:textId="77777777" w:rsidR="00CD7E50" w:rsidRPr="00C2711E" w:rsidRDefault="00CD7E50" w:rsidP="00CD7E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3075EE4D" w14:textId="0C5316AA" w:rsidR="00CD7E50" w:rsidRPr="00C2711E" w:rsidRDefault="008852A1" w:rsidP="00CD7E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</w:t>
            </w:r>
            <w:r w:rsidR="00CD7E50" w:rsidRPr="00C271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271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566</w:t>
            </w:r>
          </w:p>
        </w:tc>
        <w:tc>
          <w:tcPr>
            <w:tcW w:w="268" w:type="dxa"/>
          </w:tcPr>
          <w:p w14:paraId="3743D398" w14:textId="77777777" w:rsidR="00CD7E50" w:rsidRPr="00C2711E" w:rsidRDefault="00CD7E50" w:rsidP="00CD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40193CF8" w14:textId="34E833C5" w:rsidR="00CD7E50" w:rsidRPr="00C2711E" w:rsidRDefault="00FB3C3D" w:rsidP="00CD7E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44,022</w:t>
            </w:r>
          </w:p>
        </w:tc>
        <w:tc>
          <w:tcPr>
            <w:tcW w:w="268" w:type="dxa"/>
          </w:tcPr>
          <w:p w14:paraId="2344CC43" w14:textId="77777777" w:rsidR="00CD7E50" w:rsidRPr="00C2711E" w:rsidRDefault="00CD7E50" w:rsidP="00CD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215CFBD6" w14:textId="5979EE66" w:rsidR="00CD7E50" w:rsidRPr="00C2711E" w:rsidRDefault="008852A1" w:rsidP="00CD7E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</w:t>
            </w:r>
            <w:r w:rsidR="00CD7E50" w:rsidRPr="00C271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271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657</w:t>
            </w:r>
          </w:p>
        </w:tc>
      </w:tr>
    </w:tbl>
    <w:p w14:paraId="466B1FB3" w14:textId="77777777" w:rsidR="0078405C" w:rsidRPr="00C2711E" w:rsidRDefault="0078405C" w:rsidP="00050491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34A32ADA" w14:textId="3B1597BE" w:rsidR="00FC557F" w:rsidRPr="00C2711E" w:rsidRDefault="00FC557F" w:rsidP="00B37243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2711E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p w14:paraId="72AFBF04" w14:textId="77777777" w:rsidR="00AB7259" w:rsidRPr="00C2711E" w:rsidRDefault="00AB7259" w:rsidP="00050491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1170"/>
        <w:gridCol w:w="270"/>
        <w:gridCol w:w="1170"/>
        <w:gridCol w:w="270"/>
        <w:gridCol w:w="1170"/>
        <w:gridCol w:w="270"/>
        <w:gridCol w:w="1170"/>
      </w:tblGrid>
      <w:tr w:rsidR="00460A48" w:rsidRPr="00C2711E" w14:paraId="59592ED6" w14:textId="77777777" w:rsidTr="00A61597">
        <w:tc>
          <w:tcPr>
            <w:tcW w:w="2790" w:type="dxa"/>
          </w:tcPr>
          <w:p w14:paraId="5B3FE3C7" w14:textId="77777777" w:rsidR="00460A48" w:rsidRPr="00C2711E" w:rsidRDefault="00460A48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D1235B7" w14:textId="77777777" w:rsidR="00460A48" w:rsidRPr="00C2711E" w:rsidRDefault="00460A48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EA380F2" w14:textId="77777777" w:rsidR="00460A48" w:rsidRPr="00C2711E" w:rsidRDefault="00460A48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196D174" w14:textId="77777777" w:rsidR="00460A48" w:rsidRPr="00C2711E" w:rsidRDefault="00460A48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1EE2D9F" w14:textId="77777777" w:rsidR="00460A48" w:rsidRPr="00C2711E" w:rsidRDefault="00460A48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711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C271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0F4" w:rsidRPr="00C2711E" w14:paraId="2C385C8C" w14:textId="77777777" w:rsidTr="00A61597">
        <w:tc>
          <w:tcPr>
            <w:tcW w:w="2790" w:type="dxa"/>
          </w:tcPr>
          <w:p w14:paraId="4D66AE2B" w14:textId="77777777" w:rsidR="003C10F4" w:rsidRPr="00C2711E" w:rsidRDefault="003C10F4" w:rsidP="003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7348D12" w14:textId="77777777" w:rsidR="003C10F4" w:rsidRPr="00C2711E" w:rsidRDefault="003C10F4" w:rsidP="003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614E97F" w14:textId="1FF07C43" w:rsidR="003C10F4" w:rsidRPr="00C2711E" w:rsidRDefault="008852A1" w:rsidP="003C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11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B4E6DA6" w14:textId="77777777" w:rsidR="003C10F4" w:rsidRPr="00C2711E" w:rsidRDefault="003C10F4" w:rsidP="003C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D16234" w14:textId="7B0D0CB7" w:rsidR="003C10F4" w:rsidRPr="00C2711E" w:rsidRDefault="008852A1" w:rsidP="003C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11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DB14A1E" w14:textId="77777777" w:rsidR="003C10F4" w:rsidRPr="00C2711E" w:rsidRDefault="003C10F4" w:rsidP="003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754A07" w14:textId="2D6B8291" w:rsidR="003C10F4" w:rsidRPr="00C2711E" w:rsidRDefault="008852A1" w:rsidP="003C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11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FA59C06" w14:textId="77777777" w:rsidR="003C10F4" w:rsidRPr="00C2711E" w:rsidRDefault="003C10F4" w:rsidP="003C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5F75D6" w14:textId="1A0C492D" w:rsidR="003C10F4" w:rsidRPr="00C2711E" w:rsidRDefault="008852A1" w:rsidP="003C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11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C10F4" w:rsidRPr="00C2711E" w14:paraId="38C0DE87" w14:textId="77777777" w:rsidTr="00A61597">
        <w:tc>
          <w:tcPr>
            <w:tcW w:w="2790" w:type="dxa"/>
          </w:tcPr>
          <w:p w14:paraId="09433D7B" w14:textId="77777777" w:rsidR="003C10F4" w:rsidRPr="00C2711E" w:rsidRDefault="003C10F4" w:rsidP="003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39A4A42" w14:textId="77777777" w:rsidR="003C10F4" w:rsidRPr="00C2711E" w:rsidRDefault="003C10F4" w:rsidP="003C10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89" w:type="dxa"/>
            <w:gridSpan w:val="7"/>
          </w:tcPr>
          <w:p w14:paraId="011FB71F" w14:textId="77777777" w:rsidR="003C10F4" w:rsidRPr="00C2711E" w:rsidRDefault="003C10F4" w:rsidP="003C10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C2711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C2711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5475EC" w:rsidRPr="00C2711E" w14:paraId="176AB277" w14:textId="77777777" w:rsidTr="00A61597">
        <w:tc>
          <w:tcPr>
            <w:tcW w:w="2790" w:type="dxa"/>
          </w:tcPr>
          <w:p w14:paraId="5A25B8B5" w14:textId="77777777" w:rsidR="005475EC" w:rsidRPr="00C2711E" w:rsidRDefault="005475EC" w:rsidP="0054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990" w:type="dxa"/>
          </w:tcPr>
          <w:p w14:paraId="742BF0FC" w14:textId="77777777" w:rsidR="005475EC" w:rsidRPr="00C2711E" w:rsidRDefault="005475EC" w:rsidP="005475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C8EFB4" w14:textId="3C67AD71" w:rsidR="005475EC" w:rsidRPr="00C2711E" w:rsidRDefault="008852A1" w:rsidP="00A615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376</w:t>
            </w:r>
            <w:r w:rsidR="00BE3122" w:rsidRPr="00C271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711E">
              <w:rPr>
                <w:rFonts w:ascii="Angsana New" w:hAnsi="Angsana New" w:cs="Angsana New"/>
                <w:sz w:val="30"/>
                <w:szCs w:val="30"/>
              </w:rPr>
              <w:t>57</w:t>
            </w:r>
            <w:r w:rsidR="00232A6F" w:rsidRPr="00C2711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BA0A57B" w14:textId="77777777" w:rsidR="005475EC" w:rsidRPr="00C2711E" w:rsidRDefault="005475EC" w:rsidP="005475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F93867" w14:textId="360D0AF8" w:rsidR="005475EC" w:rsidRPr="00C2711E" w:rsidRDefault="008852A1" w:rsidP="005475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352</w:t>
            </w:r>
            <w:r w:rsidR="005475EC" w:rsidRPr="00C271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711E">
              <w:rPr>
                <w:rFonts w:ascii="Angsana New" w:hAnsi="Angsana New" w:cs="Angsana New"/>
                <w:sz w:val="30"/>
                <w:szCs w:val="30"/>
              </w:rPr>
              <w:t>308</w:t>
            </w:r>
          </w:p>
        </w:tc>
        <w:tc>
          <w:tcPr>
            <w:tcW w:w="270" w:type="dxa"/>
          </w:tcPr>
          <w:p w14:paraId="1FF57D4B" w14:textId="77777777" w:rsidR="005475EC" w:rsidRPr="00C2711E" w:rsidRDefault="005475EC" w:rsidP="0054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D470BA" w14:textId="5BB1DE20" w:rsidR="005475EC" w:rsidRPr="00C2711E" w:rsidRDefault="008852A1" w:rsidP="00A615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376</w:t>
            </w:r>
            <w:r w:rsidR="001702C0" w:rsidRPr="00C271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711E">
              <w:rPr>
                <w:rFonts w:ascii="Angsana New" w:hAnsi="Angsana New" w:cs="Angsana New"/>
                <w:sz w:val="30"/>
                <w:szCs w:val="30"/>
              </w:rPr>
              <w:t>361</w:t>
            </w:r>
          </w:p>
        </w:tc>
        <w:tc>
          <w:tcPr>
            <w:tcW w:w="270" w:type="dxa"/>
          </w:tcPr>
          <w:p w14:paraId="1BF5582E" w14:textId="77777777" w:rsidR="005475EC" w:rsidRPr="00C2711E" w:rsidRDefault="005475EC" w:rsidP="0054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449090" w14:textId="02C92C6E" w:rsidR="005475EC" w:rsidRPr="00C2711E" w:rsidRDefault="008852A1" w:rsidP="005475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300</w:t>
            </w:r>
            <w:r w:rsidR="005475EC" w:rsidRPr="00C271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711E">
              <w:rPr>
                <w:rFonts w:ascii="Angsana New" w:hAnsi="Angsana New" w:cs="Angsana New"/>
                <w:sz w:val="30"/>
                <w:szCs w:val="30"/>
              </w:rPr>
              <w:t>740</w:t>
            </w:r>
          </w:p>
        </w:tc>
      </w:tr>
      <w:tr w:rsidR="005475EC" w:rsidRPr="00C2711E" w14:paraId="517951BC" w14:textId="77777777" w:rsidTr="00A61597">
        <w:tc>
          <w:tcPr>
            <w:tcW w:w="2790" w:type="dxa"/>
          </w:tcPr>
          <w:p w14:paraId="734D4403" w14:textId="77777777" w:rsidR="005475EC" w:rsidRPr="00C2711E" w:rsidRDefault="005475EC" w:rsidP="0054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  <w:cs/>
              </w:rPr>
              <w:t>วัตถุดิ</w:t>
            </w:r>
            <w:r w:rsidRPr="00C2711E">
              <w:rPr>
                <w:rFonts w:ascii="Angsana New" w:hAnsi="Angsana New" w:cs="Angsana New" w:hint="cs"/>
                <w:sz w:val="30"/>
                <w:szCs w:val="30"/>
                <w:cs/>
              </w:rPr>
              <w:t>บ</w:t>
            </w:r>
          </w:p>
        </w:tc>
        <w:tc>
          <w:tcPr>
            <w:tcW w:w="990" w:type="dxa"/>
          </w:tcPr>
          <w:p w14:paraId="76371D8C" w14:textId="77777777" w:rsidR="005475EC" w:rsidRPr="00C2711E" w:rsidRDefault="005475EC" w:rsidP="005475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758ACE" w14:textId="193F8B34" w:rsidR="005475EC" w:rsidRPr="00C2711E" w:rsidRDefault="008852A1" w:rsidP="00A615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189</w:t>
            </w:r>
            <w:r w:rsidR="00BE3122" w:rsidRPr="00C271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711E">
              <w:rPr>
                <w:rFonts w:ascii="Angsana New" w:hAnsi="Angsana New" w:cs="Angsana New"/>
                <w:sz w:val="30"/>
                <w:szCs w:val="30"/>
              </w:rPr>
              <w:t>458</w:t>
            </w:r>
          </w:p>
        </w:tc>
        <w:tc>
          <w:tcPr>
            <w:tcW w:w="270" w:type="dxa"/>
          </w:tcPr>
          <w:p w14:paraId="275ADFEC" w14:textId="77777777" w:rsidR="005475EC" w:rsidRPr="00C2711E" w:rsidRDefault="005475EC" w:rsidP="005475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4D2777" w14:textId="7A526A23" w:rsidR="005475EC" w:rsidRPr="00C2711E" w:rsidRDefault="008852A1" w:rsidP="00A615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187</w:t>
            </w:r>
            <w:r w:rsidR="005475EC" w:rsidRPr="00C271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711E">
              <w:rPr>
                <w:rFonts w:ascii="Angsana New" w:hAnsi="Angsana New" w:cs="Angsana New"/>
                <w:sz w:val="30"/>
                <w:szCs w:val="30"/>
              </w:rPr>
              <w:t>375</w:t>
            </w:r>
          </w:p>
        </w:tc>
        <w:tc>
          <w:tcPr>
            <w:tcW w:w="270" w:type="dxa"/>
          </w:tcPr>
          <w:p w14:paraId="7EEFEC0C" w14:textId="77777777" w:rsidR="005475EC" w:rsidRPr="00C2711E" w:rsidRDefault="005475EC" w:rsidP="0054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3F972C" w14:textId="70C90E07" w:rsidR="005475EC" w:rsidRPr="00C2711E" w:rsidRDefault="008852A1" w:rsidP="005475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189</w:t>
            </w:r>
            <w:r w:rsidR="001702C0" w:rsidRPr="00C271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711E">
              <w:rPr>
                <w:rFonts w:ascii="Angsana New" w:hAnsi="Angsana New" w:cs="Angsana New"/>
                <w:sz w:val="30"/>
                <w:szCs w:val="30"/>
              </w:rPr>
              <w:t>458</w:t>
            </w:r>
          </w:p>
        </w:tc>
        <w:tc>
          <w:tcPr>
            <w:tcW w:w="270" w:type="dxa"/>
          </w:tcPr>
          <w:p w14:paraId="039754EB" w14:textId="77777777" w:rsidR="005475EC" w:rsidRPr="00C2711E" w:rsidRDefault="005475EC" w:rsidP="0054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A17E5B" w14:textId="3C8CB1F9" w:rsidR="005475EC" w:rsidRPr="00C2711E" w:rsidRDefault="008852A1" w:rsidP="005475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187</w:t>
            </w:r>
            <w:r w:rsidR="005475EC" w:rsidRPr="00C271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711E">
              <w:rPr>
                <w:rFonts w:ascii="Angsana New" w:hAnsi="Angsana New" w:cs="Angsana New"/>
                <w:sz w:val="30"/>
                <w:szCs w:val="30"/>
              </w:rPr>
              <w:t>375</w:t>
            </w:r>
          </w:p>
        </w:tc>
      </w:tr>
      <w:tr w:rsidR="00C00EDC" w:rsidRPr="00C2711E" w14:paraId="0617B593" w14:textId="77777777" w:rsidTr="00A61597">
        <w:trPr>
          <w:trHeight w:val="308"/>
        </w:trPr>
        <w:tc>
          <w:tcPr>
            <w:tcW w:w="2790" w:type="dxa"/>
          </w:tcPr>
          <w:p w14:paraId="1D691EC1" w14:textId="77777777" w:rsidR="00C00EDC" w:rsidRPr="00C2711E" w:rsidRDefault="00C00EDC" w:rsidP="0051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711E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990" w:type="dxa"/>
          </w:tcPr>
          <w:p w14:paraId="64CD9300" w14:textId="77777777" w:rsidR="00C00EDC" w:rsidRPr="00C2711E" w:rsidRDefault="00C00EDC" w:rsidP="0051717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8D4C61" w14:textId="77777777" w:rsidR="00C00EDC" w:rsidRPr="00C2711E" w:rsidRDefault="00C00EDC" w:rsidP="00A615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9,242</w:t>
            </w:r>
          </w:p>
        </w:tc>
        <w:tc>
          <w:tcPr>
            <w:tcW w:w="270" w:type="dxa"/>
          </w:tcPr>
          <w:p w14:paraId="70B7F5DC" w14:textId="77777777" w:rsidR="00C00EDC" w:rsidRPr="00C2711E" w:rsidRDefault="00C00EDC" w:rsidP="0051717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5FE3D8" w14:textId="77777777" w:rsidR="00C00EDC" w:rsidRPr="00C2711E" w:rsidRDefault="00C00EDC" w:rsidP="0051717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B4B719" w14:textId="77777777" w:rsidR="00C00EDC" w:rsidRPr="00C2711E" w:rsidRDefault="00C00EDC" w:rsidP="0051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E12DEB" w14:textId="77777777" w:rsidR="00C00EDC" w:rsidRPr="00C2711E" w:rsidRDefault="00C00EDC" w:rsidP="0051717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9,242</w:t>
            </w:r>
          </w:p>
        </w:tc>
        <w:tc>
          <w:tcPr>
            <w:tcW w:w="270" w:type="dxa"/>
          </w:tcPr>
          <w:p w14:paraId="39AB8988" w14:textId="77777777" w:rsidR="00C00EDC" w:rsidRPr="00C2711E" w:rsidRDefault="00C00EDC" w:rsidP="0051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C7F53C" w14:textId="77777777" w:rsidR="00C00EDC" w:rsidRPr="00C2711E" w:rsidRDefault="00C00EDC" w:rsidP="0051717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475EC" w:rsidRPr="00C2711E" w14:paraId="5626E463" w14:textId="77777777" w:rsidTr="00A61597">
        <w:tc>
          <w:tcPr>
            <w:tcW w:w="2790" w:type="dxa"/>
          </w:tcPr>
          <w:p w14:paraId="3641699F" w14:textId="77777777" w:rsidR="005475EC" w:rsidRPr="00C2711E" w:rsidRDefault="005475EC" w:rsidP="0054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990" w:type="dxa"/>
          </w:tcPr>
          <w:p w14:paraId="067DC7D1" w14:textId="77777777" w:rsidR="005475EC" w:rsidRPr="00C2711E" w:rsidRDefault="005475EC" w:rsidP="005475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67423E" w14:textId="654A2072" w:rsidR="005475EC" w:rsidRPr="00C2711E" w:rsidRDefault="008852A1" w:rsidP="00A615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="00BE3122" w:rsidRPr="00C271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711E">
              <w:rPr>
                <w:rFonts w:ascii="Angsana New" w:hAnsi="Angsana New" w:cs="Angsana New"/>
                <w:sz w:val="30"/>
                <w:szCs w:val="30"/>
              </w:rPr>
              <w:t>238</w:t>
            </w:r>
          </w:p>
        </w:tc>
        <w:tc>
          <w:tcPr>
            <w:tcW w:w="270" w:type="dxa"/>
          </w:tcPr>
          <w:p w14:paraId="6E650988" w14:textId="77777777" w:rsidR="005475EC" w:rsidRPr="00C2711E" w:rsidRDefault="005475EC" w:rsidP="005475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2B8B69" w14:textId="74C4E521" w:rsidR="005475EC" w:rsidRPr="00C2711E" w:rsidRDefault="008852A1" w:rsidP="005475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5475EC" w:rsidRPr="00C271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711E">
              <w:rPr>
                <w:rFonts w:ascii="Angsana New" w:hAnsi="Angsana New" w:cs="Angsana New"/>
                <w:sz w:val="30"/>
                <w:szCs w:val="30"/>
              </w:rPr>
              <w:t>739</w:t>
            </w:r>
          </w:p>
        </w:tc>
        <w:tc>
          <w:tcPr>
            <w:tcW w:w="270" w:type="dxa"/>
          </w:tcPr>
          <w:p w14:paraId="62900F4A" w14:textId="77777777" w:rsidR="005475EC" w:rsidRPr="00C2711E" w:rsidRDefault="005475EC" w:rsidP="0054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A7630C" w14:textId="09AAA69D" w:rsidR="005475EC" w:rsidRPr="00C2711E" w:rsidRDefault="008852A1" w:rsidP="005475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="001702C0" w:rsidRPr="00C271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711E">
              <w:rPr>
                <w:rFonts w:ascii="Angsana New" w:hAnsi="Angsana New" w:cs="Angsana New"/>
                <w:sz w:val="30"/>
                <w:szCs w:val="30"/>
              </w:rPr>
              <w:t>238</w:t>
            </w:r>
          </w:p>
        </w:tc>
        <w:tc>
          <w:tcPr>
            <w:tcW w:w="270" w:type="dxa"/>
          </w:tcPr>
          <w:p w14:paraId="6F8FA30A" w14:textId="77777777" w:rsidR="005475EC" w:rsidRPr="00C2711E" w:rsidRDefault="005475EC" w:rsidP="0054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6EB51C" w14:textId="7D2E8E96" w:rsidR="005475EC" w:rsidRPr="00C2711E" w:rsidRDefault="008852A1" w:rsidP="005475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5475EC" w:rsidRPr="00C271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711E">
              <w:rPr>
                <w:rFonts w:ascii="Angsana New" w:hAnsi="Angsana New" w:cs="Angsana New"/>
                <w:sz w:val="30"/>
                <w:szCs w:val="30"/>
              </w:rPr>
              <w:t>739</w:t>
            </w:r>
          </w:p>
        </w:tc>
      </w:tr>
      <w:tr w:rsidR="005475EC" w:rsidRPr="00C2711E" w14:paraId="56F820F0" w14:textId="77777777" w:rsidTr="00A61597">
        <w:tc>
          <w:tcPr>
            <w:tcW w:w="2790" w:type="dxa"/>
          </w:tcPr>
          <w:p w14:paraId="2D14957D" w14:textId="77777777" w:rsidR="005475EC" w:rsidRPr="00C2711E" w:rsidRDefault="005475EC" w:rsidP="0054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71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09B7A8FE" w14:textId="77777777" w:rsidR="005475EC" w:rsidRPr="00C2711E" w:rsidRDefault="005475EC" w:rsidP="005475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DABDCF" w14:textId="0ADE6C7B" w:rsidR="005475EC" w:rsidRPr="00C2711E" w:rsidRDefault="00232A6F" w:rsidP="00A615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612,509</w:t>
            </w:r>
          </w:p>
        </w:tc>
        <w:tc>
          <w:tcPr>
            <w:tcW w:w="270" w:type="dxa"/>
          </w:tcPr>
          <w:p w14:paraId="13B0AE7B" w14:textId="77777777" w:rsidR="005475EC" w:rsidRPr="00C2711E" w:rsidRDefault="005475EC" w:rsidP="005475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2256F5" w14:textId="23CAD1D1" w:rsidR="005475EC" w:rsidRPr="00C2711E" w:rsidRDefault="008852A1" w:rsidP="005475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564</w:t>
            </w:r>
            <w:r w:rsidR="005475EC" w:rsidRPr="00C271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271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422</w:t>
            </w:r>
          </w:p>
        </w:tc>
        <w:tc>
          <w:tcPr>
            <w:tcW w:w="270" w:type="dxa"/>
          </w:tcPr>
          <w:p w14:paraId="4C6EF0A3" w14:textId="77777777" w:rsidR="005475EC" w:rsidRPr="00C2711E" w:rsidRDefault="005475EC" w:rsidP="0054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7126BF7" w14:textId="0CE67EA0" w:rsidR="005475EC" w:rsidRPr="00C2711E" w:rsidRDefault="00232A6F" w:rsidP="005475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612,299</w:t>
            </w:r>
          </w:p>
        </w:tc>
        <w:tc>
          <w:tcPr>
            <w:tcW w:w="270" w:type="dxa"/>
          </w:tcPr>
          <w:p w14:paraId="78C4B8E5" w14:textId="77777777" w:rsidR="005475EC" w:rsidRPr="00C2711E" w:rsidRDefault="005475EC" w:rsidP="0054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F6250D" w14:textId="456FDB43" w:rsidR="005475EC" w:rsidRPr="00C2711E" w:rsidRDefault="008852A1" w:rsidP="005475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512</w:t>
            </w:r>
            <w:r w:rsidR="005475EC" w:rsidRPr="00C271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271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854</w:t>
            </w:r>
          </w:p>
        </w:tc>
      </w:tr>
      <w:tr w:rsidR="005475EC" w:rsidRPr="00C2711E" w14:paraId="06551E35" w14:textId="77777777" w:rsidTr="00A61597">
        <w:tc>
          <w:tcPr>
            <w:tcW w:w="2790" w:type="dxa"/>
          </w:tcPr>
          <w:p w14:paraId="08148064" w14:textId="77777777" w:rsidR="005475EC" w:rsidRPr="00C2711E" w:rsidRDefault="005475EC" w:rsidP="0054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711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C2711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990" w:type="dxa"/>
          </w:tcPr>
          <w:p w14:paraId="158E30B5" w14:textId="77777777" w:rsidR="005475EC" w:rsidRPr="00C2711E" w:rsidRDefault="005475EC" w:rsidP="005475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EF41F6" w14:textId="56B2FDE6" w:rsidR="005475EC" w:rsidRPr="00C2711E" w:rsidRDefault="00BE3122" w:rsidP="00A615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C2711E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Pr="00C271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852A1" w:rsidRPr="00C2711E">
              <w:rPr>
                <w:rFonts w:ascii="Angsana New" w:hAnsi="Angsana New" w:cs="Angsana New"/>
                <w:sz w:val="30"/>
                <w:szCs w:val="30"/>
              </w:rPr>
              <w:t>387</w:t>
            </w:r>
            <w:r w:rsidRPr="00C2711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7C2224F" w14:textId="77777777" w:rsidR="005475EC" w:rsidRPr="00C2711E" w:rsidRDefault="005475EC" w:rsidP="005475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AADD0F" w14:textId="2FF64A47" w:rsidR="005475EC" w:rsidRPr="00C2711E" w:rsidRDefault="005475EC" w:rsidP="005475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C2711E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C271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852A1" w:rsidRPr="00C2711E">
              <w:rPr>
                <w:rFonts w:ascii="Angsana New" w:hAnsi="Angsana New" w:cs="Angsana New"/>
                <w:sz w:val="30"/>
                <w:szCs w:val="30"/>
              </w:rPr>
              <w:t>774</w:t>
            </w:r>
            <w:r w:rsidRPr="00C2711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EEF504E" w14:textId="77777777" w:rsidR="005475EC" w:rsidRPr="00C2711E" w:rsidRDefault="005475EC" w:rsidP="0054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E8A197" w14:textId="7E10EA6D" w:rsidR="005475EC" w:rsidRPr="00C2711E" w:rsidRDefault="001702C0" w:rsidP="005475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C2711E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Pr="00C271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852A1" w:rsidRPr="00C2711E">
              <w:rPr>
                <w:rFonts w:ascii="Angsana New" w:hAnsi="Angsana New" w:cs="Angsana New"/>
                <w:sz w:val="30"/>
                <w:szCs w:val="30"/>
              </w:rPr>
              <w:t>387</w:t>
            </w:r>
            <w:r w:rsidRPr="00C2711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08C155F" w14:textId="77777777" w:rsidR="005475EC" w:rsidRPr="00C2711E" w:rsidRDefault="005475EC" w:rsidP="0054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1C8632" w14:textId="26BDB3B3" w:rsidR="005475EC" w:rsidRPr="00C2711E" w:rsidRDefault="005475EC" w:rsidP="005475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C2711E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C271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852A1" w:rsidRPr="00C2711E">
              <w:rPr>
                <w:rFonts w:ascii="Angsana New" w:hAnsi="Angsana New" w:cs="Angsana New"/>
                <w:sz w:val="30"/>
                <w:szCs w:val="30"/>
              </w:rPr>
              <w:t>774</w:t>
            </w:r>
            <w:r w:rsidRPr="00C2711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475EC" w:rsidRPr="00C2711E" w14:paraId="679CC0F8" w14:textId="77777777" w:rsidTr="00A61597">
        <w:tc>
          <w:tcPr>
            <w:tcW w:w="2790" w:type="dxa"/>
          </w:tcPr>
          <w:p w14:paraId="0A749C44" w14:textId="77777777" w:rsidR="005475EC" w:rsidRPr="00C2711E" w:rsidRDefault="005475EC" w:rsidP="0054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71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369B9B58" w14:textId="77777777" w:rsidR="005475EC" w:rsidRPr="00C2711E" w:rsidRDefault="005475EC" w:rsidP="005475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A3531E" w14:textId="5CA8A628" w:rsidR="005475EC" w:rsidRPr="00C2711E" w:rsidRDefault="00232A6F" w:rsidP="00A615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590,122</w:t>
            </w:r>
          </w:p>
        </w:tc>
        <w:tc>
          <w:tcPr>
            <w:tcW w:w="270" w:type="dxa"/>
          </w:tcPr>
          <w:p w14:paraId="36B858B3" w14:textId="77777777" w:rsidR="005475EC" w:rsidRPr="00C2711E" w:rsidRDefault="005475EC" w:rsidP="005475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2FAAB6" w14:textId="6B56C152" w:rsidR="005475EC" w:rsidRPr="00C2711E" w:rsidRDefault="008852A1" w:rsidP="005475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546</w:t>
            </w:r>
            <w:r w:rsidR="005475EC" w:rsidRPr="00C271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271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648</w:t>
            </w:r>
          </w:p>
        </w:tc>
        <w:tc>
          <w:tcPr>
            <w:tcW w:w="270" w:type="dxa"/>
          </w:tcPr>
          <w:p w14:paraId="14B4E03C" w14:textId="77777777" w:rsidR="005475EC" w:rsidRPr="00C2711E" w:rsidRDefault="005475EC" w:rsidP="0054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0B28A6" w14:textId="7145C60E" w:rsidR="005475EC" w:rsidRPr="00C2711E" w:rsidRDefault="00232A6F" w:rsidP="005475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589,912</w:t>
            </w:r>
          </w:p>
        </w:tc>
        <w:tc>
          <w:tcPr>
            <w:tcW w:w="270" w:type="dxa"/>
          </w:tcPr>
          <w:p w14:paraId="192353C1" w14:textId="77777777" w:rsidR="005475EC" w:rsidRPr="00C2711E" w:rsidRDefault="005475EC" w:rsidP="0054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50D8DE" w14:textId="386905B2" w:rsidR="005475EC" w:rsidRPr="00C2711E" w:rsidRDefault="008852A1" w:rsidP="005475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495</w:t>
            </w:r>
            <w:r w:rsidR="005475EC" w:rsidRPr="00C271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271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080</w:t>
            </w:r>
          </w:p>
        </w:tc>
      </w:tr>
      <w:tr w:rsidR="003C10F4" w:rsidRPr="00C2711E" w14:paraId="3CA5D06E" w14:textId="77777777" w:rsidTr="00A61597">
        <w:trPr>
          <w:trHeight w:val="233"/>
        </w:trPr>
        <w:tc>
          <w:tcPr>
            <w:tcW w:w="2790" w:type="dxa"/>
          </w:tcPr>
          <w:p w14:paraId="03A3E1E8" w14:textId="77777777" w:rsidR="003C10F4" w:rsidRPr="00C2711E" w:rsidRDefault="003C10F4" w:rsidP="00050491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411E45C4" w14:textId="77777777" w:rsidR="003C10F4" w:rsidRPr="00C2711E" w:rsidRDefault="003C10F4" w:rsidP="00050491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1674ACB" w14:textId="77777777" w:rsidR="003C10F4" w:rsidRPr="00C2711E" w:rsidRDefault="003C10F4" w:rsidP="00050491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AD1860" w14:textId="77777777" w:rsidR="003C10F4" w:rsidRPr="00C2711E" w:rsidRDefault="003C10F4" w:rsidP="00050491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58CF16B" w14:textId="77777777" w:rsidR="003C10F4" w:rsidRPr="00C2711E" w:rsidRDefault="003C10F4" w:rsidP="00050491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B1667D7" w14:textId="77777777" w:rsidR="003C10F4" w:rsidRPr="00C2711E" w:rsidRDefault="003C10F4" w:rsidP="00050491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59A985F" w14:textId="77777777" w:rsidR="003C10F4" w:rsidRPr="00C2711E" w:rsidRDefault="003C10F4" w:rsidP="00050491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6D43254" w14:textId="77777777" w:rsidR="003C10F4" w:rsidRPr="00C2711E" w:rsidRDefault="003C10F4" w:rsidP="00050491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59B94BD" w14:textId="77777777" w:rsidR="003C10F4" w:rsidRPr="00C2711E" w:rsidRDefault="003C10F4" w:rsidP="00050491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C2711E" w:rsidRPr="00C2711E" w14:paraId="6EF8D8D4" w14:textId="77777777" w:rsidTr="00A61597">
        <w:trPr>
          <w:trHeight w:val="233"/>
        </w:trPr>
        <w:tc>
          <w:tcPr>
            <w:tcW w:w="2790" w:type="dxa"/>
          </w:tcPr>
          <w:p w14:paraId="55FAC371" w14:textId="77777777" w:rsidR="00C2711E" w:rsidRPr="00C2711E" w:rsidRDefault="00C2711E" w:rsidP="00050491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1028A031" w14:textId="77777777" w:rsidR="00C2711E" w:rsidRPr="00C2711E" w:rsidRDefault="00C2711E" w:rsidP="00050491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1963EFD" w14:textId="77777777" w:rsidR="00C2711E" w:rsidRPr="00C2711E" w:rsidRDefault="00C2711E" w:rsidP="00050491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BFB1273" w14:textId="77777777" w:rsidR="00C2711E" w:rsidRPr="00C2711E" w:rsidRDefault="00C2711E" w:rsidP="00050491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9FFBBDD" w14:textId="77777777" w:rsidR="00C2711E" w:rsidRPr="00C2711E" w:rsidRDefault="00C2711E" w:rsidP="00050491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2D6FCDB" w14:textId="77777777" w:rsidR="00C2711E" w:rsidRPr="00C2711E" w:rsidRDefault="00C2711E" w:rsidP="00050491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CAF22CA" w14:textId="77777777" w:rsidR="00C2711E" w:rsidRPr="00C2711E" w:rsidRDefault="00C2711E" w:rsidP="00050491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D6994B" w14:textId="77777777" w:rsidR="00C2711E" w:rsidRPr="00C2711E" w:rsidRDefault="00C2711E" w:rsidP="00050491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4C39A07" w14:textId="77777777" w:rsidR="00C2711E" w:rsidRPr="00C2711E" w:rsidRDefault="00C2711E" w:rsidP="00050491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C2711E" w:rsidRPr="00C2711E" w14:paraId="0672EF68" w14:textId="77777777" w:rsidTr="00A61597">
        <w:trPr>
          <w:trHeight w:val="233"/>
        </w:trPr>
        <w:tc>
          <w:tcPr>
            <w:tcW w:w="2790" w:type="dxa"/>
          </w:tcPr>
          <w:p w14:paraId="20FF83A1" w14:textId="77777777" w:rsidR="00C2711E" w:rsidRPr="00C2711E" w:rsidRDefault="00C2711E" w:rsidP="00050491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05697E60" w14:textId="77777777" w:rsidR="00C2711E" w:rsidRPr="00C2711E" w:rsidRDefault="00C2711E" w:rsidP="00050491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B21D5E8" w14:textId="77777777" w:rsidR="00C2711E" w:rsidRPr="00C2711E" w:rsidRDefault="00C2711E" w:rsidP="00050491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18057E" w14:textId="77777777" w:rsidR="00C2711E" w:rsidRPr="00C2711E" w:rsidRDefault="00C2711E" w:rsidP="00050491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0976EF0" w14:textId="77777777" w:rsidR="00C2711E" w:rsidRPr="00C2711E" w:rsidRDefault="00C2711E" w:rsidP="00050491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87E7EC" w14:textId="77777777" w:rsidR="00C2711E" w:rsidRPr="00C2711E" w:rsidRDefault="00C2711E" w:rsidP="00050491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4D91070" w14:textId="77777777" w:rsidR="00C2711E" w:rsidRPr="00C2711E" w:rsidRDefault="00C2711E" w:rsidP="00050491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658925F" w14:textId="77777777" w:rsidR="00C2711E" w:rsidRPr="00C2711E" w:rsidRDefault="00C2711E" w:rsidP="00050491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EF41FC0" w14:textId="77777777" w:rsidR="00C2711E" w:rsidRPr="00C2711E" w:rsidRDefault="00C2711E" w:rsidP="00050491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C2711E" w:rsidRPr="00C2711E" w14:paraId="7B0717E5" w14:textId="77777777" w:rsidTr="00A61597">
        <w:tc>
          <w:tcPr>
            <w:tcW w:w="2790" w:type="dxa"/>
          </w:tcPr>
          <w:p w14:paraId="30F01845" w14:textId="77777777" w:rsidR="00C2711E" w:rsidRPr="00C2711E" w:rsidRDefault="00C2711E" w:rsidP="0051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5DFCDDC" w14:textId="77777777" w:rsidR="00C2711E" w:rsidRPr="00C2711E" w:rsidRDefault="00C2711E" w:rsidP="0051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5E92CA3" w14:textId="77777777" w:rsidR="00C2711E" w:rsidRPr="00C2711E" w:rsidRDefault="00C2711E" w:rsidP="0051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626081" w14:textId="77777777" w:rsidR="00C2711E" w:rsidRPr="00C2711E" w:rsidRDefault="00C2711E" w:rsidP="0051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121CEEF0" w14:textId="77777777" w:rsidR="00C2711E" w:rsidRPr="00C2711E" w:rsidRDefault="00C2711E" w:rsidP="0051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711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C271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711E" w:rsidRPr="00C2711E" w14:paraId="2F6646A5" w14:textId="77777777" w:rsidTr="00A61597">
        <w:tc>
          <w:tcPr>
            <w:tcW w:w="2790" w:type="dxa"/>
          </w:tcPr>
          <w:p w14:paraId="5A2C9A8F" w14:textId="77777777" w:rsidR="00C2711E" w:rsidRPr="00C2711E" w:rsidRDefault="00C2711E" w:rsidP="0051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C324F37" w14:textId="77777777" w:rsidR="00C2711E" w:rsidRPr="00C2711E" w:rsidRDefault="00C2711E" w:rsidP="0051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115E712" w14:textId="77777777" w:rsidR="00C2711E" w:rsidRPr="00C2711E" w:rsidRDefault="00C2711E" w:rsidP="00517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11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04E5B35" w14:textId="77777777" w:rsidR="00C2711E" w:rsidRPr="00C2711E" w:rsidRDefault="00C2711E" w:rsidP="00517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0DC689" w14:textId="77777777" w:rsidR="00C2711E" w:rsidRPr="00C2711E" w:rsidRDefault="00C2711E" w:rsidP="00517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11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0865E25" w14:textId="77777777" w:rsidR="00C2711E" w:rsidRPr="00C2711E" w:rsidRDefault="00C2711E" w:rsidP="0051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D68C42" w14:textId="77777777" w:rsidR="00C2711E" w:rsidRPr="00C2711E" w:rsidRDefault="00C2711E" w:rsidP="00517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11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ACF7926" w14:textId="77777777" w:rsidR="00C2711E" w:rsidRPr="00C2711E" w:rsidRDefault="00C2711E" w:rsidP="00517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6770FC" w14:textId="77777777" w:rsidR="00C2711E" w:rsidRPr="00C2711E" w:rsidRDefault="00C2711E" w:rsidP="00517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11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C2711E" w:rsidRPr="00C2711E" w14:paraId="4D50B164" w14:textId="77777777" w:rsidTr="00A61597">
        <w:tc>
          <w:tcPr>
            <w:tcW w:w="2790" w:type="dxa"/>
          </w:tcPr>
          <w:p w14:paraId="01B0EC48" w14:textId="77777777" w:rsidR="00C2711E" w:rsidRPr="00C2711E" w:rsidRDefault="00C2711E" w:rsidP="0051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B652C71" w14:textId="77777777" w:rsidR="00C2711E" w:rsidRPr="00C2711E" w:rsidRDefault="00C2711E" w:rsidP="0051717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89" w:type="dxa"/>
            <w:gridSpan w:val="7"/>
          </w:tcPr>
          <w:p w14:paraId="7366E449" w14:textId="77777777" w:rsidR="00C2711E" w:rsidRPr="00C2711E" w:rsidRDefault="00C2711E" w:rsidP="0051717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C2711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C2711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3C10F4" w:rsidRPr="00C2711E" w14:paraId="7682D373" w14:textId="77777777" w:rsidTr="00A61597">
        <w:tc>
          <w:tcPr>
            <w:tcW w:w="4950" w:type="dxa"/>
            <w:gridSpan w:val="3"/>
          </w:tcPr>
          <w:p w14:paraId="4039E786" w14:textId="1104ACDD" w:rsidR="003C10F4" w:rsidRPr="00C2711E" w:rsidRDefault="003C10F4" w:rsidP="003C10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 </w:t>
            </w:r>
            <w:r w:rsidRPr="00C2711E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ต้นทุนของสินค้าคงเหลือที่บันทึกรวมในบัญชี</w:t>
            </w:r>
          </w:p>
        </w:tc>
        <w:tc>
          <w:tcPr>
            <w:tcW w:w="270" w:type="dxa"/>
          </w:tcPr>
          <w:p w14:paraId="0873D82C" w14:textId="77777777" w:rsidR="003C10F4" w:rsidRPr="00C2711E" w:rsidRDefault="003C10F4" w:rsidP="003C10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38D751" w14:textId="77777777" w:rsidR="003C10F4" w:rsidRPr="00C2711E" w:rsidRDefault="003C10F4" w:rsidP="003C10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A91545" w14:textId="77777777" w:rsidR="003C10F4" w:rsidRPr="00C2711E" w:rsidRDefault="003C10F4" w:rsidP="003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A1BF8C" w14:textId="77777777" w:rsidR="003C10F4" w:rsidRPr="00C2711E" w:rsidRDefault="003C10F4" w:rsidP="003C10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3E42A4" w14:textId="77777777" w:rsidR="003C10F4" w:rsidRPr="00C2711E" w:rsidRDefault="003C10F4" w:rsidP="003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8F4CD1" w14:textId="77777777" w:rsidR="003C10F4" w:rsidRPr="00C2711E" w:rsidRDefault="003C10F4" w:rsidP="003C10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711E" w:rsidRPr="00C2711E" w14:paraId="462C2EC8" w14:textId="77777777" w:rsidTr="00A61597">
        <w:tc>
          <w:tcPr>
            <w:tcW w:w="4950" w:type="dxa"/>
            <w:gridSpan w:val="3"/>
          </w:tcPr>
          <w:p w14:paraId="43376118" w14:textId="7B685420" w:rsidR="00C2711E" w:rsidRPr="00C2711E" w:rsidRDefault="00C2711E" w:rsidP="003C10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C2711E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70" w:type="dxa"/>
          </w:tcPr>
          <w:p w14:paraId="3E94BAF3" w14:textId="77777777" w:rsidR="00C2711E" w:rsidRPr="00C2711E" w:rsidRDefault="00C2711E" w:rsidP="003C10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D4BEF6" w14:textId="77777777" w:rsidR="00C2711E" w:rsidRPr="00C2711E" w:rsidRDefault="00C2711E" w:rsidP="003C10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AED687" w14:textId="77777777" w:rsidR="00C2711E" w:rsidRPr="00C2711E" w:rsidRDefault="00C2711E" w:rsidP="003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69004B" w14:textId="77777777" w:rsidR="00C2711E" w:rsidRPr="00C2711E" w:rsidRDefault="00C2711E" w:rsidP="003C10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3CEB7B" w14:textId="77777777" w:rsidR="00C2711E" w:rsidRPr="00C2711E" w:rsidRDefault="00C2711E" w:rsidP="003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2283EF" w14:textId="77777777" w:rsidR="00C2711E" w:rsidRPr="00C2711E" w:rsidRDefault="00C2711E" w:rsidP="003C10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2548" w:rsidRPr="00C2711E" w14:paraId="7A8C5FB1" w14:textId="77777777" w:rsidTr="00A61597">
        <w:tc>
          <w:tcPr>
            <w:tcW w:w="3780" w:type="dxa"/>
            <w:gridSpan w:val="2"/>
          </w:tcPr>
          <w:p w14:paraId="21F479AC" w14:textId="77777777" w:rsidR="009B2548" w:rsidRPr="00C2711E" w:rsidRDefault="009B2548" w:rsidP="009B2548">
            <w:pPr>
              <w:numPr>
                <w:ilvl w:val="2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72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711E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</w:tcPr>
          <w:p w14:paraId="3AEC8B0F" w14:textId="3EEEEB5E" w:rsidR="009B2548" w:rsidRPr="00C2711E" w:rsidRDefault="008852A1" w:rsidP="009B25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BE3122" w:rsidRPr="00C271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711E">
              <w:rPr>
                <w:rFonts w:ascii="Angsana New" w:hAnsi="Angsana New" w:cs="Angsana New"/>
                <w:sz w:val="30"/>
                <w:szCs w:val="30"/>
              </w:rPr>
              <w:t>068</w:t>
            </w:r>
            <w:r w:rsidR="00BE3122" w:rsidRPr="00C271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711E">
              <w:rPr>
                <w:rFonts w:ascii="Angsana New" w:hAnsi="Angsana New" w:cs="Angsana New"/>
                <w:sz w:val="30"/>
                <w:szCs w:val="30"/>
              </w:rPr>
              <w:t>991</w:t>
            </w:r>
          </w:p>
        </w:tc>
        <w:tc>
          <w:tcPr>
            <w:tcW w:w="270" w:type="dxa"/>
          </w:tcPr>
          <w:p w14:paraId="1F9F948B" w14:textId="77777777" w:rsidR="009B2548" w:rsidRPr="00C2711E" w:rsidRDefault="009B2548" w:rsidP="009B25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126705" w14:textId="22DA9F69" w:rsidR="009B2548" w:rsidRPr="00C2711E" w:rsidRDefault="008852A1" w:rsidP="009B25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9B2548" w:rsidRPr="00C271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711E">
              <w:rPr>
                <w:rFonts w:ascii="Angsana New" w:hAnsi="Angsana New" w:cs="Angsana New"/>
                <w:sz w:val="30"/>
                <w:szCs w:val="30"/>
              </w:rPr>
              <w:t>313</w:t>
            </w:r>
            <w:r w:rsidR="009B2548" w:rsidRPr="00C271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711E">
              <w:rPr>
                <w:rFonts w:ascii="Angsana New" w:hAnsi="Angsana New" w:cs="Angsana New"/>
                <w:sz w:val="30"/>
                <w:szCs w:val="30"/>
              </w:rPr>
              <w:t>760</w:t>
            </w:r>
          </w:p>
        </w:tc>
        <w:tc>
          <w:tcPr>
            <w:tcW w:w="270" w:type="dxa"/>
          </w:tcPr>
          <w:p w14:paraId="05071272" w14:textId="77777777" w:rsidR="009B2548" w:rsidRPr="00C2711E" w:rsidRDefault="009B2548" w:rsidP="009B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5B5AE7" w14:textId="17AD3903" w:rsidR="009B2548" w:rsidRPr="00C2711E" w:rsidRDefault="008852A1" w:rsidP="009B25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BE3122" w:rsidRPr="00C271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711E">
              <w:rPr>
                <w:rFonts w:ascii="Angsana New" w:hAnsi="Angsana New" w:cs="Angsana New"/>
                <w:sz w:val="30"/>
                <w:szCs w:val="30"/>
              </w:rPr>
              <w:t>020</w:t>
            </w:r>
            <w:r w:rsidR="00BE3122" w:rsidRPr="00C271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711E">
              <w:rPr>
                <w:rFonts w:ascii="Angsana New" w:hAnsi="Angsana New" w:cs="Angsana New"/>
                <w:sz w:val="30"/>
                <w:szCs w:val="30"/>
              </w:rPr>
              <w:t>379</w:t>
            </w:r>
          </w:p>
        </w:tc>
        <w:tc>
          <w:tcPr>
            <w:tcW w:w="270" w:type="dxa"/>
          </w:tcPr>
          <w:p w14:paraId="7ABB58A9" w14:textId="77777777" w:rsidR="009B2548" w:rsidRPr="00C2711E" w:rsidRDefault="009B2548" w:rsidP="009B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453845" w14:textId="401D516D" w:rsidR="009B2548" w:rsidRPr="00C2711E" w:rsidRDefault="008852A1" w:rsidP="009B25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9B2548" w:rsidRPr="00C271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711E">
              <w:rPr>
                <w:rFonts w:ascii="Angsana New" w:hAnsi="Angsana New" w:cs="Angsana New"/>
                <w:sz w:val="30"/>
                <w:szCs w:val="30"/>
              </w:rPr>
              <w:t>365</w:t>
            </w:r>
            <w:r w:rsidR="009B2548" w:rsidRPr="00C271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711E">
              <w:rPr>
                <w:rFonts w:ascii="Angsana New" w:hAnsi="Angsana New" w:cs="Angsana New"/>
                <w:sz w:val="30"/>
                <w:szCs w:val="30"/>
              </w:rPr>
              <w:t>325</w:t>
            </w:r>
          </w:p>
        </w:tc>
      </w:tr>
      <w:tr w:rsidR="009B2548" w:rsidRPr="00C2711E" w14:paraId="1F6B7D08" w14:textId="77777777" w:rsidTr="00A61597">
        <w:tc>
          <w:tcPr>
            <w:tcW w:w="3780" w:type="dxa"/>
            <w:gridSpan w:val="2"/>
          </w:tcPr>
          <w:p w14:paraId="76400515" w14:textId="77777777" w:rsidR="009B2548" w:rsidRPr="00C2711E" w:rsidRDefault="009B2548" w:rsidP="009B2548">
            <w:pPr>
              <w:numPr>
                <w:ilvl w:val="2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72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711E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การปรับลดมูลค่าเป็นมูลค่าสุทธิที่</w:t>
            </w:r>
          </w:p>
        </w:tc>
        <w:tc>
          <w:tcPr>
            <w:tcW w:w="1170" w:type="dxa"/>
          </w:tcPr>
          <w:p w14:paraId="110FE18E" w14:textId="77777777" w:rsidR="009B2548" w:rsidRPr="00C2711E" w:rsidRDefault="009B2548" w:rsidP="009B25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4CBFDB" w14:textId="77777777" w:rsidR="009B2548" w:rsidRPr="00C2711E" w:rsidRDefault="009B2548" w:rsidP="009B25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69020A" w14:textId="77777777" w:rsidR="009B2548" w:rsidRPr="00C2711E" w:rsidRDefault="009B2548" w:rsidP="009B25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7FE610" w14:textId="77777777" w:rsidR="009B2548" w:rsidRPr="00C2711E" w:rsidRDefault="009B2548" w:rsidP="009B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A9E900" w14:textId="77777777" w:rsidR="009B2548" w:rsidRPr="00C2711E" w:rsidRDefault="009B2548" w:rsidP="009B25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5C9085" w14:textId="77777777" w:rsidR="009B2548" w:rsidRPr="00C2711E" w:rsidRDefault="009B2548" w:rsidP="009B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213143" w14:textId="77777777" w:rsidR="009B2548" w:rsidRPr="00C2711E" w:rsidRDefault="009B2548" w:rsidP="009B25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2548" w:rsidRPr="00C2711E" w14:paraId="31E1FD68" w14:textId="77777777" w:rsidTr="00A61597">
        <w:tc>
          <w:tcPr>
            <w:tcW w:w="3780" w:type="dxa"/>
            <w:gridSpan w:val="2"/>
          </w:tcPr>
          <w:p w14:paraId="79A85D64" w14:textId="77777777" w:rsidR="009B2548" w:rsidRPr="00C2711E" w:rsidRDefault="009B2548" w:rsidP="009B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20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คาดว่าจะได้รับ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13BC17" w14:textId="34C56363" w:rsidR="009B2548" w:rsidRPr="00C2711E" w:rsidRDefault="008852A1" w:rsidP="009B25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BE3122" w:rsidRPr="00C271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711E">
              <w:rPr>
                <w:rFonts w:ascii="Angsana New" w:hAnsi="Angsana New" w:cs="Angsana New"/>
                <w:sz w:val="30"/>
                <w:szCs w:val="30"/>
              </w:rPr>
              <w:t>613</w:t>
            </w:r>
          </w:p>
        </w:tc>
        <w:tc>
          <w:tcPr>
            <w:tcW w:w="270" w:type="dxa"/>
          </w:tcPr>
          <w:p w14:paraId="4F239473" w14:textId="77777777" w:rsidR="009B2548" w:rsidRPr="00C2711E" w:rsidRDefault="009B2548" w:rsidP="009B25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02CE4E" w14:textId="2FB04932" w:rsidR="009B2548" w:rsidRPr="00C2711E" w:rsidRDefault="008852A1" w:rsidP="009B25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="009B2548" w:rsidRPr="00C271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711E">
              <w:rPr>
                <w:rFonts w:ascii="Angsana New" w:hAnsi="Angsana New" w:cs="Angsana New"/>
                <w:sz w:val="30"/>
                <w:szCs w:val="30"/>
              </w:rPr>
              <w:t>195</w:t>
            </w:r>
          </w:p>
        </w:tc>
        <w:tc>
          <w:tcPr>
            <w:tcW w:w="270" w:type="dxa"/>
          </w:tcPr>
          <w:p w14:paraId="3DB14799" w14:textId="77777777" w:rsidR="009B2548" w:rsidRPr="00C2711E" w:rsidRDefault="009B2548" w:rsidP="009B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149A70" w14:textId="137FFE74" w:rsidR="009B2548" w:rsidRPr="00C2711E" w:rsidRDefault="008852A1" w:rsidP="009B25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BE3122" w:rsidRPr="00C271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711E">
              <w:rPr>
                <w:rFonts w:ascii="Angsana New" w:hAnsi="Angsana New" w:cs="Angsana New"/>
                <w:sz w:val="30"/>
                <w:szCs w:val="30"/>
              </w:rPr>
              <w:t>613</w:t>
            </w:r>
          </w:p>
        </w:tc>
        <w:tc>
          <w:tcPr>
            <w:tcW w:w="270" w:type="dxa"/>
          </w:tcPr>
          <w:p w14:paraId="12759D12" w14:textId="77777777" w:rsidR="009B2548" w:rsidRPr="00C2711E" w:rsidRDefault="009B2548" w:rsidP="009B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1781F9" w14:textId="5A60665A" w:rsidR="009B2548" w:rsidRPr="00C2711E" w:rsidRDefault="008852A1" w:rsidP="009B25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711E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="009B2548" w:rsidRPr="00C271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711E">
              <w:rPr>
                <w:rFonts w:ascii="Angsana New" w:hAnsi="Angsana New" w:cs="Angsana New"/>
                <w:sz w:val="30"/>
                <w:szCs w:val="30"/>
              </w:rPr>
              <w:t>195</w:t>
            </w:r>
          </w:p>
        </w:tc>
      </w:tr>
      <w:tr w:rsidR="003C10F4" w:rsidRPr="00DA0549" w14:paraId="5537D866" w14:textId="77777777" w:rsidTr="00A61597">
        <w:tc>
          <w:tcPr>
            <w:tcW w:w="2790" w:type="dxa"/>
          </w:tcPr>
          <w:p w14:paraId="45C3515A" w14:textId="77777777" w:rsidR="003C10F4" w:rsidRPr="00DA0549" w:rsidRDefault="003C10F4" w:rsidP="003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054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7114C9FA" w14:textId="77777777" w:rsidR="003C10F4" w:rsidRPr="00DA0549" w:rsidRDefault="003C10F4" w:rsidP="003C10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5956552" w14:textId="198E3543" w:rsidR="003C10F4" w:rsidRPr="00DA0549" w:rsidRDefault="008852A1" w:rsidP="003C10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05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BE3122" w:rsidRPr="00DA05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A05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093</w:t>
            </w:r>
            <w:r w:rsidR="00BE3122" w:rsidRPr="00DA05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A05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604</w:t>
            </w:r>
          </w:p>
        </w:tc>
        <w:tc>
          <w:tcPr>
            <w:tcW w:w="270" w:type="dxa"/>
          </w:tcPr>
          <w:p w14:paraId="0F5CCB0A" w14:textId="77777777" w:rsidR="003C10F4" w:rsidRPr="00DA0549" w:rsidRDefault="003C10F4" w:rsidP="003C10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5E606B6" w14:textId="6AB2D031" w:rsidR="003C10F4" w:rsidRPr="00DA0549" w:rsidRDefault="008852A1" w:rsidP="003C10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05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9B2548" w:rsidRPr="00DA05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A05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342</w:t>
            </w:r>
            <w:r w:rsidR="009B2548" w:rsidRPr="00DA05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A05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955</w:t>
            </w:r>
          </w:p>
        </w:tc>
        <w:tc>
          <w:tcPr>
            <w:tcW w:w="270" w:type="dxa"/>
          </w:tcPr>
          <w:p w14:paraId="149C6A48" w14:textId="77777777" w:rsidR="003C10F4" w:rsidRPr="00DA0549" w:rsidRDefault="003C10F4" w:rsidP="003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FA610DD" w14:textId="63BD548A" w:rsidR="003C10F4" w:rsidRPr="00DA0549" w:rsidRDefault="008852A1" w:rsidP="003C10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05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BE3122" w:rsidRPr="00DA05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A05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044</w:t>
            </w:r>
            <w:r w:rsidR="00BE3122" w:rsidRPr="00DA05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A05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992</w:t>
            </w:r>
          </w:p>
        </w:tc>
        <w:tc>
          <w:tcPr>
            <w:tcW w:w="270" w:type="dxa"/>
          </w:tcPr>
          <w:p w14:paraId="30E1DDC8" w14:textId="77777777" w:rsidR="003C10F4" w:rsidRPr="00DA0549" w:rsidRDefault="003C10F4" w:rsidP="003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405FFEB" w14:textId="3795CD45" w:rsidR="003C10F4" w:rsidRPr="00DA0549" w:rsidRDefault="008852A1" w:rsidP="003C10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05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9B2548" w:rsidRPr="00DA05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A05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394</w:t>
            </w:r>
            <w:r w:rsidR="009B2548" w:rsidRPr="00DA05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A05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520</w:t>
            </w:r>
          </w:p>
        </w:tc>
      </w:tr>
    </w:tbl>
    <w:p w14:paraId="5A75AED3" w14:textId="77777777" w:rsidR="00C26D3C" w:rsidRPr="00DA0549" w:rsidRDefault="00C26D3C" w:rsidP="00886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FC0B276" w14:textId="77777777" w:rsidR="00C00CD9" w:rsidRPr="00DA0549" w:rsidRDefault="000B7744" w:rsidP="00C00CD9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A0549">
        <w:rPr>
          <w:rFonts w:ascii="Angsana New" w:hAnsi="Angsana New" w:cs="Angsana New" w:hint="cs"/>
          <w:b/>
          <w:bCs/>
          <w:sz w:val="30"/>
          <w:szCs w:val="30"/>
          <w:cs/>
        </w:rPr>
        <w:t>เงินลงทุนในการร่วมค้า</w:t>
      </w:r>
    </w:p>
    <w:p w14:paraId="4E8B4297" w14:textId="77777777" w:rsidR="00107D43" w:rsidRPr="00DA0549" w:rsidRDefault="00107D43" w:rsidP="005F0A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38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914"/>
        <w:gridCol w:w="1169"/>
        <w:gridCol w:w="269"/>
        <w:gridCol w:w="1171"/>
        <w:gridCol w:w="254"/>
        <w:gridCol w:w="1170"/>
        <w:gridCol w:w="269"/>
        <w:gridCol w:w="1171"/>
      </w:tblGrid>
      <w:tr w:rsidR="00107D43" w:rsidRPr="00DA0549" w14:paraId="34CFF1FA" w14:textId="77777777" w:rsidTr="00A54A1C">
        <w:trPr>
          <w:trHeight w:val="425"/>
        </w:trPr>
        <w:tc>
          <w:tcPr>
            <w:tcW w:w="3914" w:type="dxa"/>
          </w:tcPr>
          <w:p w14:paraId="4F868015" w14:textId="77777777" w:rsidR="00107D43" w:rsidRPr="00DA0549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9" w:type="dxa"/>
            <w:gridSpan w:val="3"/>
          </w:tcPr>
          <w:p w14:paraId="75EC8EAD" w14:textId="77777777" w:rsidR="00107D43" w:rsidRPr="00DA0549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054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</w:tcPr>
          <w:p w14:paraId="0F2A7604" w14:textId="77777777" w:rsidR="00107D43" w:rsidRPr="00DA0549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AFE31F8" w14:textId="77777777" w:rsidR="00107D43" w:rsidRPr="00DA0549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054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DA054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0F4" w:rsidRPr="00DA0549" w14:paraId="05CD7F09" w14:textId="77777777" w:rsidTr="00A54A1C">
        <w:trPr>
          <w:trHeight w:val="425"/>
        </w:trPr>
        <w:tc>
          <w:tcPr>
            <w:tcW w:w="3914" w:type="dxa"/>
          </w:tcPr>
          <w:p w14:paraId="2882D977" w14:textId="77777777" w:rsidR="003C10F4" w:rsidRPr="00DA0549" w:rsidRDefault="003C10F4" w:rsidP="003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3EDD754F" w14:textId="33291BD3" w:rsidR="003C10F4" w:rsidRPr="00DA0549" w:rsidRDefault="008852A1" w:rsidP="003C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54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50EA31B0" w14:textId="77777777" w:rsidR="003C10F4" w:rsidRPr="00DA0549" w:rsidRDefault="003C10F4" w:rsidP="003C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3810C8C" w14:textId="3E01964C" w:rsidR="003C10F4" w:rsidRPr="00DA0549" w:rsidRDefault="008852A1" w:rsidP="003C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54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54" w:type="dxa"/>
          </w:tcPr>
          <w:p w14:paraId="48CB2802" w14:textId="77777777" w:rsidR="003C10F4" w:rsidRPr="00DA0549" w:rsidRDefault="003C10F4" w:rsidP="003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CAA3B4" w14:textId="523BCDD6" w:rsidR="003C10F4" w:rsidRPr="00DA0549" w:rsidRDefault="008852A1" w:rsidP="003C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54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5CF6F519" w14:textId="77777777" w:rsidR="003C10F4" w:rsidRPr="00DA0549" w:rsidRDefault="003C10F4" w:rsidP="003C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925AF94" w14:textId="4EC623C2" w:rsidR="003C10F4" w:rsidRPr="00DA0549" w:rsidRDefault="008852A1" w:rsidP="003C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54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C10F4" w:rsidRPr="00DA0549" w14:paraId="08080E03" w14:textId="77777777" w:rsidTr="00A54A1C">
        <w:trPr>
          <w:trHeight w:val="388"/>
        </w:trPr>
        <w:tc>
          <w:tcPr>
            <w:tcW w:w="3914" w:type="dxa"/>
          </w:tcPr>
          <w:p w14:paraId="378F2D93" w14:textId="77777777" w:rsidR="003C10F4" w:rsidRPr="00DA0549" w:rsidRDefault="003C10F4" w:rsidP="003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73" w:type="dxa"/>
            <w:gridSpan w:val="7"/>
          </w:tcPr>
          <w:p w14:paraId="0AD427D0" w14:textId="77777777" w:rsidR="003C10F4" w:rsidRPr="00DA0549" w:rsidRDefault="003C10F4" w:rsidP="003C10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054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DA054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DA054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3C10F4" w:rsidRPr="00DA0549" w14:paraId="1BA8FEFA" w14:textId="77777777" w:rsidTr="00A54A1C">
        <w:trPr>
          <w:trHeight w:val="400"/>
        </w:trPr>
        <w:tc>
          <w:tcPr>
            <w:tcW w:w="3914" w:type="dxa"/>
          </w:tcPr>
          <w:p w14:paraId="380E4C74" w14:textId="2085D049" w:rsidR="003C10F4" w:rsidRPr="00DA0549" w:rsidRDefault="003C10F4" w:rsidP="003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A054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8852A1" w:rsidRPr="00DA054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A054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A0549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9" w:type="dxa"/>
          </w:tcPr>
          <w:p w14:paraId="1797BCEF" w14:textId="0006F268" w:rsidR="003C10F4" w:rsidRPr="00DA0549" w:rsidRDefault="008852A1" w:rsidP="003C10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A0549">
              <w:rPr>
                <w:rFonts w:ascii="Angsana New" w:hAnsi="Angsana New" w:cs="Angsana New"/>
                <w:sz w:val="30"/>
                <w:szCs w:val="30"/>
              </w:rPr>
              <w:t>153</w:t>
            </w:r>
            <w:r w:rsidR="00026A93" w:rsidRPr="00DA05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A0549">
              <w:rPr>
                <w:rFonts w:ascii="Angsana New" w:hAnsi="Angsana New" w:cs="Angsana New"/>
                <w:sz w:val="30"/>
                <w:szCs w:val="30"/>
              </w:rPr>
              <w:t>700</w:t>
            </w:r>
          </w:p>
        </w:tc>
        <w:tc>
          <w:tcPr>
            <w:tcW w:w="269" w:type="dxa"/>
          </w:tcPr>
          <w:p w14:paraId="3337D88B" w14:textId="77777777" w:rsidR="003C10F4" w:rsidRPr="00DA0549" w:rsidRDefault="003C10F4" w:rsidP="003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07B1D6C" w14:textId="133480A6" w:rsidR="003C10F4" w:rsidRPr="00DA0549" w:rsidRDefault="008852A1" w:rsidP="003C10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A0549">
              <w:rPr>
                <w:rFonts w:ascii="Angsana New" w:hAnsi="Angsana New" w:cs="Angsana New"/>
                <w:sz w:val="30"/>
                <w:szCs w:val="30"/>
              </w:rPr>
              <w:t>86</w:t>
            </w:r>
            <w:r w:rsidR="009B2548" w:rsidRPr="00DA05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A0549">
              <w:rPr>
                <w:rFonts w:ascii="Angsana New" w:hAnsi="Angsana New" w:cs="Angsana New"/>
                <w:sz w:val="30"/>
                <w:szCs w:val="30"/>
              </w:rPr>
              <w:t>933</w:t>
            </w:r>
          </w:p>
        </w:tc>
        <w:tc>
          <w:tcPr>
            <w:tcW w:w="254" w:type="dxa"/>
          </w:tcPr>
          <w:p w14:paraId="0E24724F" w14:textId="77777777" w:rsidR="003C10F4" w:rsidRPr="00DA0549" w:rsidRDefault="003C10F4" w:rsidP="003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41EB69" w14:textId="4ABF68FF" w:rsidR="003C10F4" w:rsidRPr="00DA0549" w:rsidRDefault="008852A1" w:rsidP="003C10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A0549">
              <w:rPr>
                <w:rFonts w:ascii="Angsana New" w:hAnsi="Angsana New" w:cs="Angsana New"/>
                <w:sz w:val="30"/>
                <w:szCs w:val="30"/>
              </w:rPr>
              <w:t>153</w:t>
            </w:r>
            <w:r w:rsidR="00026A93" w:rsidRPr="00DA05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A0549">
              <w:rPr>
                <w:rFonts w:ascii="Angsana New" w:hAnsi="Angsana New" w:cs="Angsana New"/>
                <w:sz w:val="30"/>
                <w:szCs w:val="30"/>
              </w:rPr>
              <w:t>770</w:t>
            </w:r>
          </w:p>
        </w:tc>
        <w:tc>
          <w:tcPr>
            <w:tcW w:w="269" w:type="dxa"/>
          </w:tcPr>
          <w:p w14:paraId="26F0EEA7" w14:textId="77777777" w:rsidR="003C10F4" w:rsidRPr="00DA0549" w:rsidRDefault="003C10F4" w:rsidP="003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4005427" w14:textId="60B80435" w:rsidR="003C10F4" w:rsidRPr="00DA0549" w:rsidRDefault="008852A1" w:rsidP="003C10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A0549">
              <w:rPr>
                <w:rFonts w:ascii="Angsana New" w:hAnsi="Angsana New" w:cs="Angsana New"/>
                <w:sz w:val="30"/>
                <w:szCs w:val="30"/>
              </w:rPr>
              <w:t>86</w:t>
            </w:r>
            <w:r w:rsidR="009B2548" w:rsidRPr="00DA05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A0549">
              <w:rPr>
                <w:rFonts w:ascii="Angsana New" w:hAnsi="Angsana New" w:cs="Angsana New"/>
                <w:sz w:val="30"/>
                <w:szCs w:val="30"/>
              </w:rPr>
              <w:t>970</w:t>
            </w:r>
          </w:p>
        </w:tc>
      </w:tr>
      <w:tr w:rsidR="007F2950" w:rsidRPr="00DA0549" w14:paraId="6BFAC3D7" w14:textId="77777777" w:rsidTr="00A54A1C">
        <w:trPr>
          <w:trHeight w:val="413"/>
        </w:trPr>
        <w:tc>
          <w:tcPr>
            <w:tcW w:w="3914" w:type="dxa"/>
          </w:tcPr>
          <w:p w14:paraId="3D4A6B64" w14:textId="77777777" w:rsidR="007F2950" w:rsidRPr="00DA0549" w:rsidRDefault="007F2950" w:rsidP="007F2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0549">
              <w:rPr>
                <w:rFonts w:ascii="Angsana New" w:hAnsi="Angsana New" w:cs="Angsana New" w:hint="cs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169" w:type="dxa"/>
          </w:tcPr>
          <w:p w14:paraId="6B069DC0" w14:textId="23C33F2C" w:rsidR="007F2950" w:rsidRPr="00DA0549" w:rsidRDefault="007F2950" w:rsidP="007F29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A05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7DEBCBE" w14:textId="77777777" w:rsidR="007F2950" w:rsidRPr="00DA0549" w:rsidRDefault="007F2950" w:rsidP="007F2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6FBB7BD" w14:textId="24EC0C20" w:rsidR="007F2950" w:rsidRPr="00DA0549" w:rsidRDefault="008852A1" w:rsidP="007F29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A0549">
              <w:rPr>
                <w:rFonts w:ascii="Angsana New" w:hAnsi="Angsana New" w:cs="Angsana New"/>
                <w:sz w:val="30"/>
                <w:szCs w:val="30"/>
              </w:rPr>
              <w:t>104</w:t>
            </w:r>
            <w:r w:rsidR="007F2950" w:rsidRPr="00DA05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A0549">
              <w:rPr>
                <w:rFonts w:ascii="Angsana New" w:hAnsi="Angsana New" w:cs="Angsana New"/>
                <w:sz w:val="30"/>
                <w:szCs w:val="30"/>
              </w:rPr>
              <w:t>400</w:t>
            </w:r>
          </w:p>
        </w:tc>
        <w:tc>
          <w:tcPr>
            <w:tcW w:w="254" w:type="dxa"/>
          </w:tcPr>
          <w:p w14:paraId="71C4AB18" w14:textId="77777777" w:rsidR="007F2950" w:rsidRPr="00DA0549" w:rsidRDefault="007F2950" w:rsidP="007F2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E4A4F7" w14:textId="77777777" w:rsidR="007F2950" w:rsidRPr="00DA0549" w:rsidRDefault="007F2950" w:rsidP="007F29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A05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E996B46" w14:textId="77777777" w:rsidR="007F2950" w:rsidRPr="00DA0549" w:rsidRDefault="007F2950" w:rsidP="007F2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EB54A93" w14:textId="161871EE" w:rsidR="007F2950" w:rsidRPr="00DA0549" w:rsidRDefault="008852A1" w:rsidP="007F29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A0549">
              <w:rPr>
                <w:rFonts w:ascii="Angsana New" w:hAnsi="Angsana New" w:cs="Angsana New"/>
                <w:sz w:val="30"/>
                <w:szCs w:val="30"/>
              </w:rPr>
              <w:t>104</w:t>
            </w:r>
            <w:r w:rsidR="007F2950" w:rsidRPr="00DA05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A0549">
              <w:rPr>
                <w:rFonts w:ascii="Angsana New" w:hAnsi="Angsana New" w:cs="Angsana New"/>
                <w:sz w:val="30"/>
                <w:szCs w:val="30"/>
              </w:rPr>
              <w:t>400</w:t>
            </w:r>
          </w:p>
        </w:tc>
      </w:tr>
      <w:tr w:rsidR="007F2950" w:rsidRPr="00DA0549" w14:paraId="20A4379A" w14:textId="77777777" w:rsidTr="00A54A1C">
        <w:trPr>
          <w:trHeight w:val="400"/>
        </w:trPr>
        <w:tc>
          <w:tcPr>
            <w:tcW w:w="3914" w:type="dxa"/>
          </w:tcPr>
          <w:p w14:paraId="0E37F22A" w14:textId="77777777" w:rsidR="007F2950" w:rsidRPr="00DA0549" w:rsidRDefault="007F2950" w:rsidP="007F2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0549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Pr="00DA0549">
              <w:rPr>
                <w:rFonts w:ascii="Angsana New" w:hAnsi="Angsana New" w:cs="Angsana New" w:hint="cs"/>
                <w:sz w:val="30"/>
                <w:szCs w:val="30"/>
                <w:cs/>
              </w:rPr>
              <w:t>กำไร (ขาดทุน) ของการร่วมค้า</w:t>
            </w:r>
          </w:p>
        </w:tc>
        <w:tc>
          <w:tcPr>
            <w:tcW w:w="1169" w:type="dxa"/>
          </w:tcPr>
          <w:p w14:paraId="1351EDD5" w14:textId="77777777" w:rsidR="007F2950" w:rsidRPr="00DA0549" w:rsidRDefault="007F2950" w:rsidP="007F29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91DBD2D" w14:textId="77777777" w:rsidR="007F2950" w:rsidRPr="00DA0549" w:rsidRDefault="007F2950" w:rsidP="007F2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4EF350D" w14:textId="77777777" w:rsidR="007F2950" w:rsidRPr="00DA0549" w:rsidRDefault="007F2950" w:rsidP="007F29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37D2F510" w14:textId="77777777" w:rsidR="007F2950" w:rsidRPr="00DA0549" w:rsidRDefault="007F2950" w:rsidP="007F2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102946" w14:textId="77777777" w:rsidR="007F2950" w:rsidRPr="00DA0549" w:rsidRDefault="007F2950" w:rsidP="007F29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E0C40B1" w14:textId="77777777" w:rsidR="007F2950" w:rsidRPr="00DA0549" w:rsidRDefault="007F2950" w:rsidP="007F2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71A8D1D" w14:textId="77777777" w:rsidR="007F2950" w:rsidRPr="00DA0549" w:rsidRDefault="007F2950" w:rsidP="007F29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2950" w:rsidRPr="00DA0549" w14:paraId="78FEED0B" w14:textId="77777777" w:rsidTr="00A54A1C">
        <w:trPr>
          <w:trHeight w:val="413"/>
        </w:trPr>
        <w:tc>
          <w:tcPr>
            <w:tcW w:w="3914" w:type="dxa"/>
          </w:tcPr>
          <w:p w14:paraId="56F5CCE9" w14:textId="77777777" w:rsidR="007F2950" w:rsidRPr="00DA0549" w:rsidRDefault="007F2950" w:rsidP="007F2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0549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A0549">
              <w:rPr>
                <w:rFonts w:ascii="Angsana New" w:hAnsi="Angsana New" w:cs="Angsana New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169" w:type="dxa"/>
          </w:tcPr>
          <w:p w14:paraId="2EC2E8CD" w14:textId="530C20E7" w:rsidR="007F2950" w:rsidRPr="00DA0549" w:rsidRDefault="008852A1" w:rsidP="007F29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A0549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7F2950" w:rsidRPr="00DA05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A0549">
              <w:rPr>
                <w:rFonts w:ascii="Angsana New" w:hAnsi="Angsana New" w:cs="Angsana New"/>
                <w:sz w:val="30"/>
                <w:szCs w:val="30"/>
              </w:rPr>
              <w:t>953</w:t>
            </w:r>
          </w:p>
        </w:tc>
        <w:tc>
          <w:tcPr>
            <w:tcW w:w="269" w:type="dxa"/>
          </w:tcPr>
          <w:p w14:paraId="0669D85E" w14:textId="77777777" w:rsidR="007F2950" w:rsidRPr="00DA0549" w:rsidRDefault="007F2950" w:rsidP="007F2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59E4419" w14:textId="0F6AFCD3" w:rsidR="007F2950" w:rsidRPr="00DA0549" w:rsidRDefault="007F2950" w:rsidP="007F29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A054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DA0549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Pr="00DA05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852A1" w:rsidRPr="00DA0549">
              <w:rPr>
                <w:rFonts w:ascii="Angsana New" w:hAnsi="Angsana New" w:cs="Angsana New"/>
                <w:sz w:val="30"/>
                <w:szCs w:val="30"/>
              </w:rPr>
              <w:t>773</w:t>
            </w:r>
            <w:r w:rsidRPr="00DA054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54" w:type="dxa"/>
          </w:tcPr>
          <w:p w14:paraId="43A74487" w14:textId="77777777" w:rsidR="007F2950" w:rsidRPr="00DA0549" w:rsidRDefault="007F2950" w:rsidP="007F2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FCD9E5" w14:textId="77777777" w:rsidR="007F2950" w:rsidRPr="00DA0549" w:rsidRDefault="007F2950" w:rsidP="007F29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A05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93FDA6B" w14:textId="77777777" w:rsidR="007F2950" w:rsidRPr="00DA0549" w:rsidRDefault="007F2950" w:rsidP="007F2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1AB0580" w14:textId="77777777" w:rsidR="007F2950" w:rsidRPr="00DA0549" w:rsidRDefault="007F2950" w:rsidP="007F29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A05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F2950" w:rsidRPr="00DA0549" w14:paraId="6C75DA2F" w14:textId="77777777" w:rsidTr="00A54A1C">
        <w:trPr>
          <w:trHeight w:val="400"/>
        </w:trPr>
        <w:tc>
          <w:tcPr>
            <w:tcW w:w="3914" w:type="dxa"/>
          </w:tcPr>
          <w:p w14:paraId="66D8AE43" w14:textId="77777777" w:rsidR="007F2950" w:rsidRPr="00DA0549" w:rsidRDefault="007F2950" w:rsidP="007F2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0549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169" w:type="dxa"/>
          </w:tcPr>
          <w:p w14:paraId="21A23681" w14:textId="59F50488" w:rsidR="007F2950" w:rsidRPr="00DA0549" w:rsidRDefault="007F2950" w:rsidP="007F29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A05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711B77F" w14:textId="77777777" w:rsidR="007F2950" w:rsidRPr="00DA0549" w:rsidRDefault="007F2950" w:rsidP="007F2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DB96BAA" w14:textId="77777777" w:rsidR="007F2950" w:rsidRPr="00DA0549" w:rsidRDefault="007F2950" w:rsidP="007F29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A05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3D641B25" w14:textId="77777777" w:rsidR="007F2950" w:rsidRPr="00DA0549" w:rsidRDefault="007F2950" w:rsidP="007F2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7231BC" w14:textId="77777777" w:rsidR="007F2950" w:rsidRPr="00DA0549" w:rsidRDefault="007F2950" w:rsidP="007F29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A05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BEAC439" w14:textId="77777777" w:rsidR="007F2950" w:rsidRPr="00DA0549" w:rsidRDefault="007F2950" w:rsidP="007F2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876B120" w14:textId="12AE8672" w:rsidR="007F2950" w:rsidRPr="00DA0549" w:rsidRDefault="007F2950" w:rsidP="007F29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A054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DA0549"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Pr="00DA05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852A1" w:rsidRPr="00DA0549">
              <w:rPr>
                <w:rFonts w:ascii="Angsana New" w:hAnsi="Angsana New" w:cs="Angsana New"/>
                <w:sz w:val="30"/>
                <w:szCs w:val="30"/>
              </w:rPr>
              <w:t>600</w:t>
            </w:r>
            <w:r w:rsidRPr="00DA054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F2950" w:rsidRPr="00DA0549" w14:paraId="6FAC1EB4" w14:textId="77777777" w:rsidTr="00A54A1C">
        <w:trPr>
          <w:trHeight w:val="400"/>
        </w:trPr>
        <w:tc>
          <w:tcPr>
            <w:tcW w:w="3914" w:type="dxa"/>
          </w:tcPr>
          <w:p w14:paraId="00403ACF" w14:textId="77777777" w:rsidR="007F2950" w:rsidRPr="00DA0549" w:rsidRDefault="007F2950" w:rsidP="007F2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0549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1169" w:type="dxa"/>
          </w:tcPr>
          <w:p w14:paraId="3B1CC2E2" w14:textId="77777777" w:rsidR="007F2950" w:rsidRPr="00DA0549" w:rsidRDefault="007F2950" w:rsidP="007F29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96D2DF8" w14:textId="77777777" w:rsidR="007F2950" w:rsidRPr="00DA0549" w:rsidRDefault="007F2950" w:rsidP="007F2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C897176" w14:textId="77777777" w:rsidR="007F2950" w:rsidRPr="00DA0549" w:rsidRDefault="007F2950" w:rsidP="007F29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FD2AB0F" w14:textId="77777777" w:rsidR="007F2950" w:rsidRPr="00DA0549" w:rsidRDefault="007F2950" w:rsidP="007F2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F94D91" w14:textId="77777777" w:rsidR="007F2950" w:rsidRPr="00DA0549" w:rsidRDefault="007F2950" w:rsidP="007F29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A219BD3" w14:textId="77777777" w:rsidR="007F2950" w:rsidRPr="00DA0549" w:rsidRDefault="007F2950" w:rsidP="007F2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663D9EC" w14:textId="77777777" w:rsidR="007F2950" w:rsidRPr="00DA0549" w:rsidRDefault="007F2950" w:rsidP="007F29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2950" w:rsidRPr="00DA0549" w14:paraId="47A3081D" w14:textId="77777777" w:rsidTr="00A54A1C">
        <w:trPr>
          <w:trHeight w:val="400"/>
        </w:trPr>
        <w:tc>
          <w:tcPr>
            <w:tcW w:w="3914" w:type="dxa"/>
          </w:tcPr>
          <w:p w14:paraId="3922D5DA" w14:textId="77777777" w:rsidR="007F2950" w:rsidRPr="00DA0549" w:rsidRDefault="007F2950" w:rsidP="007F2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0549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A0549">
              <w:rPr>
                <w:rFonts w:ascii="Angsana New" w:hAnsi="Angsana New" w:cs="Angsana New" w:hint="cs"/>
                <w:sz w:val="30"/>
                <w:szCs w:val="30"/>
                <w:cs/>
              </w:rPr>
              <w:t>แปลงค่าหน่วยงานต่างประเทศ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872ECC8" w14:textId="15B3FB6B" w:rsidR="007F2950" w:rsidRPr="00DA0549" w:rsidRDefault="007F2950" w:rsidP="007F29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A054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DA054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DA05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852A1" w:rsidRPr="00DA0549">
              <w:rPr>
                <w:rFonts w:ascii="Angsana New" w:hAnsi="Angsana New" w:cs="Angsana New"/>
                <w:sz w:val="30"/>
                <w:szCs w:val="30"/>
              </w:rPr>
              <w:t>215</w:t>
            </w:r>
            <w:r w:rsidRPr="00DA054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3BF26D4D" w14:textId="77777777" w:rsidR="007F2950" w:rsidRPr="00DA0549" w:rsidRDefault="007F2950" w:rsidP="007F2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5E580919" w14:textId="0C3443A7" w:rsidR="007F2950" w:rsidRPr="00DA0549" w:rsidRDefault="007F2950" w:rsidP="007F29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A054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DA0549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DA05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852A1" w:rsidRPr="00DA0549">
              <w:rPr>
                <w:rFonts w:ascii="Angsana New" w:hAnsi="Angsana New" w:cs="Angsana New"/>
                <w:sz w:val="30"/>
                <w:szCs w:val="30"/>
              </w:rPr>
              <w:t>860</w:t>
            </w:r>
            <w:r w:rsidRPr="00DA054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54" w:type="dxa"/>
          </w:tcPr>
          <w:p w14:paraId="7261F406" w14:textId="77777777" w:rsidR="007F2950" w:rsidRPr="00DA0549" w:rsidRDefault="007F2950" w:rsidP="007F2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DB7242" w14:textId="77777777" w:rsidR="007F2950" w:rsidRPr="00DA0549" w:rsidRDefault="007F2950" w:rsidP="007F29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A05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27BB0CFE" w14:textId="77777777" w:rsidR="007F2950" w:rsidRPr="00DA0549" w:rsidRDefault="007F2950" w:rsidP="007F2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4DEE3CE5" w14:textId="77777777" w:rsidR="007F2950" w:rsidRPr="00DA0549" w:rsidRDefault="007F2950" w:rsidP="007F29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A05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F2950" w:rsidRPr="00DA0549" w14:paraId="0D18A759" w14:textId="77777777" w:rsidTr="00A54A1C">
        <w:trPr>
          <w:trHeight w:val="413"/>
        </w:trPr>
        <w:tc>
          <w:tcPr>
            <w:tcW w:w="3914" w:type="dxa"/>
          </w:tcPr>
          <w:p w14:paraId="547B2217" w14:textId="61CF4A9A" w:rsidR="007F2950" w:rsidRPr="00DA0549" w:rsidRDefault="007F2950" w:rsidP="007F2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054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852A1" w:rsidRPr="00DA05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DA054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DA054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12D7B93B" w14:textId="29B3E60A" w:rsidR="007F2950" w:rsidRPr="00DA0549" w:rsidRDefault="008852A1" w:rsidP="007F29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05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179</w:t>
            </w:r>
            <w:r w:rsidR="007F2950" w:rsidRPr="00DA05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A05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438</w:t>
            </w:r>
          </w:p>
        </w:tc>
        <w:tc>
          <w:tcPr>
            <w:tcW w:w="269" w:type="dxa"/>
          </w:tcPr>
          <w:p w14:paraId="78E9BCFC" w14:textId="77777777" w:rsidR="007F2950" w:rsidRPr="00DA0549" w:rsidRDefault="007F2950" w:rsidP="007F2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04045C" w14:textId="72A4AFBE" w:rsidR="007F2950" w:rsidRPr="00DA0549" w:rsidRDefault="008852A1" w:rsidP="007F29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05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153</w:t>
            </w:r>
            <w:r w:rsidR="007F2950" w:rsidRPr="00DA05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A05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254" w:type="dxa"/>
          </w:tcPr>
          <w:p w14:paraId="47281E27" w14:textId="77777777" w:rsidR="007F2950" w:rsidRPr="00DA0549" w:rsidRDefault="007F2950" w:rsidP="007F2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19AB1D" w14:textId="7112B913" w:rsidR="007F2950" w:rsidRPr="00DA0549" w:rsidRDefault="008852A1" w:rsidP="007F29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05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153</w:t>
            </w:r>
            <w:r w:rsidR="007F2950" w:rsidRPr="00DA05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A05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770</w:t>
            </w:r>
          </w:p>
        </w:tc>
        <w:tc>
          <w:tcPr>
            <w:tcW w:w="269" w:type="dxa"/>
          </w:tcPr>
          <w:p w14:paraId="18C6556C" w14:textId="77777777" w:rsidR="007F2950" w:rsidRPr="00DA0549" w:rsidRDefault="007F2950" w:rsidP="007F2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0BC7DA91" w14:textId="11E76BAA" w:rsidR="007F2950" w:rsidRPr="00DA0549" w:rsidRDefault="008852A1" w:rsidP="007F29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05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153</w:t>
            </w:r>
            <w:r w:rsidR="007F2950" w:rsidRPr="00DA05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A05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770</w:t>
            </w:r>
          </w:p>
        </w:tc>
      </w:tr>
    </w:tbl>
    <w:p w14:paraId="5FBE8B0E" w14:textId="77777777" w:rsidR="0078405C" w:rsidRDefault="0078405C" w:rsidP="0056175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3AA9AA62" w14:textId="77777777" w:rsidR="0078405C" w:rsidRDefault="00784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5D8BD6E" w14:textId="2BE99298" w:rsidR="00E92D67" w:rsidRDefault="0056175A" w:rsidP="0056175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6175A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="008852A1" w:rsidRPr="008852A1">
        <w:rPr>
          <w:rFonts w:ascii="Angsana New" w:hAnsi="Angsana New"/>
          <w:sz w:val="30"/>
          <w:szCs w:val="30"/>
          <w:lang w:val="en-US"/>
        </w:rPr>
        <w:t>27</w:t>
      </w:r>
      <w:r w:rsidRPr="0056175A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8852A1" w:rsidRPr="008852A1">
        <w:rPr>
          <w:rFonts w:ascii="Angsana New" w:hAnsi="Angsana New"/>
          <w:sz w:val="30"/>
          <w:szCs w:val="30"/>
          <w:lang w:val="en-US"/>
        </w:rPr>
        <w:t>2557</w:t>
      </w:r>
      <w:r w:rsidRPr="0056175A">
        <w:rPr>
          <w:rFonts w:ascii="Angsana New" w:hAnsi="Angsana New" w:hint="cs"/>
          <w:sz w:val="30"/>
          <w:szCs w:val="30"/>
          <w:cs/>
        </w:rPr>
        <w:t xml:space="preserve"> บริษัทได้เข้าทำสัญญาร่วมลงทุนกับบริษัท พีที อาทรี่ แปซิฟิค </w:t>
      </w:r>
      <w:r w:rsidRPr="0056175A">
        <w:rPr>
          <w:rFonts w:ascii="Angsana New" w:hAnsi="Angsana New"/>
          <w:sz w:val="30"/>
          <w:szCs w:val="30"/>
        </w:rPr>
        <w:t>(“AP”)</w:t>
      </w:r>
      <w:r w:rsidRPr="0056175A">
        <w:rPr>
          <w:rFonts w:ascii="Angsana New" w:hAnsi="Angsana New" w:hint="cs"/>
          <w:sz w:val="30"/>
          <w:szCs w:val="30"/>
          <w:cs/>
        </w:rPr>
        <w:t xml:space="preserve"> ซึ่งเป็นนิติบุคคลที่จัดตั้งขึ้นในประเทศอินโดนีเซีย เพื่อร่วมลงทุนในบริษัท พีที อิชิ ตัน อินโดนีเซีย</w:t>
      </w:r>
      <w:r w:rsidRPr="0056175A">
        <w:rPr>
          <w:rFonts w:ascii="Angsana New" w:hAnsi="Angsana New"/>
          <w:sz w:val="30"/>
          <w:szCs w:val="30"/>
          <w:lang w:val="en-US"/>
        </w:rPr>
        <w:t xml:space="preserve"> (“PTI”) </w:t>
      </w:r>
      <w:r w:rsidRPr="0056175A">
        <w:rPr>
          <w:rFonts w:ascii="Angsana New" w:hAnsi="Angsana New" w:hint="cs"/>
          <w:sz w:val="30"/>
          <w:szCs w:val="30"/>
          <w:cs/>
        </w:rPr>
        <w:t>ซึ่งเป็นการร่วมค้า</w:t>
      </w:r>
      <w:r w:rsidRPr="0056175A">
        <w:rPr>
          <w:rFonts w:ascii="Angsana New" w:hAnsi="Angsana New"/>
          <w:sz w:val="30"/>
          <w:szCs w:val="30"/>
        </w:rPr>
        <w:br/>
      </w:r>
      <w:r w:rsidRPr="0056175A">
        <w:rPr>
          <w:rFonts w:ascii="Angsana New" w:hAnsi="Angsana New" w:hint="cs"/>
          <w:sz w:val="30"/>
          <w:szCs w:val="30"/>
          <w:cs/>
        </w:rPr>
        <w:t>ที่จัดตั้งขึ้นใหม่ในประเทศอินโดนีเซีย และมีวัตถุประสงค์เพื่อผลิตและจำหน่ายเครื่องดื่มพร้อมดื่ม</w:t>
      </w:r>
      <w:r w:rsidRPr="0056175A">
        <w:rPr>
          <w:rFonts w:ascii="Angsana New" w:hAnsi="Angsana New"/>
          <w:sz w:val="30"/>
          <w:szCs w:val="30"/>
        </w:rPr>
        <w:t xml:space="preserve"> </w:t>
      </w:r>
      <w:r w:rsidRPr="0056175A">
        <w:rPr>
          <w:rFonts w:ascii="Angsana New" w:hAnsi="Angsana New" w:hint="cs"/>
          <w:sz w:val="30"/>
          <w:szCs w:val="30"/>
          <w:cs/>
        </w:rPr>
        <w:t xml:space="preserve">แบรนด์ </w:t>
      </w:r>
      <w:r w:rsidRPr="0056175A">
        <w:rPr>
          <w:rFonts w:ascii="Angsana New" w:hAnsi="Angsana New"/>
          <w:sz w:val="30"/>
          <w:szCs w:val="30"/>
        </w:rPr>
        <w:t>“</w:t>
      </w:r>
      <w:proofErr w:type="spellStart"/>
      <w:r w:rsidRPr="0056175A">
        <w:rPr>
          <w:rFonts w:ascii="Angsana New" w:hAnsi="Angsana New" w:hint="cs"/>
          <w:sz w:val="30"/>
          <w:szCs w:val="30"/>
          <w:cs/>
        </w:rPr>
        <w:t>อิชิตัน</w:t>
      </w:r>
      <w:proofErr w:type="spellEnd"/>
      <w:r w:rsidRPr="0056175A">
        <w:rPr>
          <w:rFonts w:ascii="Angsana New" w:hAnsi="Angsana New"/>
          <w:sz w:val="30"/>
          <w:szCs w:val="30"/>
        </w:rPr>
        <w:t xml:space="preserve">” </w:t>
      </w:r>
      <w:r w:rsidRPr="0056175A">
        <w:rPr>
          <w:rFonts w:ascii="Angsana New" w:hAnsi="Angsana New" w:hint="cs"/>
          <w:sz w:val="30"/>
          <w:szCs w:val="30"/>
          <w:cs/>
        </w:rPr>
        <w:t>ในประเทศอินโดนีเซีย โดยบริษัทและ</w:t>
      </w:r>
      <w:r w:rsidRPr="0056175A">
        <w:rPr>
          <w:rFonts w:ascii="Angsana New" w:hAnsi="Angsana New"/>
          <w:sz w:val="30"/>
          <w:szCs w:val="30"/>
        </w:rPr>
        <w:t xml:space="preserve"> AP </w:t>
      </w:r>
      <w:r w:rsidRPr="0056175A">
        <w:rPr>
          <w:rFonts w:ascii="Angsana New" w:hAnsi="Angsana New" w:hint="cs"/>
          <w:sz w:val="30"/>
          <w:szCs w:val="30"/>
          <w:cs/>
        </w:rPr>
        <w:t>เข้าลงทุนในการร่วมค้าในอัตราส่วนที่เท่ากัน (อัตราร้อยละ</w:t>
      </w:r>
      <w:r w:rsidRPr="0056175A">
        <w:rPr>
          <w:rFonts w:ascii="Angsana New" w:hAnsi="Angsana New"/>
          <w:sz w:val="30"/>
          <w:szCs w:val="30"/>
        </w:rPr>
        <w:t xml:space="preserve"> </w:t>
      </w:r>
      <w:r w:rsidR="008852A1" w:rsidRPr="008852A1">
        <w:rPr>
          <w:rFonts w:ascii="Angsana New" w:hAnsi="Angsana New"/>
          <w:sz w:val="30"/>
          <w:szCs w:val="30"/>
          <w:lang w:val="en-US"/>
        </w:rPr>
        <w:t>50</w:t>
      </w:r>
      <w:r w:rsidRPr="0056175A">
        <w:rPr>
          <w:rFonts w:ascii="Angsana New" w:hAnsi="Angsana New"/>
          <w:sz w:val="30"/>
          <w:szCs w:val="30"/>
        </w:rPr>
        <w:t xml:space="preserve"> </w:t>
      </w:r>
      <w:r w:rsidRPr="0056175A">
        <w:rPr>
          <w:rFonts w:ascii="Angsana New" w:hAnsi="Angsana New" w:hint="cs"/>
          <w:sz w:val="30"/>
          <w:szCs w:val="30"/>
          <w:cs/>
        </w:rPr>
        <w:t>ของหุ้นที่ออกและจำหน่ายได้ทั้งหมดของการร่วมค้า) ซึ่งคิดเป็นมูลค่าเงินลงทุน</w:t>
      </w:r>
      <w:r w:rsidRPr="0056175A">
        <w:rPr>
          <w:rFonts w:ascii="Angsana New" w:hAnsi="Angsana New" w:hint="cs"/>
          <w:sz w:val="30"/>
          <w:szCs w:val="30"/>
          <w:cs/>
          <w:lang w:val="en-US"/>
        </w:rPr>
        <w:t>ในส่วนของบริษัท</w:t>
      </w:r>
      <w:r w:rsidRPr="0056175A">
        <w:rPr>
          <w:rFonts w:ascii="Angsana New" w:hAnsi="Angsana New" w:hint="cs"/>
          <w:sz w:val="30"/>
          <w:szCs w:val="30"/>
          <w:cs/>
        </w:rPr>
        <w:t>รวม</w:t>
      </w:r>
      <w:r w:rsidRPr="0056175A">
        <w:rPr>
          <w:rFonts w:ascii="Angsana New" w:hAnsi="Angsana New"/>
          <w:sz w:val="30"/>
          <w:szCs w:val="30"/>
        </w:rPr>
        <w:t xml:space="preserve"> </w:t>
      </w:r>
      <w:r w:rsidR="008852A1" w:rsidRPr="008852A1">
        <w:rPr>
          <w:rFonts w:ascii="Angsana New" w:hAnsi="Angsana New"/>
          <w:sz w:val="30"/>
          <w:szCs w:val="30"/>
          <w:lang w:val="en-US"/>
        </w:rPr>
        <w:t>200</w:t>
      </w:r>
      <w:r w:rsidRPr="0056175A">
        <w:rPr>
          <w:rFonts w:ascii="Angsana New" w:hAnsi="Angsana New"/>
          <w:sz w:val="30"/>
          <w:szCs w:val="30"/>
        </w:rPr>
        <w:t>,</w:t>
      </w:r>
      <w:r w:rsidR="008852A1" w:rsidRPr="008852A1">
        <w:rPr>
          <w:rFonts w:ascii="Angsana New" w:hAnsi="Angsana New"/>
          <w:sz w:val="30"/>
          <w:szCs w:val="30"/>
          <w:lang w:val="en-US"/>
        </w:rPr>
        <w:t>000</w:t>
      </w:r>
      <w:r w:rsidRPr="0056175A">
        <w:rPr>
          <w:rFonts w:ascii="Angsana New" w:hAnsi="Angsana New"/>
          <w:sz w:val="30"/>
          <w:szCs w:val="30"/>
        </w:rPr>
        <w:t xml:space="preserve"> </w:t>
      </w:r>
      <w:r w:rsidRPr="0056175A">
        <w:rPr>
          <w:rFonts w:ascii="Angsana New" w:hAnsi="Angsana New" w:hint="cs"/>
          <w:sz w:val="30"/>
          <w:szCs w:val="30"/>
          <w:cs/>
        </w:rPr>
        <w:t>ล้านรูเปียอินโดนีเซีย</w:t>
      </w:r>
      <w:r w:rsidRPr="0056175A">
        <w:rPr>
          <w:rFonts w:ascii="Angsana New" w:hAnsi="Angsana New"/>
          <w:sz w:val="30"/>
          <w:szCs w:val="30"/>
        </w:rPr>
        <w:t xml:space="preserve"> (</w:t>
      </w:r>
      <w:proofErr w:type="spellStart"/>
      <w:r w:rsidRPr="0056175A">
        <w:rPr>
          <w:rFonts w:ascii="Angsana New" w:hAnsi="Angsana New" w:hint="cs"/>
          <w:sz w:val="30"/>
          <w:szCs w:val="30"/>
          <w:cs/>
        </w:rPr>
        <w:t>หรือประมาณ</w:t>
      </w:r>
      <w:proofErr w:type="spellEnd"/>
      <w:r w:rsidRPr="0056175A">
        <w:rPr>
          <w:rFonts w:ascii="Angsana New" w:hAnsi="Angsana New" w:hint="cs"/>
          <w:sz w:val="30"/>
          <w:szCs w:val="30"/>
          <w:cs/>
        </w:rPr>
        <w:t xml:space="preserve"> </w:t>
      </w:r>
      <w:r w:rsidR="008852A1" w:rsidRPr="008852A1">
        <w:rPr>
          <w:rFonts w:ascii="Angsana New" w:hAnsi="Angsana New"/>
          <w:sz w:val="30"/>
          <w:szCs w:val="30"/>
          <w:lang w:val="en-US"/>
        </w:rPr>
        <w:t>575</w:t>
      </w:r>
      <w:r w:rsidRPr="0056175A">
        <w:rPr>
          <w:rFonts w:ascii="Angsana New" w:hAnsi="Angsana New"/>
          <w:sz w:val="30"/>
          <w:szCs w:val="30"/>
        </w:rPr>
        <w:t xml:space="preserve"> </w:t>
      </w:r>
      <w:r w:rsidRPr="0056175A">
        <w:rPr>
          <w:rFonts w:ascii="Angsana New" w:hAnsi="Angsana New" w:hint="cs"/>
          <w:sz w:val="30"/>
          <w:szCs w:val="30"/>
          <w:cs/>
        </w:rPr>
        <w:t>ล้านบาท</w:t>
      </w:r>
      <w:r w:rsidRPr="0056175A">
        <w:rPr>
          <w:rFonts w:ascii="Angsana New" w:hAnsi="Angsana New"/>
          <w:sz w:val="30"/>
          <w:szCs w:val="30"/>
        </w:rPr>
        <w:t xml:space="preserve">) </w:t>
      </w:r>
      <w:r w:rsidRPr="0056175A">
        <w:rPr>
          <w:rFonts w:ascii="Angsana New" w:hAnsi="Angsana New" w:hint="cs"/>
          <w:sz w:val="30"/>
          <w:szCs w:val="30"/>
          <w:cs/>
        </w:rPr>
        <w:t>บริษัท</w:t>
      </w:r>
      <w:r w:rsidRPr="0056175A">
        <w:rPr>
          <w:rFonts w:ascii="Angsana New" w:hAnsi="Angsana New" w:hint="cs"/>
          <w:sz w:val="30"/>
          <w:szCs w:val="30"/>
          <w:cs/>
          <w:lang w:val="en-US"/>
        </w:rPr>
        <w:t>ได้</w:t>
      </w:r>
      <w:r w:rsidRPr="0056175A">
        <w:rPr>
          <w:rFonts w:ascii="Angsana New" w:hAnsi="Angsana New" w:hint="cs"/>
          <w:sz w:val="30"/>
          <w:szCs w:val="30"/>
          <w:cs/>
        </w:rPr>
        <w:t>จ่ายชำระเงินทุนจัดตั้งบริษัทงวดแรกในอัตราร้อยละ</w:t>
      </w:r>
      <w:r w:rsidRPr="0056175A">
        <w:rPr>
          <w:rFonts w:ascii="Angsana New" w:hAnsi="Angsana New"/>
          <w:sz w:val="30"/>
          <w:szCs w:val="30"/>
          <w:lang w:val="en-US"/>
        </w:rPr>
        <w:t xml:space="preserve"> </w:t>
      </w:r>
      <w:r w:rsidR="008852A1" w:rsidRPr="008852A1">
        <w:rPr>
          <w:rFonts w:ascii="Angsana New" w:hAnsi="Angsana New"/>
          <w:sz w:val="30"/>
          <w:szCs w:val="30"/>
          <w:lang w:val="en-US"/>
        </w:rPr>
        <w:t>50</w:t>
      </w:r>
      <w:r w:rsidRPr="0056175A">
        <w:rPr>
          <w:rFonts w:ascii="Angsana New" w:hAnsi="Angsana New"/>
          <w:sz w:val="30"/>
          <w:szCs w:val="30"/>
          <w:lang w:val="en-US"/>
        </w:rPr>
        <w:t xml:space="preserve"> </w:t>
      </w:r>
      <w:r w:rsidRPr="0056175A">
        <w:rPr>
          <w:rFonts w:ascii="Angsana New" w:hAnsi="Angsana New" w:hint="cs"/>
          <w:sz w:val="30"/>
          <w:szCs w:val="30"/>
          <w:cs/>
          <w:lang w:val="en-US"/>
        </w:rPr>
        <w:t xml:space="preserve">ของทุนที่เรียกชำระแล้วเป็นจำนวนเงิน </w:t>
      </w:r>
      <w:r w:rsidR="008852A1" w:rsidRPr="008852A1">
        <w:rPr>
          <w:rFonts w:ascii="Angsana New" w:hAnsi="Angsana New"/>
          <w:sz w:val="30"/>
          <w:szCs w:val="30"/>
          <w:lang w:val="en-US"/>
        </w:rPr>
        <w:t>50</w:t>
      </w:r>
      <w:r w:rsidRPr="0056175A">
        <w:rPr>
          <w:rFonts w:ascii="Angsana New" w:hAnsi="Angsana New"/>
          <w:sz w:val="30"/>
          <w:szCs w:val="30"/>
          <w:lang w:val="en-US"/>
        </w:rPr>
        <w:t>,</w:t>
      </w:r>
      <w:r w:rsidR="008852A1" w:rsidRPr="008852A1">
        <w:rPr>
          <w:rFonts w:ascii="Angsana New" w:hAnsi="Angsana New"/>
          <w:sz w:val="30"/>
          <w:szCs w:val="30"/>
          <w:lang w:val="en-US"/>
        </w:rPr>
        <w:t>000</w:t>
      </w:r>
      <w:r w:rsidRPr="0056175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6175A">
        <w:rPr>
          <w:rFonts w:ascii="Angsana New" w:hAnsi="Angsana New" w:hint="cs"/>
          <w:sz w:val="30"/>
          <w:szCs w:val="30"/>
          <w:cs/>
        </w:rPr>
        <w:t>ล้านรูเปียอินโดนีเซีย</w:t>
      </w:r>
      <w:r w:rsidRPr="0056175A">
        <w:rPr>
          <w:rFonts w:ascii="Angsana New" w:hAnsi="Angsana New"/>
          <w:sz w:val="30"/>
          <w:szCs w:val="30"/>
          <w:cs/>
        </w:rPr>
        <w:t xml:space="preserve"> </w:t>
      </w:r>
      <w:r w:rsidRPr="0056175A">
        <w:rPr>
          <w:rFonts w:ascii="Angsana New" w:hAnsi="Angsana New"/>
          <w:sz w:val="30"/>
          <w:szCs w:val="30"/>
          <w:lang w:val="en-US"/>
        </w:rPr>
        <w:t>(</w:t>
      </w:r>
      <w:r w:rsidRPr="0056175A">
        <w:rPr>
          <w:rFonts w:ascii="Angsana New" w:hAnsi="Angsana New" w:hint="cs"/>
          <w:sz w:val="30"/>
          <w:szCs w:val="30"/>
          <w:cs/>
        </w:rPr>
        <w:t>หรือเทียบเท่า</w:t>
      </w:r>
      <w:r w:rsidRPr="0056175A">
        <w:rPr>
          <w:rFonts w:ascii="Angsana New" w:hAnsi="Angsana New"/>
          <w:sz w:val="30"/>
          <w:szCs w:val="30"/>
          <w:cs/>
        </w:rPr>
        <w:t xml:space="preserve"> </w:t>
      </w:r>
      <w:r w:rsidR="008852A1" w:rsidRPr="008852A1">
        <w:rPr>
          <w:rFonts w:ascii="Angsana New" w:hAnsi="Angsana New"/>
          <w:sz w:val="30"/>
          <w:szCs w:val="30"/>
          <w:lang w:val="en-US"/>
        </w:rPr>
        <w:t>135</w:t>
      </w:r>
      <w:r w:rsidRPr="0056175A">
        <w:rPr>
          <w:rFonts w:ascii="Angsana New" w:hAnsi="Angsana New"/>
          <w:sz w:val="30"/>
          <w:szCs w:val="30"/>
          <w:lang w:val="en-US"/>
        </w:rPr>
        <w:t>.</w:t>
      </w:r>
      <w:r w:rsidR="008852A1" w:rsidRPr="008852A1">
        <w:rPr>
          <w:rFonts w:ascii="Angsana New" w:hAnsi="Angsana New"/>
          <w:sz w:val="30"/>
          <w:szCs w:val="30"/>
          <w:lang w:val="en-US"/>
        </w:rPr>
        <w:t>6</w:t>
      </w:r>
      <w:r w:rsidRPr="0056175A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</w:t>
      </w:r>
      <w:r w:rsidRPr="0056175A">
        <w:rPr>
          <w:rFonts w:ascii="Angsana New" w:hAnsi="Angsana New"/>
          <w:sz w:val="30"/>
          <w:szCs w:val="30"/>
          <w:lang w:val="en-US"/>
        </w:rPr>
        <w:t xml:space="preserve">) </w:t>
      </w:r>
      <w:r w:rsidRPr="0056175A">
        <w:rPr>
          <w:rFonts w:ascii="Angsana New" w:hAnsi="Angsana New" w:hint="cs"/>
          <w:sz w:val="30"/>
          <w:szCs w:val="30"/>
          <w:cs/>
        </w:rPr>
        <w:t>และการร่วมค้าดังกล่าวจัดตั้งเสร็จเมื่อวันที่</w:t>
      </w:r>
      <w:r w:rsidRPr="0056175A">
        <w:rPr>
          <w:rFonts w:ascii="Angsana New" w:hAnsi="Angsana New"/>
          <w:sz w:val="30"/>
          <w:szCs w:val="30"/>
          <w:lang w:val="en-US"/>
        </w:rPr>
        <w:t xml:space="preserve"> </w:t>
      </w:r>
      <w:r w:rsidR="008852A1" w:rsidRPr="008852A1">
        <w:rPr>
          <w:rFonts w:ascii="Angsana New" w:hAnsi="Angsana New"/>
          <w:sz w:val="30"/>
          <w:szCs w:val="30"/>
          <w:lang w:val="en-US"/>
        </w:rPr>
        <w:t>25</w:t>
      </w:r>
      <w:r w:rsidRPr="0056175A">
        <w:rPr>
          <w:rFonts w:ascii="Angsana New" w:hAnsi="Angsana New" w:hint="cs"/>
          <w:sz w:val="30"/>
          <w:szCs w:val="30"/>
          <w:cs/>
          <w:lang w:val="en-US"/>
        </w:rPr>
        <w:t xml:space="preserve"> พฤศจิกายน</w:t>
      </w:r>
      <w:r w:rsidRPr="0056175A">
        <w:rPr>
          <w:rFonts w:ascii="Angsana New" w:hAnsi="Angsana New"/>
          <w:sz w:val="30"/>
          <w:szCs w:val="30"/>
          <w:lang w:val="en-US"/>
        </w:rPr>
        <w:t xml:space="preserve"> </w:t>
      </w:r>
      <w:r w:rsidR="008852A1" w:rsidRPr="008852A1">
        <w:rPr>
          <w:rFonts w:ascii="Angsana New" w:hAnsi="Angsana New"/>
          <w:sz w:val="30"/>
          <w:szCs w:val="30"/>
          <w:lang w:val="en-US"/>
        </w:rPr>
        <w:t>2557</w:t>
      </w:r>
      <w:r w:rsidRPr="0056175A">
        <w:rPr>
          <w:rFonts w:ascii="Angsana New" w:hAnsi="Angsana New"/>
          <w:sz w:val="30"/>
          <w:szCs w:val="30"/>
          <w:lang w:val="en-US"/>
        </w:rPr>
        <w:t xml:space="preserve"> </w:t>
      </w:r>
      <w:r w:rsidRPr="0056175A">
        <w:rPr>
          <w:rFonts w:ascii="Angsana New" w:hAnsi="Angsana New"/>
          <w:sz w:val="30"/>
          <w:szCs w:val="30"/>
          <w:cs/>
        </w:rPr>
        <w:t>เนื่องจากตามสัญญาร่วมลงทุนได้กำหนดให้ผู้ลงทุนมีอำนาจควบคุมร่วมกัน</w:t>
      </w:r>
      <w:r w:rsidRPr="0056175A">
        <w:rPr>
          <w:rFonts w:ascii="Angsana New" w:hAnsi="Angsana New" w:hint="cs"/>
          <w:sz w:val="30"/>
          <w:szCs w:val="30"/>
          <w:cs/>
        </w:rPr>
        <w:t xml:space="preserve"> และมีสิทธิในสินทรัพย์สุทธิของการร่วมการงานดังกล่าวมากกว่าการมีสิทธิในสินทรัพย์หรือภาระผูกพันใน</w:t>
      </w:r>
      <w:r w:rsidRPr="0001023D">
        <w:rPr>
          <w:rFonts w:ascii="Angsana New" w:hAnsi="Angsana New" w:hint="cs"/>
          <w:sz w:val="30"/>
          <w:szCs w:val="30"/>
          <w:cs/>
        </w:rPr>
        <w:t>หนี้สินที่เกี่ยวข้องกับการร่วมการงานนั้น</w:t>
      </w:r>
      <w:r w:rsidRPr="0001023D">
        <w:rPr>
          <w:rFonts w:ascii="Angsana New" w:hAnsi="Angsana New"/>
          <w:sz w:val="30"/>
          <w:szCs w:val="30"/>
          <w:cs/>
        </w:rPr>
        <w:t xml:space="preserve"> ดังนั้นบริษัทจึงได้บันทึกบัญชีเงินลงทุนในการร่วมค้าดังกล่าวตามวิธีส่วน</w:t>
      </w:r>
      <w:r w:rsidRPr="008707D0">
        <w:rPr>
          <w:rFonts w:ascii="Angsana New" w:hAnsi="Angsana New"/>
          <w:sz w:val="30"/>
          <w:szCs w:val="30"/>
          <w:cs/>
        </w:rPr>
        <w:t>ได้</w:t>
      </w:r>
      <w:r w:rsidRPr="0048553C">
        <w:rPr>
          <w:rFonts w:ascii="Angsana New" w:hAnsi="Angsana New"/>
          <w:sz w:val="30"/>
          <w:szCs w:val="30"/>
          <w:cs/>
        </w:rPr>
        <w:t>เสีย</w:t>
      </w:r>
      <w:r w:rsidR="005F293E">
        <w:rPr>
          <w:rFonts w:ascii="Angsana New" w:hAnsi="Angsana New" w:hint="cs"/>
          <w:sz w:val="30"/>
          <w:szCs w:val="30"/>
          <w:cs/>
          <w:lang w:val="en-US"/>
        </w:rPr>
        <w:t>ในงบการเงินรวม</w:t>
      </w:r>
    </w:p>
    <w:p w14:paraId="66E7CBFF" w14:textId="77777777" w:rsidR="00E92D67" w:rsidRDefault="00E92D67" w:rsidP="0056175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589E7D3" w14:textId="3DCE1789" w:rsidR="0056175A" w:rsidRPr="0048553C" w:rsidRDefault="00B26FED" w:rsidP="0056175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8553C">
        <w:rPr>
          <w:rFonts w:ascii="Angsana New" w:hAnsi="Angsana New" w:hint="cs"/>
          <w:sz w:val="30"/>
          <w:szCs w:val="30"/>
          <w:cs/>
          <w:lang w:val="en-US"/>
        </w:rPr>
        <w:t>บริษัทได้รั</w:t>
      </w:r>
      <w:r w:rsidR="00E1589F" w:rsidRPr="0048553C">
        <w:rPr>
          <w:rFonts w:ascii="Angsana New" w:hAnsi="Angsana New" w:hint="cs"/>
          <w:sz w:val="30"/>
          <w:szCs w:val="30"/>
          <w:cs/>
          <w:lang w:val="en-US"/>
        </w:rPr>
        <w:t>บ</w:t>
      </w:r>
      <w:r w:rsidRPr="0048553C">
        <w:rPr>
          <w:rFonts w:ascii="Angsana New" w:hAnsi="Angsana New" w:hint="cs"/>
          <w:sz w:val="30"/>
          <w:szCs w:val="30"/>
          <w:cs/>
          <w:lang w:val="en-US"/>
        </w:rPr>
        <w:t>จดหมายจากการร่วมค้าเรียกให้ชำระเงินทุนจัดตั้งบริษัทเพิ่ม</w:t>
      </w:r>
      <w:r w:rsidR="006041A1" w:rsidRPr="00AC559B">
        <w:rPr>
          <w:rFonts w:ascii="Angsana New" w:hAnsi="Angsana New" w:hint="cs"/>
          <w:sz w:val="30"/>
          <w:szCs w:val="30"/>
          <w:cs/>
          <w:lang w:val="en-US"/>
        </w:rPr>
        <w:t>อีก</w:t>
      </w:r>
      <w:r w:rsidR="008707D0" w:rsidRPr="0048553C">
        <w:rPr>
          <w:rFonts w:ascii="Angsana New" w:hAnsi="Angsana New" w:hint="cs"/>
          <w:sz w:val="30"/>
          <w:szCs w:val="30"/>
          <w:cs/>
        </w:rPr>
        <w:t>โดยมีวัตถุประสงค์เพื่อนำไปซื้อที่ดินและเป็นเงินทุนหมุนเวียน</w:t>
      </w:r>
      <w:r w:rsidR="0001023D" w:rsidRPr="0048553C">
        <w:rPr>
          <w:rFonts w:ascii="Angsana New" w:hAnsi="Angsana New" w:hint="cs"/>
          <w:sz w:val="30"/>
          <w:szCs w:val="30"/>
          <w:cs/>
          <w:lang w:val="en-US"/>
        </w:rPr>
        <w:t xml:space="preserve"> และการร่วมค้าได้</w:t>
      </w:r>
      <w:r w:rsidR="0001023D" w:rsidRPr="0048553C">
        <w:rPr>
          <w:rFonts w:ascii="Angsana New" w:hAnsi="Angsana New"/>
          <w:sz w:val="30"/>
          <w:szCs w:val="30"/>
          <w:cs/>
        </w:rPr>
        <w:t>จดทะเบียนเพิ่มทุน</w:t>
      </w:r>
      <w:r w:rsidR="00950BC9">
        <w:rPr>
          <w:rFonts w:ascii="Angsana New" w:hAnsi="Angsana New" w:hint="cs"/>
          <w:sz w:val="30"/>
          <w:szCs w:val="30"/>
          <w:cs/>
        </w:rPr>
        <w:t>แล้ว</w:t>
      </w:r>
      <w:r w:rsidR="0001023D" w:rsidRPr="0048553C">
        <w:rPr>
          <w:rFonts w:ascii="Angsana New" w:hAnsi="Angsana New" w:hint="cs"/>
          <w:sz w:val="30"/>
          <w:szCs w:val="30"/>
          <w:cs/>
        </w:rPr>
        <w:t xml:space="preserve">กับ </w:t>
      </w:r>
      <w:r w:rsidR="0001023D" w:rsidRPr="0048553C">
        <w:rPr>
          <w:rFonts w:ascii="Angsana New" w:hAnsi="Angsana New"/>
          <w:sz w:val="30"/>
          <w:szCs w:val="30"/>
          <w:lang w:val="en-US"/>
        </w:rPr>
        <w:t>Indonesia Investment Coordinating Board</w:t>
      </w:r>
      <w:r w:rsidRPr="0048553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041A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041A1">
        <w:rPr>
          <w:rFonts w:ascii="Angsana New" w:hAnsi="Angsana New"/>
          <w:sz w:val="30"/>
          <w:szCs w:val="30"/>
          <w:cs/>
          <w:lang w:val="en-US"/>
        </w:rPr>
        <w:br/>
      </w:r>
      <w:r w:rsidR="00950BC9">
        <w:rPr>
          <w:rFonts w:ascii="Angsana New" w:hAnsi="Angsana New" w:hint="cs"/>
          <w:sz w:val="30"/>
          <w:szCs w:val="30"/>
          <w:cs/>
          <w:lang w:val="en-US"/>
        </w:rPr>
        <w:t>ซึ่งมีรายละเอียด</w:t>
      </w:r>
      <w:r w:rsidRPr="0048553C">
        <w:rPr>
          <w:rFonts w:ascii="Angsana New" w:hAnsi="Angsana New" w:hint="cs"/>
          <w:sz w:val="30"/>
          <w:szCs w:val="30"/>
          <w:cs/>
          <w:lang w:val="en-US"/>
        </w:rPr>
        <w:t>ต่อไปนี้</w:t>
      </w:r>
    </w:p>
    <w:p w14:paraId="768F82F5" w14:textId="77777777" w:rsidR="0056175A" w:rsidRPr="0048553C" w:rsidRDefault="0056175A" w:rsidP="00561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pacing w:val="2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160"/>
        <w:gridCol w:w="2070"/>
        <w:gridCol w:w="2070"/>
        <w:gridCol w:w="236"/>
        <w:gridCol w:w="1199"/>
        <w:gridCol w:w="231"/>
        <w:gridCol w:w="1214"/>
      </w:tblGrid>
      <w:tr w:rsidR="00703ACF" w:rsidRPr="0048553C" w14:paraId="57BF1F1A" w14:textId="77777777" w:rsidTr="00950BC9">
        <w:tc>
          <w:tcPr>
            <w:tcW w:w="2160" w:type="dxa"/>
            <w:shd w:val="clear" w:color="auto" w:fill="auto"/>
            <w:vAlign w:val="bottom"/>
          </w:tcPr>
          <w:p w14:paraId="7A9FF420" w14:textId="66D69E41" w:rsidR="00703ACF" w:rsidRPr="0048553C" w:rsidRDefault="00703ACF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553C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วันที่ได้รับ</w:t>
            </w:r>
            <w:r w:rsidR="00950BC9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การเรียก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5656B08" w14:textId="0118EDE6" w:rsidR="00703ACF" w:rsidRPr="0048553C" w:rsidRDefault="00703ACF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7EC7F209" w14:textId="659ADCE3" w:rsidR="00703ACF" w:rsidRPr="0048553C" w:rsidRDefault="00703ACF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79D4532" w14:textId="77777777" w:rsidR="00703ACF" w:rsidRPr="0048553C" w:rsidRDefault="00703ACF" w:rsidP="00703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 w:hanging="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44" w:type="dxa"/>
            <w:gridSpan w:val="3"/>
            <w:shd w:val="clear" w:color="auto" w:fill="auto"/>
            <w:vAlign w:val="bottom"/>
          </w:tcPr>
          <w:p w14:paraId="477467CE" w14:textId="3BC3E7A8" w:rsidR="00703ACF" w:rsidRPr="0048553C" w:rsidDel="00D43E7A" w:rsidRDefault="00703ACF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50BC9" w:rsidRPr="0048553C" w14:paraId="46F35DB8" w14:textId="77777777" w:rsidTr="00950BC9">
        <w:tc>
          <w:tcPr>
            <w:tcW w:w="2160" w:type="dxa"/>
            <w:shd w:val="clear" w:color="auto" w:fill="auto"/>
            <w:vAlign w:val="bottom"/>
          </w:tcPr>
          <w:p w14:paraId="27BE4BD0" w14:textId="567845A5" w:rsidR="00950BC9" w:rsidRPr="0048553C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ให้ชำระเงินทุน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A6F2DD9" w14:textId="59DB29F4" w:rsidR="00950BC9" w:rsidRPr="0048553C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553C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วันที่จ่ายชำระเงินทุน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63EBC05" w14:textId="47E55A6B" w:rsidR="00950BC9" w:rsidRPr="0048553C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553C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วันที่จดทะเบียนเพิ่มทุน</w:t>
            </w:r>
          </w:p>
        </w:tc>
        <w:tc>
          <w:tcPr>
            <w:tcW w:w="236" w:type="dxa"/>
          </w:tcPr>
          <w:p w14:paraId="4FBFCBA8" w14:textId="77777777" w:rsidR="00950BC9" w:rsidRPr="0048553C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 w:hanging="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44" w:type="dxa"/>
            <w:gridSpan w:val="3"/>
            <w:shd w:val="clear" w:color="auto" w:fill="auto"/>
            <w:vAlign w:val="bottom"/>
          </w:tcPr>
          <w:p w14:paraId="0BF4BC95" w14:textId="44CAA079" w:rsidR="00950BC9" w:rsidRPr="0048553C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553C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950BC9" w:rsidRPr="0048553C" w14:paraId="6F5C6A8E" w14:textId="77777777" w:rsidTr="00950BC9">
        <w:tc>
          <w:tcPr>
            <w:tcW w:w="2160" w:type="dxa"/>
            <w:shd w:val="clear" w:color="auto" w:fill="auto"/>
          </w:tcPr>
          <w:p w14:paraId="5A191D68" w14:textId="77777777" w:rsidR="00950BC9" w:rsidRPr="0048553C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108A0D61" w14:textId="77777777" w:rsidR="00950BC9" w:rsidRPr="0048553C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1B2FF99D" w14:textId="77777777" w:rsidR="00950BC9" w:rsidRPr="0048553C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A87B86E" w14:textId="77777777" w:rsidR="00950BC9" w:rsidRPr="0048553C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63BB16DF" w14:textId="77777777" w:rsidR="00950BC9" w:rsidRPr="0048553C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855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48553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ล้านรูเปียอินโดนีเซีย</w:t>
            </w:r>
            <w:r w:rsidRPr="004855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B694AB9" w14:textId="77777777" w:rsidR="00950BC9" w:rsidRPr="0048553C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3164494A" w14:textId="4314F593" w:rsidR="00950BC9" w:rsidRPr="0048553C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50BC9">
              <w:rPr>
                <w:rFonts w:ascii="Angsana New" w:hAnsi="Angsana New" w:cs="Angsana New" w:hint="cs"/>
                <w:sz w:val="30"/>
                <w:szCs w:val="30"/>
                <w:cs/>
              </w:rPr>
              <w:t>หรือเทียบเท่า</w:t>
            </w:r>
            <w:r w:rsidRPr="004855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48553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4855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50BC9" w:rsidRPr="0048553C" w14:paraId="1BD8E60D" w14:textId="77777777" w:rsidTr="00950BC9">
        <w:tc>
          <w:tcPr>
            <w:tcW w:w="2160" w:type="dxa"/>
            <w:shd w:val="clear" w:color="auto" w:fill="auto"/>
          </w:tcPr>
          <w:p w14:paraId="4770BF26" w14:textId="397C1FEC" w:rsidR="00950BC9" w:rsidRPr="0048553C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Pr="004855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855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070" w:type="dxa"/>
            <w:shd w:val="clear" w:color="auto" w:fill="auto"/>
          </w:tcPr>
          <w:p w14:paraId="4B61EE7E" w14:textId="0A8426F0" w:rsidR="00950BC9" w:rsidRPr="001D0CE8" w:rsidRDefault="00950BC9" w:rsidP="001D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  <w:tab w:val="left" w:pos="540"/>
              </w:tabs>
              <w:spacing w:line="380" w:lineRule="exact"/>
              <w:ind w:left="-108" w:right="-115" w:firstLine="274"/>
              <w:rPr>
                <w:rFonts w:asciiTheme="majorBidi" w:hAnsiTheme="majorBidi" w:cstheme="majorBidi"/>
                <w:sz w:val="30"/>
                <w:szCs w:val="30"/>
              </w:rPr>
            </w:pPr>
            <w:r w:rsidRPr="001D0CE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D0CE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1D0CE8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070" w:type="dxa"/>
            <w:shd w:val="clear" w:color="auto" w:fill="auto"/>
          </w:tcPr>
          <w:p w14:paraId="070741E0" w14:textId="640A7EF5" w:rsidR="00950BC9" w:rsidRPr="0048553C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9"/>
                <w:tab w:val="left" w:pos="310"/>
              </w:tabs>
              <w:spacing w:line="380" w:lineRule="exact"/>
              <w:ind w:left="-122" w:right="-145"/>
              <w:rPr>
                <w:rFonts w:ascii="Angsana New" w:hAnsi="Angsana New" w:cs="Angsana New"/>
                <w:sz w:val="30"/>
                <w:szCs w:val="30"/>
              </w:rPr>
            </w:pPr>
            <w:r w:rsidRPr="00AC559B">
              <w:rPr>
                <w:rFonts w:ascii="Angsana New" w:hAnsi="Angsana New" w:cs="Angsana New"/>
                <w:sz w:val="30"/>
                <w:szCs w:val="30"/>
              </w:rPr>
              <w:t xml:space="preserve">       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AC559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C559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14:paraId="3C76E9A5" w14:textId="77777777" w:rsidR="00950BC9" w:rsidRPr="0048553C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38EE2C6B" w14:textId="4F7AD8DA" w:rsidR="00950BC9" w:rsidRPr="0048553C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Pr="0048553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31" w:type="dxa"/>
            <w:shd w:val="clear" w:color="auto" w:fill="auto"/>
          </w:tcPr>
          <w:p w14:paraId="242AD7AB" w14:textId="77777777" w:rsidR="00950BC9" w:rsidRPr="0048553C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</w:tcPr>
          <w:p w14:paraId="1AA089F3" w14:textId="09281885" w:rsidR="00950BC9" w:rsidRPr="0048553C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115</w:t>
            </w:r>
            <w:r w:rsidRPr="0048553C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950BC9" w:rsidRPr="0048553C" w14:paraId="1D40B98F" w14:textId="77777777" w:rsidTr="00950BC9">
        <w:tc>
          <w:tcPr>
            <w:tcW w:w="2160" w:type="dxa"/>
            <w:shd w:val="clear" w:color="auto" w:fill="auto"/>
          </w:tcPr>
          <w:p w14:paraId="6AFE5218" w14:textId="7E80A50A" w:rsidR="00950BC9" w:rsidRPr="0048553C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55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855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กรกฎาคม 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070" w:type="dxa"/>
            <w:shd w:val="clear" w:color="auto" w:fill="auto"/>
          </w:tcPr>
          <w:p w14:paraId="39A04699" w14:textId="7AFE7770" w:rsidR="00950BC9" w:rsidRPr="001D0CE8" w:rsidRDefault="00950BC9" w:rsidP="001D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 w:firstLine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0CE8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1D0CE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สิงหาคม </w:t>
            </w:r>
            <w:r w:rsidRPr="001D0CE8">
              <w:rPr>
                <w:rFonts w:asciiTheme="majorBidi" w:hAnsiTheme="majorBidi" w:cstheme="majorBidi"/>
                <w:sz w:val="30"/>
                <w:szCs w:val="30"/>
              </w:rPr>
              <w:t>2560</w:t>
            </w:r>
            <w:r w:rsidRPr="001D0CE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D0CE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070" w:type="dxa"/>
            <w:shd w:val="clear" w:color="auto" w:fill="auto"/>
          </w:tcPr>
          <w:p w14:paraId="54C13A5E" w14:textId="1987F14E" w:rsidR="00950BC9" w:rsidRPr="0048553C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2"/>
                <w:tab w:val="left" w:pos="343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/>
                <w:sz w:val="30"/>
                <w:szCs w:val="30"/>
              </w:rPr>
              <w:t>22</w:t>
            </w:r>
            <w:r w:rsidRPr="004855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8553C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8852A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14:paraId="13E8F960" w14:textId="77777777" w:rsidR="00950BC9" w:rsidRPr="0048553C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6BB38774" w14:textId="53A8095E" w:rsidR="00950BC9" w:rsidRPr="0048553C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45</w:t>
            </w:r>
            <w:r w:rsidRPr="0048553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31" w:type="dxa"/>
            <w:shd w:val="clear" w:color="auto" w:fill="auto"/>
          </w:tcPr>
          <w:p w14:paraId="61605417" w14:textId="77777777" w:rsidR="00950BC9" w:rsidRPr="0048553C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</w:tcPr>
          <w:p w14:paraId="4786E660" w14:textId="78FCEF99" w:rsidR="00950BC9" w:rsidRPr="0048553C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121</w:t>
            </w:r>
            <w:r w:rsidRPr="0048553C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950BC9" w:rsidRPr="0048553C" w14:paraId="58818DF7" w14:textId="77777777" w:rsidTr="00950BC9">
        <w:tc>
          <w:tcPr>
            <w:tcW w:w="2160" w:type="dxa"/>
            <w:shd w:val="clear" w:color="auto" w:fill="auto"/>
          </w:tcPr>
          <w:p w14:paraId="571B5DC4" w14:textId="4A51C280" w:rsidR="00950BC9" w:rsidRPr="0048553C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52A1">
              <w:rPr>
                <w:rFonts w:ascii="Angsana New" w:hAnsi="Angsana New"/>
                <w:spacing w:val="-6"/>
                <w:sz w:val="30"/>
                <w:szCs w:val="30"/>
              </w:rPr>
              <w:t>5</w:t>
            </w:r>
            <w:r w:rsidRPr="0048553C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48553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มกราคม </w:t>
            </w:r>
            <w:r w:rsidRPr="008852A1">
              <w:rPr>
                <w:rFonts w:ascii="Angsana New" w:hAnsi="Angsana New"/>
                <w:spacing w:val="-6"/>
                <w:sz w:val="30"/>
                <w:szCs w:val="30"/>
              </w:rPr>
              <w:t>2561</w:t>
            </w:r>
          </w:p>
        </w:tc>
        <w:tc>
          <w:tcPr>
            <w:tcW w:w="2070" w:type="dxa"/>
            <w:shd w:val="clear" w:color="auto" w:fill="auto"/>
          </w:tcPr>
          <w:p w14:paraId="4FE91898" w14:textId="0DE14BB2" w:rsidR="00950BC9" w:rsidRPr="001D0CE8" w:rsidRDefault="00950BC9" w:rsidP="001D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 w:firstLine="274"/>
              <w:rPr>
                <w:rFonts w:asciiTheme="majorBidi" w:hAnsiTheme="majorBidi" w:cstheme="majorBidi"/>
                <w:sz w:val="30"/>
                <w:szCs w:val="30"/>
              </w:rPr>
            </w:pPr>
            <w:r w:rsidRPr="001D0CE8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1D0CE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1D0CE8">
              <w:rPr>
                <w:rFonts w:asciiTheme="majorBidi" w:hAnsiTheme="majorBidi" w:cstheme="majorBidi"/>
                <w:sz w:val="30"/>
                <w:szCs w:val="30"/>
              </w:rPr>
              <w:t>2561</w:t>
            </w:r>
            <w:r w:rsidRPr="001D0CE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D0CE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070" w:type="dxa"/>
            <w:shd w:val="clear" w:color="auto" w:fill="auto"/>
          </w:tcPr>
          <w:p w14:paraId="3C616ABE" w14:textId="23DB56CE" w:rsidR="00950BC9" w:rsidRPr="0048553C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/>
                <w:sz w:val="30"/>
                <w:szCs w:val="30"/>
              </w:rPr>
              <w:t>24</w:t>
            </w:r>
            <w:r w:rsidRPr="004855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8553C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8852A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0048C79B" w14:textId="77777777" w:rsidR="00950BC9" w:rsidRPr="0048553C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031E2ADA" w14:textId="32A92F16" w:rsidR="00950BC9" w:rsidRPr="0048553C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/>
                <w:sz w:val="30"/>
                <w:szCs w:val="30"/>
              </w:rPr>
              <w:t>60</w:t>
            </w:r>
            <w:r w:rsidRPr="0048553C">
              <w:rPr>
                <w:rFonts w:ascii="Angsana New" w:hAnsi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1" w:type="dxa"/>
            <w:shd w:val="clear" w:color="auto" w:fill="auto"/>
          </w:tcPr>
          <w:p w14:paraId="375EA0C0" w14:textId="77777777" w:rsidR="00950BC9" w:rsidRPr="0048553C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</w:tcPr>
          <w:p w14:paraId="4449A667" w14:textId="52F2AE2D" w:rsidR="00950BC9" w:rsidRPr="0048553C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/>
                <w:sz w:val="30"/>
                <w:szCs w:val="30"/>
              </w:rPr>
              <w:t>158</w:t>
            </w:r>
            <w:r w:rsidRPr="0048553C">
              <w:rPr>
                <w:rFonts w:ascii="Angsana New" w:hAnsi="Angsana New"/>
                <w:sz w:val="30"/>
                <w:szCs w:val="30"/>
              </w:rPr>
              <w:t>.</w:t>
            </w:r>
            <w:r w:rsidRPr="008852A1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50BC9" w:rsidRPr="00E41BF5" w14:paraId="7E8388E7" w14:textId="77777777" w:rsidTr="00950BC9">
        <w:tc>
          <w:tcPr>
            <w:tcW w:w="2160" w:type="dxa"/>
            <w:shd w:val="clear" w:color="auto" w:fill="auto"/>
          </w:tcPr>
          <w:p w14:paraId="7D3020AE" w14:textId="1502B5B3" w:rsidR="00950BC9" w:rsidRPr="0048553C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52A1">
              <w:rPr>
                <w:rFonts w:ascii="Angsana New" w:hAnsi="Angsana New"/>
                <w:sz w:val="30"/>
                <w:szCs w:val="30"/>
              </w:rPr>
              <w:t>10</w:t>
            </w:r>
            <w:r w:rsidRPr="0048553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8553C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48553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852A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070" w:type="dxa"/>
            <w:shd w:val="clear" w:color="auto" w:fill="auto"/>
          </w:tcPr>
          <w:p w14:paraId="3A62BF41" w14:textId="63262EBF" w:rsidR="00950BC9" w:rsidRPr="001D0CE8" w:rsidRDefault="00950BC9" w:rsidP="001D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 w:firstLine="274"/>
              <w:rPr>
                <w:rFonts w:asciiTheme="majorBidi" w:hAnsiTheme="majorBidi" w:cstheme="majorBidi"/>
                <w:sz w:val="30"/>
                <w:szCs w:val="30"/>
              </w:rPr>
            </w:pPr>
            <w:r w:rsidRPr="001D0CE8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1D0CE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1D0CE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1D0CE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070" w:type="dxa"/>
            <w:shd w:val="clear" w:color="auto" w:fill="auto"/>
          </w:tcPr>
          <w:p w14:paraId="794FE6D1" w14:textId="7C93AFA9" w:rsidR="00950BC9" w:rsidRPr="0048553C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/>
                <w:sz w:val="30"/>
                <w:szCs w:val="30"/>
              </w:rPr>
              <w:t>23</w:t>
            </w:r>
            <w:r w:rsidRPr="0048553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8553C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48553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852A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0956E7B3" w14:textId="77777777" w:rsidR="00950BC9" w:rsidRPr="0048553C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66037699" w14:textId="4D7491A2" w:rsidR="00950BC9" w:rsidRPr="0048553C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/>
                <w:sz w:val="30"/>
                <w:szCs w:val="30"/>
              </w:rPr>
              <w:t>45</w:t>
            </w:r>
            <w:r w:rsidRPr="0048553C">
              <w:rPr>
                <w:rFonts w:ascii="Angsana New" w:hAnsi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1" w:type="dxa"/>
            <w:shd w:val="clear" w:color="auto" w:fill="auto"/>
          </w:tcPr>
          <w:p w14:paraId="2DE9AABE" w14:textId="77777777" w:rsidR="00950BC9" w:rsidRPr="0048553C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</w:tcPr>
          <w:p w14:paraId="784808B9" w14:textId="0B93D4FD" w:rsidR="00950BC9" w:rsidRPr="00E1589F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104.4</w:t>
            </w:r>
          </w:p>
        </w:tc>
      </w:tr>
    </w:tbl>
    <w:p w14:paraId="1728151C" w14:textId="77777777" w:rsidR="00B26FED" w:rsidRDefault="00B26FED" w:rsidP="00561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pacing w:val="2"/>
          <w:sz w:val="30"/>
          <w:szCs w:val="30"/>
        </w:rPr>
      </w:pPr>
    </w:p>
    <w:p w14:paraId="042AFB9D" w14:textId="0DF18A5D" w:rsidR="006041A1" w:rsidRPr="0056175A" w:rsidRDefault="006041A1" w:rsidP="006041A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AC559B">
        <w:rPr>
          <w:rFonts w:ascii="Angsana New" w:hAnsi="Angsana New"/>
          <w:sz w:val="30"/>
          <w:szCs w:val="30"/>
          <w:cs/>
        </w:rPr>
        <w:t xml:space="preserve">เนื่องจากยอดขายเครื่องดื่ม แบรนด์ </w:t>
      </w:r>
      <w:r w:rsidRPr="00AC559B">
        <w:rPr>
          <w:rFonts w:ascii="Angsana New" w:hAnsi="Angsana New"/>
          <w:sz w:val="30"/>
          <w:szCs w:val="30"/>
        </w:rPr>
        <w:t>“</w:t>
      </w:r>
      <w:proofErr w:type="spellStart"/>
      <w:r w:rsidRPr="00AC559B">
        <w:rPr>
          <w:rFonts w:ascii="Angsana New" w:hAnsi="Angsana New"/>
          <w:sz w:val="30"/>
          <w:szCs w:val="30"/>
          <w:cs/>
        </w:rPr>
        <w:t>อิชิตัน</w:t>
      </w:r>
      <w:proofErr w:type="spellEnd"/>
      <w:r w:rsidRPr="00AC559B">
        <w:rPr>
          <w:rFonts w:ascii="Angsana New" w:hAnsi="Angsana New"/>
          <w:sz w:val="30"/>
          <w:szCs w:val="30"/>
        </w:rPr>
        <w:t xml:space="preserve">” </w:t>
      </w:r>
      <w:r w:rsidRPr="00AC559B">
        <w:rPr>
          <w:rFonts w:ascii="Angsana New" w:hAnsi="Angsana New"/>
          <w:sz w:val="30"/>
          <w:szCs w:val="30"/>
          <w:cs/>
        </w:rPr>
        <w:t xml:space="preserve">ในประเทศอินโดนีเซียไม่เป็นไปตามที่คาดการณ์และประมาณไว้เบื้องต้นอย่างมีนัยสำคัญ ผู้บริหารของบริษัทเชื่อว่ามูลค่าของเงินลงทุนใน </w:t>
      </w:r>
      <w:r w:rsidRPr="00AC559B">
        <w:rPr>
          <w:rFonts w:ascii="Angsana New" w:hAnsi="Angsana New"/>
          <w:sz w:val="30"/>
          <w:szCs w:val="30"/>
        </w:rPr>
        <w:t xml:space="preserve">PTI </w:t>
      </w:r>
      <w:r w:rsidRPr="00AC559B">
        <w:rPr>
          <w:rFonts w:ascii="Angsana New" w:hAnsi="Angsana New"/>
          <w:sz w:val="30"/>
          <w:szCs w:val="30"/>
          <w:cs/>
        </w:rPr>
        <w:t>อาจเกิดการด้อยค่า และได้ประเมิน</w:t>
      </w:r>
      <w:r w:rsidRPr="00AC559B">
        <w:rPr>
          <w:rFonts w:ascii="Angsana New" w:hAnsi="Angsana New"/>
          <w:spacing w:val="-2"/>
          <w:sz w:val="30"/>
          <w:szCs w:val="30"/>
          <w:cs/>
        </w:rPr>
        <w:t>มูลค่าที่คาดว่</w:t>
      </w:r>
      <w:r w:rsidRPr="00AC559B">
        <w:rPr>
          <w:rFonts w:ascii="Angsana New" w:hAnsi="Angsana New" w:hint="cs"/>
          <w:spacing w:val="-2"/>
          <w:sz w:val="30"/>
          <w:szCs w:val="30"/>
          <w:cs/>
          <w:lang w:val="en-US"/>
        </w:rPr>
        <w:t>า</w:t>
      </w:r>
      <w:r w:rsidRPr="00AC559B">
        <w:rPr>
          <w:rFonts w:ascii="Angsana New" w:hAnsi="Angsana New"/>
          <w:spacing w:val="-2"/>
          <w:sz w:val="30"/>
          <w:szCs w:val="30"/>
          <w:cs/>
        </w:rPr>
        <w:t>จะได้รับคืน</w:t>
      </w:r>
      <w:r w:rsidRPr="00AC559B">
        <w:rPr>
          <w:rFonts w:ascii="Angsana New" w:hAnsi="Angsana New"/>
          <w:spacing w:val="-2"/>
          <w:sz w:val="30"/>
          <w:szCs w:val="30"/>
        </w:rPr>
        <w:t xml:space="preserve"> </w:t>
      </w:r>
      <w:r w:rsidRPr="00AC559B">
        <w:rPr>
          <w:rFonts w:ascii="Angsana New" w:hAnsi="Angsana New"/>
          <w:spacing w:val="-2"/>
          <w:sz w:val="30"/>
          <w:szCs w:val="30"/>
          <w:cs/>
        </w:rPr>
        <w:t>จากผลการประเมินดังกล่าวและดุลยพินิจของผู้บริหาร บริษัท</w:t>
      </w:r>
      <w:r w:rsidR="00AC559B" w:rsidRPr="00AC559B">
        <w:rPr>
          <w:rFonts w:ascii="Angsana New" w:hAnsi="Angsana New" w:hint="cs"/>
          <w:spacing w:val="-2"/>
          <w:sz w:val="30"/>
          <w:szCs w:val="30"/>
          <w:cs/>
        </w:rPr>
        <w:t>ไม่มี</w:t>
      </w:r>
      <w:r w:rsidRPr="00AC559B">
        <w:rPr>
          <w:rFonts w:ascii="Angsana New" w:hAnsi="Angsana New"/>
          <w:spacing w:val="-2"/>
          <w:sz w:val="30"/>
          <w:szCs w:val="30"/>
          <w:cs/>
        </w:rPr>
        <w:t>ขาดทุนจากการด้อย</w:t>
      </w:r>
      <w:r w:rsidRPr="00AC559B">
        <w:rPr>
          <w:rFonts w:ascii="Angsana New" w:hAnsi="Angsana New"/>
          <w:sz w:val="30"/>
          <w:szCs w:val="30"/>
          <w:cs/>
        </w:rPr>
        <w:t>ค่า</w:t>
      </w:r>
      <w:r w:rsidR="00AC559B" w:rsidRPr="00E51107">
        <w:rPr>
          <w:rFonts w:ascii="Angsana New" w:hAnsi="Angsana New" w:hint="cs"/>
          <w:spacing w:val="-6"/>
          <w:sz w:val="30"/>
          <w:szCs w:val="30"/>
          <w:cs/>
        </w:rPr>
        <w:t>สำหรับเงินลงทุนในการร่วมค้า</w:t>
      </w:r>
      <w:r w:rsidRPr="00E51107">
        <w:rPr>
          <w:rFonts w:ascii="Angsana New" w:hAnsi="Angsana New"/>
          <w:spacing w:val="-6"/>
          <w:sz w:val="30"/>
          <w:szCs w:val="30"/>
          <w:cs/>
        </w:rPr>
        <w:t>สำหรับ</w:t>
      </w:r>
      <w:r w:rsidRPr="00E51107">
        <w:rPr>
          <w:rFonts w:ascii="Angsana New" w:hAnsi="Angsana New" w:hint="cs"/>
          <w:spacing w:val="-6"/>
          <w:sz w:val="30"/>
          <w:szCs w:val="30"/>
          <w:cs/>
          <w:lang w:val="en-US"/>
        </w:rPr>
        <w:t>ปี</w:t>
      </w:r>
      <w:r w:rsidRPr="00E51107">
        <w:rPr>
          <w:rFonts w:ascii="Angsana New" w:hAnsi="Angsana New"/>
          <w:spacing w:val="-6"/>
          <w:sz w:val="30"/>
          <w:szCs w:val="30"/>
          <w:cs/>
        </w:rPr>
        <w:t>สิ้นสุดวันที่</w:t>
      </w:r>
      <w:r w:rsidRPr="00E51107">
        <w:rPr>
          <w:rFonts w:ascii="Angsana New" w:hAnsi="Angsana New"/>
          <w:spacing w:val="-6"/>
          <w:sz w:val="30"/>
          <w:szCs w:val="30"/>
        </w:rPr>
        <w:t xml:space="preserve"> </w:t>
      </w:r>
      <w:r w:rsidR="008852A1" w:rsidRPr="008852A1">
        <w:rPr>
          <w:rFonts w:ascii="Angsana New" w:hAnsi="Angsana New"/>
          <w:spacing w:val="-6"/>
          <w:sz w:val="30"/>
          <w:szCs w:val="30"/>
          <w:lang w:val="en-US"/>
        </w:rPr>
        <w:t>31</w:t>
      </w:r>
      <w:r w:rsidRPr="00E51107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E51107">
        <w:rPr>
          <w:rFonts w:ascii="Angsana New" w:hAnsi="Angsana New" w:hint="cs"/>
          <w:spacing w:val="-6"/>
          <w:sz w:val="30"/>
          <w:szCs w:val="30"/>
          <w:cs/>
          <w:lang w:val="en-US"/>
        </w:rPr>
        <w:t>ธันวาคม</w:t>
      </w:r>
      <w:r w:rsidRPr="00E51107">
        <w:rPr>
          <w:rFonts w:ascii="Angsana New" w:hAnsi="Angsana New"/>
          <w:spacing w:val="-6"/>
          <w:sz w:val="30"/>
          <w:szCs w:val="30"/>
        </w:rPr>
        <w:t xml:space="preserve"> </w:t>
      </w:r>
      <w:r w:rsidR="008852A1" w:rsidRPr="008852A1">
        <w:rPr>
          <w:rFonts w:ascii="Angsana New" w:hAnsi="Angsana New"/>
          <w:spacing w:val="-6"/>
          <w:sz w:val="30"/>
          <w:szCs w:val="30"/>
          <w:lang w:val="en-US"/>
        </w:rPr>
        <w:t>2563</w:t>
      </w:r>
      <w:r w:rsidR="00AC559B" w:rsidRPr="00E5110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AC559B" w:rsidRPr="00E51107">
        <w:rPr>
          <w:rFonts w:ascii="Angsana New" w:hAnsi="Angsana New" w:hint="cs"/>
          <w:spacing w:val="-4"/>
          <w:sz w:val="30"/>
          <w:szCs w:val="30"/>
          <w:cs/>
          <w:lang w:val="en-US"/>
        </w:rPr>
        <w:t>ในงบ</w:t>
      </w:r>
      <w:r w:rsidR="00950BC9">
        <w:rPr>
          <w:rFonts w:ascii="Angsana New" w:hAnsi="Angsana New" w:hint="cs"/>
          <w:spacing w:val="-4"/>
          <w:sz w:val="30"/>
          <w:szCs w:val="30"/>
          <w:cs/>
          <w:lang w:val="en-US"/>
        </w:rPr>
        <w:t>กำไรขาดทุนเบ็ดเสร็จ</w:t>
      </w:r>
      <w:r w:rsidR="00AC559B" w:rsidRPr="00E51107">
        <w:rPr>
          <w:rFonts w:ascii="Angsana New" w:hAnsi="Angsana New" w:hint="cs"/>
          <w:spacing w:val="-4"/>
          <w:sz w:val="30"/>
          <w:szCs w:val="30"/>
          <w:cs/>
          <w:lang w:val="en-US"/>
        </w:rPr>
        <w:t>เฉพาะกิจการ</w:t>
      </w:r>
      <w:r w:rsidRPr="00E51107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="00950BC9">
        <w:rPr>
          <w:rFonts w:ascii="Angsana New" w:hAnsi="Angsana New"/>
          <w:spacing w:val="-4"/>
          <w:sz w:val="30"/>
          <w:szCs w:val="30"/>
          <w:cs/>
          <w:lang w:val="en-US"/>
        </w:rPr>
        <w:br/>
      </w:r>
      <w:r w:rsidRPr="00E51107">
        <w:rPr>
          <w:rFonts w:ascii="Angsana New" w:hAnsi="Angsana New"/>
          <w:i/>
          <w:iCs/>
          <w:spacing w:val="-4"/>
          <w:sz w:val="30"/>
          <w:szCs w:val="30"/>
          <w:lang w:val="en-US"/>
        </w:rPr>
        <w:t>(</w:t>
      </w:r>
      <w:r w:rsidR="008852A1" w:rsidRPr="008852A1">
        <w:rPr>
          <w:rFonts w:ascii="Angsana New" w:hAnsi="Angsana New"/>
          <w:i/>
          <w:iCs/>
          <w:spacing w:val="-4"/>
          <w:sz w:val="30"/>
          <w:szCs w:val="30"/>
          <w:lang w:val="en-US"/>
        </w:rPr>
        <w:t>2562</w:t>
      </w:r>
      <w:r w:rsidRPr="00E51107">
        <w:rPr>
          <w:rFonts w:ascii="Angsana New" w:hAnsi="Angsana New"/>
          <w:i/>
          <w:iCs/>
          <w:spacing w:val="-4"/>
          <w:sz w:val="30"/>
          <w:szCs w:val="30"/>
          <w:lang w:val="en-US"/>
        </w:rPr>
        <w:t>:</w:t>
      </w:r>
      <w:r w:rsidR="00950BC9">
        <w:rPr>
          <w:rFonts w:ascii="Angsana New" w:hAnsi="Angsana New" w:hint="cs"/>
          <w:i/>
          <w:iCs/>
          <w:spacing w:val="-4"/>
          <w:sz w:val="30"/>
          <w:szCs w:val="30"/>
          <w:cs/>
          <w:lang w:val="en-US"/>
        </w:rPr>
        <w:t xml:space="preserve"> ขาดทุนจากการด้อยค่าจำนวน</w:t>
      </w:r>
      <w:r w:rsidRPr="00E51107">
        <w:rPr>
          <w:rFonts w:ascii="Angsana New" w:hAnsi="Angsana New"/>
          <w:i/>
          <w:iCs/>
          <w:spacing w:val="-4"/>
          <w:sz w:val="30"/>
          <w:szCs w:val="30"/>
          <w:lang w:val="en-US"/>
        </w:rPr>
        <w:t xml:space="preserve"> </w:t>
      </w:r>
      <w:r w:rsidR="008852A1" w:rsidRPr="008852A1">
        <w:rPr>
          <w:rFonts w:ascii="Angsana New" w:hAnsi="Angsana New"/>
          <w:i/>
          <w:iCs/>
          <w:spacing w:val="-4"/>
          <w:sz w:val="30"/>
          <w:szCs w:val="30"/>
          <w:lang w:val="en-US"/>
        </w:rPr>
        <w:t>37</w:t>
      </w:r>
      <w:r w:rsidR="00A0608F">
        <w:rPr>
          <w:rFonts w:ascii="Angsana New" w:hAnsi="Angsana New"/>
          <w:i/>
          <w:iCs/>
          <w:spacing w:val="-4"/>
          <w:sz w:val="30"/>
          <w:szCs w:val="30"/>
          <w:lang w:val="en-US"/>
        </w:rPr>
        <w:t>.</w:t>
      </w:r>
      <w:r w:rsidR="008852A1" w:rsidRPr="008852A1">
        <w:rPr>
          <w:rFonts w:ascii="Angsana New" w:hAnsi="Angsana New"/>
          <w:i/>
          <w:iCs/>
          <w:spacing w:val="-4"/>
          <w:sz w:val="30"/>
          <w:szCs w:val="30"/>
          <w:lang w:val="en-US"/>
        </w:rPr>
        <w:t>6</w:t>
      </w:r>
      <w:r w:rsidRPr="00E51107">
        <w:rPr>
          <w:rFonts w:ascii="Angsana New" w:hAnsi="Angsana New"/>
          <w:i/>
          <w:iCs/>
          <w:spacing w:val="-4"/>
          <w:sz w:val="30"/>
          <w:szCs w:val="30"/>
          <w:lang w:val="en-US"/>
        </w:rPr>
        <w:t xml:space="preserve"> </w:t>
      </w:r>
      <w:r w:rsidRPr="00E51107">
        <w:rPr>
          <w:rFonts w:ascii="Angsana New" w:hAnsi="Angsana New" w:hint="cs"/>
          <w:i/>
          <w:iCs/>
          <w:spacing w:val="-4"/>
          <w:sz w:val="30"/>
          <w:szCs w:val="30"/>
          <w:cs/>
          <w:lang w:val="en-US"/>
        </w:rPr>
        <w:t>ล้านบาท</w:t>
      </w:r>
      <w:r w:rsidRPr="00E51107">
        <w:rPr>
          <w:rFonts w:ascii="Angsana New" w:hAnsi="Angsana New"/>
          <w:i/>
          <w:iCs/>
          <w:spacing w:val="-4"/>
          <w:sz w:val="30"/>
          <w:szCs w:val="30"/>
          <w:lang w:val="en-US"/>
        </w:rPr>
        <w:t>)</w:t>
      </w:r>
      <w:r w:rsidRPr="0056175A">
        <w:rPr>
          <w:rFonts w:ascii="Angsana New" w:hAnsi="Angsana New"/>
          <w:sz w:val="30"/>
          <w:szCs w:val="30"/>
        </w:rPr>
        <w:t xml:space="preserve"> </w:t>
      </w:r>
    </w:p>
    <w:p w14:paraId="102FA4CD" w14:textId="77777777" w:rsidR="0056175A" w:rsidRDefault="0056175A" w:rsidP="000B7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ED218C1" w14:textId="77777777" w:rsidR="00FC6DC0" w:rsidRDefault="00FC6DC0" w:rsidP="000B7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0560FA9" w14:textId="77777777" w:rsidR="004323B9" w:rsidRPr="00C00CD9" w:rsidRDefault="004323B9" w:rsidP="000B7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4323B9" w:rsidRPr="00C00CD9" w:rsidSect="00D83CBA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8"/>
          <w:cols w:space="720"/>
        </w:sectPr>
      </w:pPr>
    </w:p>
    <w:tbl>
      <w:tblPr>
        <w:tblW w:w="14208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800"/>
        <w:gridCol w:w="1323"/>
        <w:gridCol w:w="720"/>
        <w:gridCol w:w="180"/>
        <w:gridCol w:w="668"/>
        <w:gridCol w:w="180"/>
        <w:gridCol w:w="900"/>
        <w:gridCol w:w="180"/>
        <w:gridCol w:w="956"/>
        <w:gridCol w:w="180"/>
        <w:gridCol w:w="900"/>
        <w:gridCol w:w="180"/>
        <w:gridCol w:w="900"/>
        <w:gridCol w:w="180"/>
        <w:gridCol w:w="900"/>
        <w:gridCol w:w="180"/>
        <w:gridCol w:w="900"/>
        <w:gridCol w:w="11"/>
      </w:tblGrid>
      <w:tr w:rsidR="004323B9" w:rsidRPr="00244ECA" w14:paraId="622F997B" w14:textId="77777777" w:rsidTr="003C10F4">
        <w:trPr>
          <w:cantSplit/>
        </w:trPr>
        <w:tc>
          <w:tcPr>
            <w:tcW w:w="14208" w:type="dxa"/>
            <w:gridSpan w:val="19"/>
          </w:tcPr>
          <w:p w14:paraId="40A3ACF9" w14:textId="619E9178" w:rsidR="004323B9" w:rsidRPr="004323B9" w:rsidRDefault="004323B9" w:rsidP="004323B9">
            <w:pPr>
              <w:pStyle w:val="acctfourfigures"/>
              <w:tabs>
                <w:tab w:val="clear" w:pos="765"/>
                <w:tab w:val="decimal" w:pos="16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323B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lastRenderedPageBreak/>
              <w:t xml:space="preserve">เงินลงทุนในการร่วมค้า ณ วันที่ 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4323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4323B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  <w:r w:rsidRPr="004323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4323B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และ 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  <w:r w:rsidRPr="004323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4323B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มีดังนี้</w:t>
            </w:r>
          </w:p>
        </w:tc>
      </w:tr>
      <w:tr w:rsidR="004323B9" w:rsidRPr="004323B9" w14:paraId="67B14869" w14:textId="77777777" w:rsidTr="003C10F4">
        <w:trPr>
          <w:cantSplit/>
        </w:trPr>
        <w:tc>
          <w:tcPr>
            <w:tcW w:w="2970" w:type="dxa"/>
          </w:tcPr>
          <w:p w14:paraId="571FF965" w14:textId="77777777" w:rsidR="004323B9" w:rsidRPr="004323B9" w:rsidRDefault="004323B9" w:rsidP="0043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"/>
              </w:tabs>
              <w:spacing w:line="220" w:lineRule="atLeast"/>
              <w:ind w:left="16" w:hanging="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238" w:type="dxa"/>
            <w:gridSpan w:val="18"/>
          </w:tcPr>
          <w:p w14:paraId="00AF7F3F" w14:textId="77777777" w:rsidR="004323B9" w:rsidRPr="004323B9" w:rsidRDefault="004323B9" w:rsidP="0043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0" w:lineRule="atLeast"/>
              <w:ind w:left="54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4323B9" w:rsidRPr="00244ECA" w14:paraId="39EF7778" w14:textId="77777777" w:rsidTr="003C10F4">
        <w:trPr>
          <w:cantSplit/>
        </w:trPr>
        <w:tc>
          <w:tcPr>
            <w:tcW w:w="2970" w:type="dxa"/>
          </w:tcPr>
          <w:p w14:paraId="1733CAA7" w14:textId="77777777" w:rsidR="004323B9" w:rsidRPr="009E23E1" w:rsidRDefault="004323B9" w:rsidP="00BA38ED">
            <w:pPr>
              <w:rPr>
                <w:rFonts w:ascii="Angsana New" w:hAnsi="Angsana New" w:cs="Angsana New"/>
                <w:sz w:val="30"/>
                <w:szCs w:val="30"/>
                <w:lang w:val="x-none"/>
              </w:rPr>
            </w:pPr>
          </w:p>
        </w:tc>
        <w:tc>
          <w:tcPr>
            <w:tcW w:w="11238" w:type="dxa"/>
            <w:gridSpan w:val="18"/>
          </w:tcPr>
          <w:p w14:paraId="38F213D4" w14:textId="77777777" w:rsidR="004323B9" w:rsidRPr="00244ECA" w:rsidRDefault="004323B9" w:rsidP="00A00DF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44EC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93345" w:rsidRPr="00244ECA" w14:paraId="7380C9DD" w14:textId="77777777" w:rsidTr="003C10F4">
        <w:trPr>
          <w:gridAfter w:val="1"/>
          <w:wAfter w:w="11" w:type="dxa"/>
          <w:cantSplit/>
          <w:tblHeader/>
        </w:trPr>
        <w:tc>
          <w:tcPr>
            <w:tcW w:w="2970" w:type="dxa"/>
          </w:tcPr>
          <w:p w14:paraId="32C70D10" w14:textId="77777777" w:rsidR="00493345" w:rsidRPr="00244ECA" w:rsidRDefault="00493345" w:rsidP="0049334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94CE9D2" w14:textId="77777777" w:rsidR="00DC7C35" w:rsidRPr="00244ECA" w:rsidRDefault="00DC7C35" w:rsidP="0049334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6B2C9F2" w14:textId="77777777" w:rsidR="00493345" w:rsidRPr="00244ECA" w:rsidRDefault="00493345" w:rsidP="00493345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4ECA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23" w:type="dxa"/>
            <w:vMerge w:val="restart"/>
          </w:tcPr>
          <w:p w14:paraId="03FA2CA6" w14:textId="77777777" w:rsidR="00493345" w:rsidRPr="00244ECA" w:rsidRDefault="00493345" w:rsidP="00493345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4ECA">
              <w:rPr>
                <w:rFonts w:ascii="Angsana New" w:hAnsi="Angsana New" w:cs="Angsana New"/>
                <w:sz w:val="30"/>
                <w:szCs w:val="30"/>
                <w:cs/>
              </w:rPr>
              <w:t>ประเทศที่</w:t>
            </w:r>
            <w:r w:rsidR="008952BD" w:rsidRPr="00244ECA">
              <w:rPr>
                <w:rFonts w:ascii="Angsana New" w:hAnsi="Angsana New" w:cs="Angsana New" w:hint="cs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1568" w:type="dxa"/>
            <w:gridSpan w:val="3"/>
          </w:tcPr>
          <w:p w14:paraId="2F8F86B7" w14:textId="77777777" w:rsidR="00493345" w:rsidRPr="00244ECA" w:rsidRDefault="00493345" w:rsidP="0049334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44ECA">
              <w:rPr>
                <w:rFonts w:ascii="Angsana New" w:hAnsi="Angsana New" w:cs="Angsana New"/>
                <w:sz w:val="30"/>
                <w:szCs w:val="30"/>
                <w:cs/>
              </w:rPr>
              <w:t>สัดส่วนความ</w:t>
            </w:r>
            <w:r w:rsidR="00442FF4" w:rsidRPr="00244ECA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244ECA">
              <w:rPr>
                <w:rFonts w:ascii="Angsana New" w:hAnsi="Angsana New" w:cs="Angsana New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302FECFA" w14:textId="77777777" w:rsidR="00493345" w:rsidRPr="00244ECA" w:rsidRDefault="00493345" w:rsidP="0049334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36" w:type="dxa"/>
            <w:gridSpan w:val="3"/>
          </w:tcPr>
          <w:p w14:paraId="39A30C23" w14:textId="77777777" w:rsidR="00493345" w:rsidRPr="00244ECA" w:rsidRDefault="00493345" w:rsidP="00493345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F1561F9" w14:textId="77777777" w:rsidR="00493345" w:rsidRPr="00244ECA" w:rsidRDefault="00493345" w:rsidP="004933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244EC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  <w:r w:rsidRPr="00244ECA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325C5D55" w14:textId="77777777" w:rsidR="00493345" w:rsidRPr="00244ECA" w:rsidRDefault="00493345" w:rsidP="004933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3"/>
          </w:tcPr>
          <w:p w14:paraId="1C75517C" w14:textId="77777777" w:rsidR="00493345" w:rsidRPr="00244ECA" w:rsidRDefault="00493345" w:rsidP="00493345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BC3C016" w14:textId="77777777" w:rsidR="00493345" w:rsidRPr="00244ECA" w:rsidRDefault="00493345" w:rsidP="004933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244EC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FACF51D" w14:textId="77777777" w:rsidR="00493345" w:rsidRPr="00244ECA" w:rsidRDefault="00493345" w:rsidP="0049334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294453AC" w14:textId="77777777" w:rsidR="00493345" w:rsidRPr="00244ECA" w:rsidRDefault="00493345" w:rsidP="0049334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44EC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3D4AA3F5" w14:textId="77777777" w:rsidR="00493345" w:rsidRPr="00244ECA" w:rsidRDefault="00493345" w:rsidP="004933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244EC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วิธีส่วนได้เสีย</w:t>
            </w:r>
            <w:r w:rsidRPr="00244ECA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C01087" w:rsidRPr="00244ECA" w14:paraId="6726B8BD" w14:textId="77777777" w:rsidTr="003C10F4">
        <w:trPr>
          <w:gridAfter w:val="1"/>
          <w:wAfter w:w="11" w:type="dxa"/>
          <w:cantSplit/>
          <w:tblHeader/>
        </w:trPr>
        <w:tc>
          <w:tcPr>
            <w:tcW w:w="2970" w:type="dxa"/>
          </w:tcPr>
          <w:p w14:paraId="2ECD17A6" w14:textId="77777777" w:rsidR="00C01087" w:rsidRPr="00244ECA" w:rsidRDefault="00C01087" w:rsidP="00C0108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D111898" w14:textId="77777777" w:rsidR="00C01087" w:rsidRPr="00244ECA" w:rsidRDefault="00C01087" w:rsidP="00C010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vMerge/>
          </w:tcPr>
          <w:p w14:paraId="63E9382A" w14:textId="77777777" w:rsidR="00C01087" w:rsidRPr="00244ECA" w:rsidRDefault="00C01087" w:rsidP="00C010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051C7EE6" w14:textId="70F6F16A" w:rsidR="00C01087" w:rsidRPr="00B6683E" w:rsidRDefault="008852A1" w:rsidP="00C01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313CF6A7" w14:textId="77777777" w:rsidR="00C01087" w:rsidRPr="00B6683E" w:rsidRDefault="00C01087" w:rsidP="00C01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dxa"/>
          </w:tcPr>
          <w:p w14:paraId="0ACF27E2" w14:textId="0AAFBCBC" w:rsidR="00C01087" w:rsidRPr="00B6683E" w:rsidRDefault="008852A1" w:rsidP="00C01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4839B9F4" w14:textId="77777777" w:rsidR="00C01087" w:rsidRPr="00244ECA" w:rsidRDefault="00C01087" w:rsidP="00C0108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99FAFF6" w14:textId="6E37CFDE" w:rsidR="00C01087" w:rsidRPr="00B6683E" w:rsidRDefault="008852A1" w:rsidP="00C01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2E2E66E8" w14:textId="77777777" w:rsidR="00C01087" w:rsidRPr="00B6683E" w:rsidRDefault="00C01087" w:rsidP="00C01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</w:tcPr>
          <w:p w14:paraId="452E9365" w14:textId="07B01842" w:rsidR="00C01087" w:rsidRPr="00B6683E" w:rsidRDefault="008852A1" w:rsidP="00C01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26D95D9D" w14:textId="77777777" w:rsidR="00C01087" w:rsidRPr="00244ECA" w:rsidRDefault="00C01087" w:rsidP="00C0108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BE9144B" w14:textId="4183D21F" w:rsidR="00C01087" w:rsidRPr="00B6683E" w:rsidRDefault="008852A1" w:rsidP="00C01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37BC6D4B" w14:textId="77777777" w:rsidR="00C01087" w:rsidRPr="00B6683E" w:rsidRDefault="00C01087" w:rsidP="00C01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B9AD63" w14:textId="78AA894E" w:rsidR="00C01087" w:rsidRPr="00B6683E" w:rsidRDefault="008852A1" w:rsidP="00C01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383D9252" w14:textId="77777777" w:rsidR="00C01087" w:rsidRPr="00244ECA" w:rsidRDefault="00C01087" w:rsidP="00C010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D232816" w14:textId="78F3847F" w:rsidR="00C01087" w:rsidRPr="00B6683E" w:rsidRDefault="008852A1" w:rsidP="00C01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38C594BB" w14:textId="77777777" w:rsidR="00C01087" w:rsidRPr="00B6683E" w:rsidRDefault="00C01087" w:rsidP="00C01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E7A161" w14:textId="7398FBA8" w:rsidR="00C01087" w:rsidRPr="00B6683E" w:rsidRDefault="008852A1" w:rsidP="00C01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C10F4" w:rsidRPr="00244ECA" w14:paraId="216D6A9F" w14:textId="77777777" w:rsidTr="003C10F4">
        <w:trPr>
          <w:cantSplit/>
          <w:trHeight w:val="270"/>
        </w:trPr>
        <w:tc>
          <w:tcPr>
            <w:tcW w:w="2970" w:type="dxa"/>
          </w:tcPr>
          <w:p w14:paraId="538A14D5" w14:textId="77777777" w:rsidR="003C10F4" w:rsidRPr="00244ECA" w:rsidRDefault="003C10F4" w:rsidP="003C10F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34E17FA" w14:textId="77777777" w:rsidR="003C10F4" w:rsidRPr="00244ECA" w:rsidRDefault="003C10F4" w:rsidP="003C10F4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14:paraId="15FAC18B" w14:textId="77777777" w:rsidR="003C10F4" w:rsidRPr="00244ECA" w:rsidRDefault="003C10F4" w:rsidP="003C10F4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8" w:type="dxa"/>
            <w:gridSpan w:val="3"/>
          </w:tcPr>
          <w:p w14:paraId="4FDF9E61" w14:textId="77777777" w:rsidR="003C10F4" w:rsidRPr="00244ECA" w:rsidRDefault="003C10F4" w:rsidP="003C10F4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44EC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14:paraId="50CBC182" w14:textId="77777777" w:rsidR="003C10F4" w:rsidRPr="00244ECA" w:rsidRDefault="003C10F4" w:rsidP="003C10F4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67" w:type="dxa"/>
            <w:gridSpan w:val="12"/>
          </w:tcPr>
          <w:p w14:paraId="33CB8300" w14:textId="77777777" w:rsidR="003C10F4" w:rsidRPr="00244ECA" w:rsidRDefault="003C10F4" w:rsidP="003C10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244EC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244EC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44EC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C10F4" w:rsidRPr="00244ECA" w14:paraId="33FD4492" w14:textId="77777777" w:rsidTr="003C10F4">
        <w:trPr>
          <w:gridAfter w:val="1"/>
          <w:wAfter w:w="11" w:type="dxa"/>
          <w:cantSplit/>
        </w:trPr>
        <w:tc>
          <w:tcPr>
            <w:tcW w:w="2970" w:type="dxa"/>
          </w:tcPr>
          <w:p w14:paraId="7DA02482" w14:textId="77777777" w:rsidR="003C10F4" w:rsidRPr="00244ECA" w:rsidRDefault="003C10F4" w:rsidP="003C10F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44E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800" w:type="dxa"/>
          </w:tcPr>
          <w:p w14:paraId="03A58BC3" w14:textId="77777777" w:rsidR="003C10F4" w:rsidRPr="00244ECA" w:rsidRDefault="003C10F4" w:rsidP="003C10F4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00EF6720" w14:textId="77777777" w:rsidR="003C10F4" w:rsidRPr="00244ECA" w:rsidRDefault="003C10F4" w:rsidP="003C10F4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7B53DB56" w14:textId="77777777" w:rsidR="003C10F4" w:rsidRPr="00244ECA" w:rsidRDefault="003C10F4" w:rsidP="003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B127298" w14:textId="77777777" w:rsidR="003C10F4" w:rsidRPr="00244ECA" w:rsidRDefault="003C10F4" w:rsidP="003C10F4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68" w:type="dxa"/>
          </w:tcPr>
          <w:p w14:paraId="6DC31C70" w14:textId="77777777" w:rsidR="003C10F4" w:rsidRPr="00244ECA" w:rsidRDefault="003C10F4" w:rsidP="003C10F4">
            <w:pPr>
              <w:tabs>
                <w:tab w:val="clear" w:pos="454"/>
                <w:tab w:val="decimal" w:pos="281"/>
              </w:tabs>
              <w:ind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126F21D" w14:textId="77777777" w:rsidR="003C10F4" w:rsidRPr="00244ECA" w:rsidRDefault="003C10F4" w:rsidP="003C10F4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E23456E" w14:textId="77777777" w:rsidR="003C10F4" w:rsidRPr="00244ECA" w:rsidRDefault="003C10F4" w:rsidP="003C10F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A2B99C1" w14:textId="77777777" w:rsidR="003C10F4" w:rsidRPr="00244ECA" w:rsidRDefault="003C10F4" w:rsidP="003C10F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65B64047" w14:textId="77777777" w:rsidR="003C10F4" w:rsidRPr="00244ECA" w:rsidRDefault="003C10F4" w:rsidP="003C10F4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BCCC25B" w14:textId="77777777" w:rsidR="003C10F4" w:rsidRPr="00244ECA" w:rsidRDefault="003C10F4" w:rsidP="003C10F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48D961" w14:textId="77777777" w:rsidR="003C10F4" w:rsidRPr="00244ECA" w:rsidRDefault="003C10F4" w:rsidP="003C10F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AC81A2F" w14:textId="77777777" w:rsidR="003C10F4" w:rsidRPr="00244ECA" w:rsidRDefault="003C10F4" w:rsidP="003C10F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9A13C8B" w14:textId="77777777" w:rsidR="003C10F4" w:rsidRPr="00244ECA" w:rsidRDefault="003C10F4" w:rsidP="003C10F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99C4E35" w14:textId="77777777" w:rsidR="003C10F4" w:rsidRPr="00244ECA" w:rsidRDefault="003C10F4" w:rsidP="003C10F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4C70F316" w14:textId="77777777" w:rsidR="003C10F4" w:rsidRPr="00244ECA" w:rsidRDefault="003C10F4" w:rsidP="003C10F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42A76CC" w14:textId="77777777" w:rsidR="003C10F4" w:rsidRPr="00244ECA" w:rsidRDefault="003C10F4" w:rsidP="003C10F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C1C47DB" w14:textId="77777777" w:rsidR="003C10F4" w:rsidRPr="00244ECA" w:rsidRDefault="003C10F4" w:rsidP="003C10F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C10F4" w:rsidRPr="00244ECA" w14:paraId="60424CB4" w14:textId="77777777" w:rsidTr="003C10F4">
        <w:trPr>
          <w:gridAfter w:val="1"/>
          <w:wAfter w:w="11" w:type="dxa"/>
          <w:cantSplit/>
        </w:trPr>
        <w:tc>
          <w:tcPr>
            <w:tcW w:w="2970" w:type="dxa"/>
          </w:tcPr>
          <w:p w14:paraId="163C6EBB" w14:textId="77777777" w:rsidR="003C10F4" w:rsidRPr="00244ECA" w:rsidRDefault="003C10F4" w:rsidP="003C10F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770BFAC" w14:textId="77777777" w:rsidR="003C10F4" w:rsidRPr="00244ECA" w:rsidRDefault="003C10F4" w:rsidP="003C10F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44EC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ผลิตและจำหน่าย</w:t>
            </w:r>
          </w:p>
        </w:tc>
        <w:tc>
          <w:tcPr>
            <w:tcW w:w="1323" w:type="dxa"/>
          </w:tcPr>
          <w:p w14:paraId="2B75E4C1" w14:textId="77777777" w:rsidR="003C10F4" w:rsidRPr="00244ECA" w:rsidRDefault="003C10F4" w:rsidP="003C10F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64D58D96" w14:textId="77777777" w:rsidR="003C10F4" w:rsidRPr="00244ECA" w:rsidRDefault="003C10F4" w:rsidP="003C10F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FA5ACA6" w14:textId="77777777" w:rsidR="003C10F4" w:rsidRPr="00244ECA" w:rsidRDefault="003C10F4" w:rsidP="003C10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" w:type="dxa"/>
          </w:tcPr>
          <w:p w14:paraId="41DD517E" w14:textId="77777777" w:rsidR="003C10F4" w:rsidRPr="00244ECA" w:rsidRDefault="003C10F4" w:rsidP="003C10F4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28C2BE8" w14:textId="77777777" w:rsidR="003C10F4" w:rsidRPr="00244ECA" w:rsidRDefault="003C10F4" w:rsidP="003C10F4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7D5B04" w14:textId="77777777" w:rsidR="003C10F4" w:rsidRPr="00244ECA" w:rsidRDefault="003C10F4" w:rsidP="003C10F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2198C56" w14:textId="77777777" w:rsidR="003C10F4" w:rsidRPr="00244ECA" w:rsidRDefault="003C10F4" w:rsidP="003C10F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29297797" w14:textId="77777777" w:rsidR="003C10F4" w:rsidRPr="00244ECA" w:rsidRDefault="003C10F4" w:rsidP="003C10F4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6DDA61D" w14:textId="77777777" w:rsidR="003C10F4" w:rsidRPr="00244ECA" w:rsidRDefault="003C10F4" w:rsidP="003C10F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03A713C" w14:textId="77777777" w:rsidR="003C10F4" w:rsidRPr="00244ECA" w:rsidRDefault="003C10F4" w:rsidP="003C10F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D170EAD" w14:textId="77777777" w:rsidR="003C10F4" w:rsidRPr="00244ECA" w:rsidRDefault="003C10F4" w:rsidP="003C10F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9AAA56" w14:textId="77777777" w:rsidR="003C10F4" w:rsidRPr="00244ECA" w:rsidRDefault="003C10F4" w:rsidP="003C10F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0857484" w14:textId="77777777" w:rsidR="003C10F4" w:rsidRPr="00244ECA" w:rsidRDefault="003C10F4" w:rsidP="003C10F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4AD3CC89" w14:textId="77777777" w:rsidR="003C10F4" w:rsidRPr="00244ECA" w:rsidRDefault="003C10F4" w:rsidP="003C10F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A5A82DB" w14:textId="77777777" w:rsidR="003C10F4" w:rsidRPr="00244ECA" w:rsidRDefault="003C10F4" w:rsidP="003C10F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5AD24B" w14:textId="77777777" w:rsidR="003C10F4" w:rsidRPr="00244ECA" w:rsidRDefault="003C10F4" w:rsidP="003C10F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E685C" w:rsidRPr="001E32C2" w14:paraId="52886EFF" w14:textId="77777777" w:rsidTr="003C10F4">
        <w:trPr>
          <w:gridAfter w:val="1"/>
          <w:wAfter w:w="11" w:type="dxa"/>
          <w:cantSplit/>
        </w:trPr>
        <w:tc>
          <w:tcPr>
            <w:tcW w:w="2970" w:type="dxa"/>
          </w:tcPr>
          <w:p w14:paraId="6A857DD7" w14:textId="77777777" w:rsidR="001E685C" w:rsidRPr="001E32C2" w:rsidRDefault="001E685C" w:rsidP="001E685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E32C2">
              <w:rPr>
                <w:rFonts w:ascii="Angsana New" w:hAnsi="Angsana New" w:cs="Angsana New"/>
                <w:sz w:val="30"/>
                <w:szCs w:val="30"/>
                <w:cs/>
              </w:rPr>
              <w:t>บริษัท พีที อิชิ ตัน อินโดนีเซีย</w:t>
            </w:r>
          </w:p>
        </w:tc>
        <w:tc>
          <w:tcPr>
            <w:tcW w:w="1800" w:type="dxa"/>
          </w:tcPr>
          <w:p w14:paraId="1E3982E4" w14:textId="77777777" w:rsidR="001E685C" w:rsidRPr="001E32C2" w:rsidRDefault="001E685C" w:rsidP="001E685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E32C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เครื่องดื่ม</w:t>
            </w:r>
          </w:p>
        </w:tc>
        <w:tc>
          <w:tcPr>
            <w:tcW w:w="1323" w:type="dxa"/>
          </w:tcPr>
          <w:p w14:paraId="1F5F19E1" w14:textId="77777777" w:rsidR="001E685C" w:rsidRPr="001E32C2" w:rsidRDefault="001E685C" w:rsidP="001E685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E32C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อินโดนีเซีย</w:t>
            </w:r>
          </w:p>
        </w:tc>
        <w:tc>
          <w:tcPr>
            <w:tcW w:w="720" w:type="dxa"/>
          </w:tcPr>
          <w:p w14:paraId="1E70974B" w14:textId="2B25145A" w:rsidR="001E685C" w:rsidRPr="00E51107" w:rsidRDefault="008852A1" w:rsidP="00E51107">
            <w:pPr>
              <w:pStyle w:val="acctfourfigures"/>
              <w:tabs>
                <w:tab w:val="clear" w:pos="765"/>
                <w:tab w:val="decimal" w:pos="408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6068E7D1" w14:textId="77777777" w:rsidR="001E685C" w:rsidRPr="00E51107" w:rsidRDefault="001E685C" w:rsidP="001E685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8" w:type="dxa"/>
          </w:tcPr>
          <w:p w14:paraId="33923962" w14:textId="03EABE66" w:rsidR="001E685C" w:rsidRPr="00E51107" w:rsidRDefault="008852A1" w:rsidP="00E51107">
            <w:pPr>
              <w:pStyle w:val="acctfourfigures"/>
              <w:tabs>
                <w:tab w:val="clear" w:pos="765"/>
                <w:tab w:val="decimal" w:pos="32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0BB03321" w14:textId="77777777" w:rsidR="001E685C" w:rsidRPr="007F4B07" w:rsidRDefault="001E685C" w:rsidP="001E685C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A63A41" w14:textId="03B9C08B" w:rsidR="001E685C" w:rsidRPr="007F4B07" w:rsidRDefault="008852A1" w:rsidP="001E68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1E685C" w:rsidRPr="007B298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8852A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270</w:t>
            </w:r>
            <w:r w:rsidR="001E685C" w:rsidRPr="007B298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8852A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741</w:t>
            </w:r>
          </w:p>
        </w:tc>
        <w:tc>
          <w:tcPr>
            <w:tcW w:w="180" w:type="dxa"/>
          </w:tcPr>
          <w:p w14:paraId="61158B1B" w14:textId="77777777" w:rsidR="001E685C" w:rsidRPr="007F4B07" w:rsidRDefault="001E685C" w:rsidP="001E685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14:paraId="12866D32" w14:textId="1B2893F7" w:rsidR="001E685C" w:rsidRPr="007F4B07" w:rsidRDefault="008852A1" w:rsidP="001E68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852A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</w:t>
            </w:r>
            <w:r w:rsidR="001E685C"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8852A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270</w:t>
            </w:r>
            <w:r w:rsidR="001E685C"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8852A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741</w:t>
            </w:r>
          </w:p>
        </w:tc>
        <w:tc>
          <w:tcPr>
            <w:tcW w:w="180" w:type="dxa"/>
          </w:tcPr>
          <w:p w14:paraId="4A17C2B2" w14:textId="77777777" w:rsidR="001E685C" w:rsidRPr="007F4B07" w:rsidRDefault="001E685C" w:rsidP="001E685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C9514F6" w14:textId="51DBC6FC" w:rsidR="001E685C" w:rsidRPr="007F4B07" w:rsidRDefault="008852A1" w:rsidP="001E685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852A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635</w:t>
            </w:r>
            <w:r w:rsidR="001E685C"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8852A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4E51E33B" w14:textId="77777777" w:rsidR="001E685C" w:rsidRPr="007F4B07" w:rsidRDefault="001E685C" w:rsidP="001E685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6871B50" w14:textId="42B6CD8C" w:rsidR="001E685C" w:rsidRPr="007F4B07" w:rsidRDefault="008852A1" w:rsidP="001E685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852A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635</w:t>
            </w:r>
            <w:r w:rsidR="001E685C"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8852A1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782F8D79" w14:textId="77777777" w:rsidR="001E685C" w:rsidRPr="007F4B07" w:rsidRDefault="001E685C" w:rsidP="001E685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3534AC0" w14:textId="28D0C01A" w:rsidR="001E685C" w:rsidRPr="00E51107" w:rsidRDefault="008852A1" w:rsidP="001E685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179</w:t>
            </w:r>
            <w:r w:rsidR="001E685C" w:rsidRPr="00E5110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8852A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438</w:t>
            </w:r>
          </w:p>
        </w:tc>
        <w:tc>
          <w:tcPr>
            <w:tcW w:w="180" w:type="dxa"/>
          </w:tcPr>
          <w:p w14:paraId="3D6781E4" w14:textId="77777777" w:rsidR="001E685C" w:rsidRPr="007F4B07" w:rsidRDefault="001E685C" w:rsidP="001E685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6EECF03" w14:textId="1DF12740" w:rsidR="001E685C" w:rsidRPr="001E32C2" w:rsidRDefault="008852A1" w:rsidP="001E685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153</w:t>
            </w:r>
            <w:r w:rsidR="001E685C" w:rsidRPr="001E32C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700</w:t>
            </w:r>
          </w:p>
        </w:tc>
      </w:tr>
      <w:tr w:rsidR="001E685C" w:rsidRPr="001E32C2" w14:paraId="00E05CA4" w14:textId="77777777" w:rsidTr="003C10F4">
        <w:trPr>
          <w:gridAfter w:val="1"/>
          <w:wAfter w:w="11" w:type="dxa"/>
          <w:cantSplit/>
        </w:trPr>
        <w:tc>
          <w:tcPr>
            <w:tcW w:w="2970" w:type="dxa"/>
          </w:tcPr>
          <w:p w14:paraId="5716FC5C" w14:textId="77777777" w:rsidR="001E685C" w:rsidRPr="001E32C2" w:rsidRDefault="001E685C" w:rsidP="001E685C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E32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27DC3974" w14:textId="77777777" w:rsidR="001E685C" w:rsidRPr="001E32C2" w:rsidRDefault="001E685C" w:rsidP="001E685C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4694DD6C" w14:textId="77777777" w:rsidR="001E685C" w:rsidRPr="001E32C2" w:rsidRDefault="001E685C" w:rsidP="001E685C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57FF609C" w14:textId="77777777" w:rsidR="001E685C" w:rsidRPr="007F4B07" w:rsidRDefault="001E685C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B2A1B7B" w14:textId="77777777" w:rsidR="001E685C" w:rsidRPr="007F4B07" w:rsidRDefault="001E685C" w:rsidP="001E685C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68" w:type="dxa"/>
          </w:tcPr>
          <w:p w14:paraId="196D4395" w14:textId="77777777" w:rsidR="001E685C" w:rsidRPr="007F4B07" w:rsidRDefault="001E685C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FC67563" w14:textId="77777777" w:rsidR="001E685C" w:rsidRPr="007F4B07" w:rsidRDefault="001E685C" w:rsidP="001E685C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B920AAA" w14:textId="77777777" w:rsidR="001E685C" w:rsidRPr="007F4B07" w:rsidRDefault="001E685C" w:rsidP="001E68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CB00256" w14:textId="77777777" w:rsidR="001E685C" w:rsidRPr="007F4B07" w:rsidRDefault="001E685C" w:rsidP="001E685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</w:tcPr>
          <w:p w14:paraId="47566A45" w14:textId="77777777" w:rsidR="001E685C" w:rsidRPr="007F4B07" w:rsidRDefault="001E685C" w:rsidP="001E68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937A86A" w14:textId="77777777" w:rsidR="001E685C" w:rsidRPr="007F4B07" w:rsidRDefault="001E685C" w:rsidP="001E685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744D20F" w14:textId="68E9D503" w:rsidR="001E685C" w:rsidRPr="007F4B07" w:rsidRDefault="008852A1" w:rsidP="001E685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852A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635</w:t>
            </w:r>
            <w:r w:rsidR="001E685C"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8852A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363B6457" w14:textId="77777777" w:rsidR="001E685C" w:rsidRPr="007F4B07" w:rsidRDefault="001E685C" w:rsidP="001E685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F851DBF" w14:textId="593CA60F" w:rsidR="001E685C" w:rsidRPr="007F4B07" w:rsidRDefault="008852A1" w:rsidP="001E685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852A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635</w:t>
            </w:r>
            <w:r w:rsidR="001E685C"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8852A1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50D2EE72" w14:textId="77777777" w:rsidR="001E685C" w:rsidRPr="007F4B07" w:rsidRDefault="001E685C" w:rsidP="001E685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7125EE2" w14:textId="54B84D01" w:rsidR="001E685C" w:rsidRPr="00E51107" w:rsidRDefault="008852A1" w:rsidP="001E685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852A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179</w:t>
            </w:r>
            <w:r w:rsidR="001E685C" w:rsidRPr="00E5110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438</w:t>
            </w:r>
          </w:p>
        </w:tc>
        <w:tc>
          <w:tcPr>
            <w:tcW w:w="180" w:type="dxa"/>
          </w:tcPr>
          <w:p w14:paraId="26CEEB48" w14:textId="77777777" w:rsidR="001E685C" w:rsidRPr="007F4B07" w:rsidRDefault="001E685C" w:rsidP="001E685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B24E133" w14:textId="41D484B1" w:rsidR="001E685C" w:rsidRPr="001E32C2" w:rsidRDefault="008852A1" w:rsidP="001E685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153</w:t>
            </w:r>
            <w:r w:rsidR="001E685C" w:rsidRPr="001E32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700</w:t>
            </w:r>
          </w:p>
        </w:tc>
      </w:tr>
    </w:tbl>
    <w:p w14:paraId="3A4E9D7A" w14:textId="77777777" w:rsidR="0050125F" w:rsidRPr="001E32C2" w:rsidRDefault="0050125F" w:rsidP="00B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0" w:lineRule="atLeast"/>
        <w:ind w:left="547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1423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61"/>
        <w:gridCol w:w="1001"/>
        <w:gridCol w:w="180"/>
        <w:gridCol w:w="994"/>
        <w:gridCol w:w="180"/>
        <w:gridCol w:w="975"/>
        <w:gridCol w:w="180"/>
        <w:gridCol w:w="108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3E2BB5" w:rsidRPr="001E32C2" w14:paraId="7E013CD6" w14:textId="77777777" w:rsidTr="004A3A12">
        <w:trPr>
          <w:cantSplit/>
          <w:tblHeader/>
        </w:trPr>
        <w:tc>
          <w:tcPr>
            <w:tcW w:w="3161" w:type="dxa"/>
          </w:tcPr>
          <w:p w14:paraId="74FC1700" w14:textId="77777777" w:rsidR="003E2BB5" w:rsidRPr="001E32C2" w:rsidRDefault="003E2BB5" w:rsidP="0028397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070" w:type="dxa"/>
            <w:gridSpan w:val="19"/>
          </w:tcPr>
          <w:p w14:paraId="060B63D3" w14:textId="77777777" w:rsidR="003E2BB5" w:rsidRPr="001E32C2" w:rsidRDefault="003E2BB5" w:rsidP="00283979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E32C2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E2BB5" w:rsidRPr="001E32C2" w14:paraId="0B8D321E" w14:textId="77777777" w:rsidTr="004A3A12">
        <w:trPr>
          <w:cantSplit/>
          <w:tblHeader/>
        </w:trPr>
        <w:tc>
          <w:tcPr>
            <w:tcW w:w="3161" w:type="dxa"/>
          </w:tcPr>
          <w:p w14:paraId="1087DDDF" w14:textId="77777777" w:rsidR="003E2BB5" w:rsidRPr="001E32C2" w:rsidRDefault="003E2BB5" w:rsidP="00283979">
            <w:pPr>
              <w:rPr>
                <w:sz w:val="30"/>
                <w:szCs w:val="30"/>
              </w:rPr>
            </w:pPr>
          </w:p>
        </w:tc>
        <w:tc>
          <w:tcPr>
            <w:tcW w:w="2175" w:type="dxa"/>
            <w:gridSpan w:val="3"/>
          </w:tcPr>
          <w:p w14:paraId="47577EDD" w14:textId="77777777" w:rsidR="003E2BB5" w:rsidRPr="001E32C2" w:rsidRDefault="003E2BB5" w:rsidP="0028397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E32C2">
              <w:rPr>
                <w:rFonts w:ascii="Angsana New" w:hAnsi="Angsana New" w:cs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02AACFBD" w14:textId="77777777" w:rsidR="003E2BB5" w:rsidRPr="001E32C2" w:rsidRDefault="003E2BB5" w:rsidP="0028397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35" w:type="dxa"/>
            <w:gridSpan w:val="3"/>
          </w:tcPr>
          <w:p w14:paraId="6DF024E7" w14:textId="77777777" w:rsidR="003E2BB5" w:rsidRPr="001E32C2" w:rsidRDefault="003E2BB5" w:rsidP="00283979">
            <w:pPr>
              <w:jc w:val="center"/>
              <w:rPr>
                <w:sz w:val="30"/>
                <w:szCs w:val="30"/>
              </w:rPr>
            </w:pPr>
            <w:r w:rsidRPr="001E32C2">
              <w:rPr>
                <w:rFonts w:ascii="Angsana New" w:hAnsi="Angsana New" w:cs="Angsana New" w:hint="cs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80" w:type="dxa"/>
          </w:tcPr>
          <w:p w14:paraId="30C4A84F" w14:textId="77777777" w:rsidR="003E2BB5" w:rsidRPr="001E32C2" w:rsidRDefault="003E2BB5" w:rsidP="00283979">
            <w:pPr>
              <w:rPr>
                <w:sz w:val="30"/>
                <w:szCs w:val="30"/>
              </w:rPr>
            </w:pPr>
          </w:p>
        </w:tc>
        <w:tc>
          <w:tcPr>
            <w:tcW w:w="1980" w:type="dxa"/>
            <w:gridSpan w:val="3"/>
          </w:tcPr>
          <w:p w14:paraId="0379A8F5" w14:textId="77777777" w:rsidR="003E2BB5" w:rsidRPr="001E32C2" w:rsidRDefault="003E2BB5" w:rsidP="00283979">
            <w:pPr>
              <w:pStyle w:val="acctmergecolhdg"/>
              <w:spacing w:line="240" w:lineRule="atLeast"/>
              <w:rPr>
                <w:b w:val="0"/>
                <w:bCs/>
                <w:sz w:val="30"/>
                <w:szCs w:val="30"/>
              </w:rPr>
            </w:pPr>
            <w:r w:rsidRPr="001E32C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D5372B4" w14:textId="77777777" w:rsidR="003E2BB5" w:rsidRPr="001E32C2" w:rsidRDefault="003E2BB5" w:rsidP="00283979">
            <w:pPr>
              <w:pStyle w:val="acctmergecolhdg"/>
              <w:spacing w:line="240" w:lineRule="atLeast"/>
              <w:rPr>
                <w:b w:val="0"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3"/>
          </w:tcPr>
          <w:p w14:paraId="356449F8" w14:textId="77777777" w:rsidR="003E2BB5" w:rsidRPr="001E32C2" w:rsidRDefault="003E2BB5" w:rsidP="00283979">
            <w:pPr>
              <w:pStyle w:val="acctmergecolhdg"/>
              <w:spacing w:line="240" w:lineRule="atLeast"/>
              <w:rPr>
                <w:b w:val="0"/>
                <w:bCs/>
                <w:sz w:val="30"/>
                <w:szCs w:val="30"/>
              </w:rPr>
            </w:pPr>
            <w:r w:rsidRPr="001E32C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63767C31" w14:textId="77777777" w:rsidR="003E2BB5" w:rsidRPr="001E32C2" w:rsidRDefault="003E2BB5" w:rsidP="002839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5387607B" w14:textId="77777777" w:rsidR="003E2BB5" w:rsidRPr="001E32C2" w:rsidRDefault="003E2BB5" w:rsidP="00283979">
            <w:pPr>
              <w:pStyle w:val="acctmergecolhdg"/>
              <w:spacing w:line="240" w:lineRule="atLeast"/>
              <w:rPr>
                <w:b w:val="0"/>
                <w:bCs/>
                <w:sz w:val="30"/>
                <w:szCs w:val="30"/>
              </w:rPr>
            </w:pPr>
            <w:r w:rsidRPr="001E32C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  <w:r w:rsidRPr="001E32C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-สุทธิ</w:t>
            </w:r>
          </w:p>
        </w:tc>
      </w:tr>
      <w:tr w:rsidR="00C01087" w:rsidRPr="001E32C2" w14:paraId="3832F5FD" w14:textId="77777777" w:rsidTr="004A3A12">
        <w:trPr>
          <w:cantSplit/>
          <w:tblHeader/>
        </w:trPr>
        <w:tc>
          <w:tcPr>
            <w:tcW w:w="3161" w:type="dxa"/>
          </w:tcPr>
          <w:p w14:paraId="42C85DCC" w14:textId="77777777" w:rsidR="00C01087" w:rsidRPr="001E32C2" w:rsidRDefault="00C01087" w:rsidP="00C01087">
            <w:pPr>
              <w:pStyle w:val="acctfourfigures"/>
              <w:spacing w:line="24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1001" w:type="dxa"/>
          </w:tcPr>
          <w:p w14:paraId="1BC33E18" w14:textId="1101D051" w:rsidR="00C01087" w:rsidRPr="00B6683E" w:rsidRDefault="008852A1" w:rsidP="00C01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2C31D02C" w14:textId="77777777" w:rsidR="00C01087" w:rsidRPr="00B6683E" w:rsidRDefault="00C01087" w:rsidP="00C01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0E0BFD55" w14:textId="05B5E96B" w:rsidR="00C01087" w:rsidRPr="00B6683E" w:rsidRDefault="008852A1" w:rsidP="00C01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7D025515" w14:textId="77777777" w:rsidR="00C01087" w:rsidRPr="001E32C2" w:rsidRDefault="00C01087" w:rsidP="00C010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5" w:type="dxa"/>
          </w:tcPr>
          <w:p w14:paraId="5D86F11A" w14:textId="599E95BE" w:rsidR="00C01087" w:rsidRPr="00B6683E" w:rsidRDefault="008852A1" w:rsidP="00C01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1CDC50A2" w14:textId="77777777" w:rsidR="00C01087" w:rsidRPr="00B6683E" w:rsidRDefault="00C01087" w:rsidP="00C01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0E16B1" w14:textId="39ACA244" w:rsidR="00C01087" w:rsidRPr="00B6683E" w:rsidRDefault="008852A1" w:rsidP="00C01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768954D8" w14:textId="77777777" w:rsidR="00C01087" w:rsidRPr="001E32C2" w:rsidRDefault="00C01087" w:rsidP="00C0108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D88ECCA" w14:textId="76FC475B" w:rsidR="00C01087" w:rsidRPr="00B6683E" w:rsidRDefault="008852A1" w:rsidP="00C01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58F0C0D9" w14:textId="77777777" w:rsidR="00C01087" w:rsidRPr="00B6683E" w:rsidRDefault="00C01087" w:rsidP="00C01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72318E7" w14:textId="0D2455B6" w:rsidR="00C01087" w:rsidRPr="00B6683E" w:rsidRDefault="008852A1" w:rsidP="00C01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087F281E" w14:textId="77777777" w:rsidR="00C01087" w:rsidRPr="001E32C2" w:rsidRDefault="00C01087" w:rsidP="00C0108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132C458" w14:textId="77EC5F1E" w:rsidR="00C01087" w:rsidRPr="00B6683E" w:rsidRDefault="008852A1" w:rsidP="00C01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63A31558" w14:textId="77777777" w:rsidR="00C01087" w:rsidRPr="00B6683E" w:rsidRDefault="00C01087" w:rsidP="00C01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276C5B6" w14:textId="1638C306" w:rsidR="00C01087" w:rsidRPr="00B6683E" w:rsidRDefault="008852A1" w:rsidP="00C01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218B8A72" w14:textId="77777777" w:rsidR="00C01087" w:rsidRPr="001E32C2" w:rsidRDefault="00C01087" w:rsidP="00C010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4AFB28" w14:textId="4CEFBC36" w:rsidR="00C01087" w:rsidRPr="00B6683E" w:rsidRDefault="008852A1" w:rsidP="00C01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3491D971" w14:textId="77777777" w:rsidR="00C01087" w:rsidRPr="00B6683E" w:rsidRDefault="00C01087" w:rsidP="00C01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A4F8876" w14:textId="35617BE1" w:rsidR="00C01087" w:rsidRPr="00B6683E" w:rsidRDefault="008852A1" w:rsidP="00C01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C10F4" w:rsidRPr="001E32C2" w14:paraId="4A28B9CA" w14:textId="77777777" w:rsidTr="004A3A12">
        <w:trPr>
          <w:cantSplit/>
          <w:trHeight w:val="270"/>
        </w:trPr>
        <w:tc>
          <w:tcPr>
            <w:tcW w:w="3161" w:type="dxa"/>
          </w:tcPr>
          <w:p w14:paraId="1613C846" w14:textId="77777777" w:rsidR="003C10F4" w:rsidRPr="001E32C2" w:rsidRDefault="003C10F4" w:rsidP="003C10F4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75" w:type="dxa"/>
            <w:gridSpan w:val="3"/>
          </w:tcPr>
          <w:p w14:paraId="0FF6E559" w14:textId="77777777" w:rsidR="003C10F4" w:rsidRPr="001E32C2" w:rsidRDefault="003C10F4" w:rsidP="003C10F4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E32C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14:paraId="0DC9387D" w14:textId="77777777" w:rsidR="003C10F4" w:rsidRPr="001E32C2" w:rsidRDefault="003C10F4" w:rsidP="003C10F4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15" w:type="dxa"/>
            <w:gridSpan w:val="15"/>
          </w:tcPr>
          <w:p w14:paraId="7B88CCE0" w14:textId="77777777" w:rsidR="003C10F4" w:rsidRPr="001E32C2" w:rsidRDefault="003C10F4" w:rsidP="003C10F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E32C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C10F4" w:rsidRPr="001E32C2" w14:paraId="77D96033" w14:textId="77777777" w:rsidTr="004A3A12">
        <w:trPr>
          <w:cantSplit/>
        </w:trPr>
        <w:tc>
          <w:tcPr>
            <w:tcW w:w="3161" w:type="dxa"/>
          </w:tcPr>
          <w:p w14:paraId="176C6383" w14:textId="77777777" w:rsidR="003C10F4" w:rsidRPr="001E32C2" w:rsidRDefault="003C10F4" w:rsidP="003C10F4">
            <w:pPr>
              <w:rPr>
                <w:sz w:val="30"/>
                <w:szCs w:val="30"/>
                <w:cs/>
              </w:rPr>
            </w:pPr>
            <w:r w:rsidRPr="001E32C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01" w:type="dxa"/>
          </w:tcPr>
          <w:p w14:paraId="343245FF" w14:textId="77777777" w:rsidR="003C10F4" w:rsidRPr="001E32C2" w:rsidRDefault="003C10F4" w:rsidP="003C10F4">
            <w:pPr>
              <w:tabs>
                <w:tab w:val="clear" w:pos="454"/>
              </w:tabs>
              <w:ind w:right="-79"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7B42454" w14:textId="77777777" w:rsidR="003C10F4" w:rsidRPr="001E32C2" w:rsidRDefault="003C10F4" w:rsidP="003C10F4">
            <w:pPr>
              <w:tabs>
                <w:tab w:val="clear" w:pos="454"/>
                <w:tab w:val="clear" w:pos="907"/>
                <w:tab w:val="decimal" w:pos="821"/>
              </w:tabs>
              <w:ind w:right="-79"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994" w:type="dxa"/>
          </w:tcPr>
          <w:p w14:paraId="24E25214" w14:textId="77777777" w:rsidR="003C10F4" w:rsidRPr="001E32C2" w:rsidRDefault="003C10F4" w:rsidP="003C10F4">
            <w:pPr>
              <w:tabs>
                <w:tab w:val="clear" w:pos="454"/>
                <w:tab w:val="clear" w:pos="907"/>
              </w:tabs>
              <w:ind w:right="-79"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9739F83" w14:textId="77777777" w:rsidR="003C10F4" w:rsidRPr="001E32C2" w:rsidRDefault="003C10F4" w:rsidP="003C10F4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rPr>
                <w:i/>
                <w:iCs/>
                <w:sz w:val="30"/>
                <w:szCs w:val="30"/>
              </w:rPr>
            </w:pPr>
          </w:p>
        </w:tc>
        <w:tc>
          <w:tcPr>
            <w:tcW w:w="975" w:type="dxa"/>
          </w:tcPr>
          <w:p w14:paraId="03BB1AB1" w14:textId="77777777" w:rsidR="003C10F4" w:rsidRPr="001E32C2" w:rsidRDefault="003C10F4" w:rsidP="003C10F4">
            <w:pPr>
              <w:tabs>
                <w:tab w:val="clear" w:pos="454"/>
                <w:tab w:val="decimal" w:pos="461"/>
              </w:tabs>
              <w:jc w:val="right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BFBB152" w14:textId="77777777" w:rsidR="003C10F4" w:rsidRPr="001E32C2" w:rsidRDefault="003C10F4" w:rsidP="003C10F4">
            <w:pPr>
              <w:tabs>
                <w:tab w:val="clear" w:pos="454"/>
                <w:tab w:val="decimal" w:pos="461"/>
              </w:tabs>
              <w:jc w:val="right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CE7965" w14:textId="77777777" w:rsidR="003C10F4" w:rsidRPr="001E32C2" w:rsidRDefault="003C10F4" w:rsidP="003C10F4">
            <w:pPr>
              <w:tabs>
                <w:tab w:val="clear" w:pos="454"/>
              </w:tabs>
              <w:ind w:right="-79"/>
              <w:jc w:val="right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913F308" w14:textId="77777777" w:rsidR="003C10F4" w:rsidRPr="001E32C2" w:rsidRDefault="003C10F4" w:rsidP="003C10F4">
            <w:pPr>
              <w:tabs>
                <w:tab w:val="clear" w:pos="454"/>
                <w:tab w:val="decimal" w:pos="281"/>
                <w:tab w:val="decimal" w:pos="461"/>
              </w:tabs>
              <w:rPr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D5F3D7D" w14:textId="77777777" w:rsidR="003C10F4" w:rsidRPr="001E32C2" w:rsidRDefault="003C10F4" w:rsidP="003C10F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9C6DE78" w14:textId="77777777" w:rsidR="003C10F4" w:rsidRPr="001E32C2" w:rsidRDefault="003C10F4" w:rsidP="003C10F4">
            <w:pPr>
              <w:pStyle w:val="acctfourfigures"/>
              <w:tabs>
                <w:tab w:val="decimal" w:pos="551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6D517762" w14:textId="77777777" w:rsidR="003C10F4" w:rsidRPr="001E32C2" w:rsidRDefault="003C10F4" w:rsidP="003C10F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95DE9FA" w14:textId="77777777" w:rsidR="003C10F4" w:rsidRPr="001E32C2" w:rsidRDefault="003C10F4" w:rsidP="003C10F4">
            <w:pPr>
              <w:pStyle w:val="acctfourfigures"/>
              <w:tabs>
                <w:tab w:val="decimal" w:pos="551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52E613EE" w14:textId="77777777" w:rsidR="003C10F4" w:rsidRPr="001E32C2" w:rsidRDefault="003C10F4" w:rsidP="003C10F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F9771D1" w14:textId="77777777" w:rsidR="003C10F4" w:rsidRPr="001E32C2" w:rsidRDefault="003C10F4" w:rsidP="003C10F4">
            <w:pPr>
              <w:pStyle w:val="acctfourfigures"/>
              <w:tabs>
                <w:tab w:val="decimal" w:pos="551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4FF64F64" w14:textId="77777777" w:rsidR="003C10F4" w:rsidRPr="001E32C2" w:rsidRDefault="003C10F4" w:rsidP="003C10F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750A1D2" w14:textId="77777777" w:rsidR="003C10F4" w:rsidRPr="001E32C2" w:rsidRDefault="003C10F4" w:rsidP="003C10F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2B5CBDBF" w14:textId="77777777" w:rsidR="003C10F4" w:rsidRPr="001E32C2" w:rsidRDefault="003C10F4" w:rsidP="003C10F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FE814AA" w14:textId="77777777" w:rsidR="003C10F4" w:rsidRPr="001E32C2" w:rsidRDefault="003C10F4" w:rsidP="003C10F4">
            <w:pPr>
              <w:pStyle w:val="acctfourfigures"/>
              <w:tabs>
                <w:tab w:val="decimal" w:pos="551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256D9427" w14:textId="77777777" w:rsidR="003C10F4" w:rsidRPr="001E32C2" w:rsidRDefault="003C10F4" w:rsidP="003C10F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32C5B" w:rsidRPr="001E32C2" w14:paraId="1A8EAE6C" w14:textId="77777777" w:rsidTr="004A3A12">
        <w:trPr>
          <w:cantSplit/>
        </w:trPr>
        <w:tc>
          <w:tcPr>
            <w:tcW w:w="3161" w:type="dxa"/>
          </w:tcPr>
          <w:p w14:paraId="694C8208" w14:textId="77777777" w:rsidR="00732C5B" w:rsidRPr="001E32C2" w:rsidRDefault="00732C5B" w:rsidP="00732C5B">
            <w:pPr>
              <w:rPr>
                <w:sz w:val="30"/>
                <w:szCs w:val="30"/>
              </w:rPr>
            </w:pPr>
            <w:r w:rsidRPr="001E32C2">
              <w:rPr>
                <w:rFonts w:ascii="Angsana New" w:hAnsi="Angsana New" w:cs="Angsana New"/>
                <w:sz w:val="30"/>
                <w:szCs w:val="30"/>
                <w:cs/>
              </w:rPr>
              <w:t>บริษัท พีที อิชิ ตัน อินโดนีเซีย</w:t>
            </w:r>
          </w:p>
        </w:tc>
        <w:tc>
          <w:tcPr>
            <w:tcW w:w="1001" w:type="dxa"/>
          </w:tcPr>
          <w:p w14:paraId="37255056" w14:textId="4407A8AC" w:rsidR="00732C5B" w:rsidRPr="007F4B07" w:rsidRDefault="008852A1" w:rsidP="00732C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2D87CE82" w14:textId="77777777" w:rsidR="00732C5B" w:rsidRPr="007F4B07" w:rsidRDefault="00732C5B" w:rsidP="00732C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4" w:type="dxa"/>
          </w:tcPr>
          <w:p w14:paraId="4E0A0DD8" w14:textId="1D2E66DA" w:rsidR="00732C5B" w:rsidRPr="007F4B07" w:rsidRDefault="008852A1" w:rsidP="00732C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72C1EF48" w14:textId="77777777" w:rsidR="00732C5B" w:rsidRPr="007F4B07" w:rsidRDefault="00732C5B" w:rsidP="00732C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75" w:type="dxa"/>
          </w:tcPr>
          <w:p w14:paraId="150598DE" w14:textId="4FC1A8C8" w:rsidR="00732C5B" w:rsidRPr="007F4B07" w:rsidRDefault="008852A1" w:rsidP="00732C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732C5B" w:rsidRPr="00397C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8852A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270</w:t>
            </w:r>
            <w:r w:rsidR="00732C5B" w:rsidRPr="00397C8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8852A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741</w:t>
            </w:r>
          </w:p>
        </w:tc>
        <w:tc>
          <w:tcPr>
            <w:tcW w:w="180" w:type="dxa"/>
          </w:tcPr>
          <w:p w14:paraId="12C62BEE" w14:textId="77777777" w:rsidR="00732C5B" w:rsidRPr="007F4B07" w:rsidRDefault="00732C5B" w:rsidP="00732C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90148A" w14:textId="27C2D548" w:rsidR="00732C5B" w:rsidRPr="007F4B07" w:rsidRDefault="008852A1" w:rsidP="00732C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732C5B" w:rsidRPr="001E32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270</w:t>
            </w:r>
            <w:r w:rsidR="00732C5B" w:rsidRPr="001E32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741</w:t>
            </w:r>
          </w:p>
        </w:tc>
        <w:tc>
          <w:tcPr>
            <w:tcW w:w="180" w:type="dxa"/>
          </w:tcPr>
          <w:p w14:paraId="4D70CC1F" w14:textId="77777777" w:rsidR="00732C5B" w:rsidRPr="007F4B07" w:rsidRDefault="00732C5B" w:rsidP="00732C5B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B53A0DE" w14:textId="6BD7231B" w:rsidR="00732C5B" w:rsidRPr="001E32C2" w:rsidRDefault="008852A1" w:rsidP="00732C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635</w:t>
            </w:r>
            <w:r w:rsidR="00732C5B" w:rsidRPr="001E32C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524F5C29" w14:textId="77777777" w:rsidR="00732C5B" w:rsidRPr="007F4B07" w:rsidRDefault="00732C5B" w:rsidP="00732C5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98F5FF2" w14:textId="114A4F92" w:rsidR="00732C5B" w:rsidRPr="001E32C2" w:rsidRDefault="008852A1" w:rsidP="00732C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635</w:t>
            </w:r>
            <w:r w:rsidR="00732C5B" w:rsidRPr="001E32C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1C609298" w14:textId="77777777" w:rsidR="00732C5B" w:rsidRPr="007F4B07" w:rsidRDefault="00732C5B" w:rsidP="00732C5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FE4963A" w14:textId="6ED71D76" w:rsidR="00732C5B" w:rsidRPr="001E32C2" w:rsidRDefault="00732C5B" w:rsidP="00732C5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E32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481</w:t>
            </w:r>
            <w:r w:rsidRPr="001E32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600</w:t>
            </w:r>
            <w:r w:rsidRPr="001E32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F641413" w14:textId="77777777" w:rsidR="00732C5B" w:rsidRPr="007F4B07" w:rsidRDefault="00732C5B" w:rsidP="00732C5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D62F10B" w14:textId="7CBD44DF" w:rsidR="00732C5B" w:rsidRPr="001E32C2" w:rsidRDefault="00732C5B" w:rsidP="00732C5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E32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481</w:t>
            </w:r>
            <w:r w:rsidRPr="001E32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600</w:t>
            </w:r>
            <w:r w:rsidRPr="001E32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7C63286" w14:textId="77777777" w:rsidR="00732C5B" w:rsidRPr="007F4B07" w:rsidRDefault="00732C5B" w:rsidP="00732C5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98D1E83" w14:textId="484DDF85" w:rsidR="00732C5B" w:rsidRPr="001E32C2" w:rsidRDefault="008852A1" w:rsidP="00732C5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153</w:t>
            </w:r>
            <w:r w:rsidR="00732C5B" w:rsidRPr="001E32C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770</w:t>
            </w:r>
          </w:p>
        </w:tc>
        <w:tc>
          <w:tcPr>
            <w:tcW w:w="180" w:type="dxa"/>
          </w:tcPr>
          <w:p w14:paraId="65D86DA4" w14:textId="77777777" w:rsidR="00732C5B" w:rsidRPr="007F4B07" w:rsidRDefault="00732C5B" w:rsidP="00732C5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AF3158E" w14:textId="4F61B6FF" w:rsidR="00732C5B" w:rsidRPr="001E32C2" w:rsidRDefault="008852A1" w:rsidP="00732C5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153</w:t>
            </w:r>
            <w:r w:rsidR="00732C5B" w:rsidRPr="001E32C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770</w:t>
            </w:r>
          </w:p>
        </w:tc>
      </w:tr>
      <w:tr w:rsidR="00732C5B" w:rsidRPr="00244ECA" w14:paraId="05553E66" w14:textId="77777777" w:rsidTr="004A3A12">
        <w:trPr>
          <w:cantSplit/>
        </w:trPr>
        <w:tc>
          <w:tcPr>
            <w:tcW w:w="3161" w:type="dxa"/>
          </w:tcPr>
          <w:p w14:paraId="6EC623CC" w14:textId="77777777" w:rsidR="00732C5B" w:rsidRPr="001E32C2" w:rsidRDefault="00732C5B" w:rsidP="00732C5B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E32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1" w:type="dxa"/>
          </w:tcPr>
          <w:p w14:paraId="42583CA6" w14:textId="77777777" w:rsidR="00732C5B" w:rsidRPr="007F4B07" w:rsidRDefault="00732C5B" w:rsidP="00732C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E1B89BD" w14:textId="77777777" w:rsidR="00732C5B" w:rsidRPr="007F4B07" w:rsidRDefault="00732C5B" w:rsidP="00732C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4" w:type="dxa"/>
          </w:tcPr>
          <w:p w14:paraId="118004E9" w14:textId="77777777" w:rsidR="00732C5B" w:rsidRPr="007F4B07" w:rsidRDefault="00732C5B" w:rsidP="00732C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7490BAC" w14:textId="77777777" w:rsidR="00732C5B" w:rsidRPr="007F4B07" w:rsidRDefault="00732C5B" w:rsidP="00732C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75" w:type="dxa"/>
          </w:tcPr>
          <w:p w14:paraId="4851CC0E" w14:textId="77777777" w:rsidR="00732C5B" w:rsidRPr="007F4B07" w:rsidRDefault="00732C5B" w:rsidP="00732C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50E179F" w14:textId="77777777" w:rsidR="00732C5B" w:rsidRPr="007F4B07" w:rsidRDefault="00732C5B" w:rsidP="00732C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ACDCC5" w14:textId="77777777" w:rsidR="00732C5B" w:rsidRPr="007F4B07" w:rsidRDefault="00732C5B" w:rsidP="00732C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A9E3945" w14:textId="77777777" w:rsidR="00732C5B" w:rsidRPr="007F4B07" w:rsidRDefault="00732C5B" w:rsidP="00732C5B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30805C0" w14:textId="50FF7D0E" w:rsidR="00732C5B" w:rsidRPr="001E32C2" w:rsidRDefault="008852A1" w:rsidP="00732C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635</w:t>
            </w:r>
            <w:r w:rsidR="00732C5B" w:rsidRPr="001E32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75D16FFD" w14:textId="77777777" w:rsidR="00732C5B" w:rsidRPr="007F4B07" w:rsidRDefault="00732C5B" w:rsidP="00732C5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EC2238F" w14:textId="2180AF60" w:rsidR="00732C5B" w:rsidRPr="001E32C2" w:rsidRDefault="008852A1" w:rsidP="00732C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635</w:t>
            </w:r>
            <w:r w:rsidR="00732C5B" w:rsidRPr="001E32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78DB1F74" w14:textId="77777777" w:rsidR="00732C5B" w:rsidRPr="007F4B07" w:rsidRDefault="00732C5B" w:rsidP="00732C5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952A4BF" w14:textId="47B36684" w:rsidR="00732C5B" w:rsidRPr="001E32C2" w:rsidRDefault="00732C5B" w:rsidP="00732C5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E32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481</w:t>
            </w:r>
            <w:r w:rsidRPr="001E32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600</w:t>
            </w:r>
            <w:r w:rsidRPr="001E32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4286F3C0" w14:textId="77777777" w:rsidR="00732C5B" w:rsidRPr="007F4B07" w:rsidRDefault="00732C5B" w:rsidP="00732C5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E41E7B6" w14:textId="26EC66B8" w:rsidR="00732C5B" w:rsidRPr="001E32C2" w:rsidRDefault="00732C5B" w:rsidP="00732C5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E32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481</w:t>
            </w:r>
            <w:r w:rsidRPr="001E32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600</w:t>
            </w:r>
            <w:r w:rsidRPr="001E32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51631E96" w14:textId="77777777" w:rsidR="00732C5B" w:rsidRPr="007F4B07" w:rsidRDefault="00732C5B" w:rsidP="00732C5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29948CA" w14:textId="6D70AD16" w:rsidR="00732C5B" w:rsidRPr="001E32C2" w:rsidRDefault="008852A1" w:rsidP="00732C5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153</w:t>
            </w:r>
            <w:r w:rsidR="00732C5B" w:rsidRPr="001E32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770</w:t>
            </w:r>
          </w:p>
        </w:tc>
        <w:tc>
          <w:tcPr>
            <w:tcW w:w="180" w:type="dxa"/>
          </w:tcPr>
          <w:p w14:paraId="2D8A6798" w14:textId="77777777" w:rsidR="00732C5B" w:rsidRPr="007F4B07" w:rsidRDefault="00732C5B" w:rsidP="00732C5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1B4EF83" w14:textId="11E6DA4F" w:rsidR="00732C5B" w:rsidRPr="001E32C2" w:rsidRDefault="008852A1" w:rsidP="00732C5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153</w:t>
            </w:r>
            <w:r w:rsidR="00732C5B" w:rsidRPr="001E32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770</w:t>
            </w:r>
          </w:p>
        </w:tc>
      </w:tr>
    </w:tbl>
    <w:p w14:paraId="32477F4F" w14:textId="77777777" w:rsidR="00244ECA" w:rsidRPr="00244ECA" w:rsidRDefault="00244ECA" w:rsidP="003A6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7BEBD2A3" w14:textId="77777777" w:rsidR="003E2BB5" w:rsidRPr="005C251D" w:rsidRDefault="00AE2B39" w:rsidP="00116084">
      <w:pPr>
        <w:tabs>
          <w:tab w:val="clear" w:pos="680"/>
          <w:tab w:val="clear" w:pos="907"/>
          <w:tab w:val="left" w:pos="270"/>
          <w:tab w:val="left" w:pos="900"/>
        </w:tabs>
        <w:ind w:firstLine="630"/>
        <w:rPr>
          <w:rFonts w:ascii="Angsana New" w:hAnsi="Angsana New" w:cs="Angsana New"/>
          <w:sz w:val="30"/>
          <w:szCs w:val="30"/>
        </w:rPr>
      </w:pPr>
      <w:r w:rsidRPr="005C251D">
        <w:rPr>
          <w:rFonts w:ascii="Angsana New" w:hAnsi="Angsana New" w:cs="Angsana New" w:hint="cs"/>
          <w:sz w:val="30"/>
          <w:szCs w:val="30"/>
          <w:cs/>
        </w:rPr>
        <w:t>บริษัทไม่มีเงินลงทุนใน</w:t>
      </w:r>
      <w:r w:rsidR="00CF09BB" w:rsidRPr="005C251D">
        <w:rPr>
          <w:rFonts w:ascii="Angsana New" w:hAnsi="Angsana New" w:cs="Angsana New" w:hint="cs"/>
          <w:sz w:val="30"/>
          <w:szCs w:val="30"/>
          <w:cs/>
        </w:rPr>
        <w:t>การร่วม</w:t>
      </w:r>
      <w:r w:rsidR="009D0C49" w:rsidRPr="005C251D">
        <w:rPr>
          <w:rFonts w:ascii="Angsana New" w:hAnsi="Angsana New" w:cs="Angsana New" w:hint="cs"/>
          <w:sz w:val="30"/>
          <w:szCs w:val="30"/>
          <w:cs/>
        </w:rPr>
        <w:t>ค้า</w:t>
      </w:r>
      <w:r w:rsidRPr="005C251D">
        <w:rPr>
          <w:rFonts w:ascii="Angsana New" w:hAnsi="Angsana New" w:cs="Angsana New" w:hint="cs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613B43B7" w14:textId="77777777" w:rsidR="004323B9" w:rsidRDefault="004323B9" w:rsidP="005C251D">
      <w:pPr>
        <w:rPr>
          <w:rFonts w:ascii="Angsana New" w:hAnsi="Angsana New" w:cs="Angsana New"/>
          <w:sz w:val="30"/>
          <w:szCs w:val="30"/>
        </w:rPr>
        <w:sectPr w:rsidR="004323B9" w:rsidSect="003A6AF1">
          <w:footerReference w:type="default" r:id="rId12"/>
          <w:pgSz w:w="16834" w:h="11909" w:orient="landscape" w:code="9"/>
          <w:pgMar w:top="691" w:right="1152" w:bottom="576" w:left="1152" w:header="720" w:footer="615" w:gutter="0"/>
          <w:cols w:space="720"/>
          <w:docGrid w:linePitch="245"/>
        </w:sectPr>
      </w:pPr>
    </w:p>
    <w:p w14:paraId="39A1A14B" w14:textId="77777777" w:rsidR="004530CB" w:rsidRDefault="003B6A94" w:rsidP="000F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B6A94">
        <w:rPr>
          <w:rFonts w:ascii="Angsana New" w:hAnsi="Angsana New" w:cs="Angsana New" w:hint="cs"/>
          <w:sz w:val="30"/>
          <w:szCs w:val="30"/>
          <w:cs/>
        </w:rPr>
        <w:lastRenderedPageBreak/>
        <w:t>ตารางต่อไปนี้สรุป</w:t>
      </w:r>
      <w:r w:rsidRPr="003B6A94">
        <w:rPr>
          <w:rFonts w:ascii="Angsana New" w:hAnsi="Angsana New" w:cs="Angsana New"/>
          <w:sz w:val="30"/>
          <w:szCs w:val="30"/>
          <w:cs/>
        </w:rPr>
        <w:t>ข้อมูลทางการเงินของการร่วมค้าที่รวมอยู่ในงบการเงินของการร่วมค้า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>
        <w:rPr>
          <w:rFonts w:ascii="Angsana New" w:hAnsi="Angsana New" w:cs="Angsana New" w:hint="cs"/>
          <w:sz w:val="30"/>
          <w:szCs w:val="30"/>
          <w:cs/>
        </w:rPr>
        <w:t>บริษัทในกิจการนี้</w:t>
      </w:r>
    </w:p>
    <w:p w14:paraId="08B57D9C" w14:textId="77777777" w:rsidR="003B6A94" w:rsidRDefault="003B6A94" w:rsidP="000F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42"/>
        <w:gridCol w:w="1620"/>
        <w:gridCol w:w="270"/>
        <w:gridCol w:w="1638"/>
      </w:tblGrid>
      <w:tr w:rsidR="00BF75F2" w:rsidRPr="00EA2758" w14:paraId="161E5334" w14:textId="77777777" w:rsidTr="00032EDB">
        <w:tc>
          <w:tcPr>
            <w:tcW w:w="5742" w:type="dxa"/>
          </w:tcPr>
          <w:p w14:paraId="35A08876" w14:textId="77777777" w:rsidR="00BF75F2" w:rsidRPr="00EA2758" w:rsidRDefault="00BF75F2" w:rsidP="00413670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28" w:type="dxa"/>
            <w:gridSpan w:val="3"/>
          </w:tcPr>
          <w:p w14:paraId="6A9FF8F2" w14:textId="77777777" w:rsidR="00BF75F2" w:rsidRPr="00EA2758" w:rsidRDefault="00BF75F2" w:rsidP="00413670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3345">
              <w:rPr>
                <w:rFonts w:ascii="Angsana New" w:hAnsi="Angsana New" w:cs="Angsana New"/>
                <w:sz w:val="30"/>
                <w:szCs w:val="30"/>
                <w:cs/>
              </w:rPr>
              <w:t>บริษัท พีที อิชิ ตัน อินโดนีเซีย</w:t>
            </w:r>
          </w:p>
        </w:tc>
      </w:tr>
      <w:tr w:rsidR="00AC415F" w:rsidRPr="00EA2758" w14:paraId="35F82AEA" w14:textId="77777777" w:rsidTr="00032EDB">
        <w:tc>
          <w:tcPr>
            <w:tcW w:w="5742" w:type="dxa"/>
          </w:tcPr>
          <w:p w14:paraId="246AABF6" w14:textId="77777777" w:rsidR="00AC415F" w:rsidRPr="00BF75F2" w:rsidRDefault="00AC415F" w:rsidP="00413670">
            <w:pPr>
              <w:tabs>
                <w:tab w:val="decimal" w:pos="106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B53CD71" w14:textId="2FF53AE3" w:rsidR="00AC415F" w:rsidRPr="00575ECF" w:rsidRDefault="008852A1" w:rsidP="00AC4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8FD300F" w14:textId="77777777" w:rsidR="00AC415F" w:rsidRPr="00575ECF" w:rsidRDefault="00AC415F" w:rsidP="00AC4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34297848" w14:textId="64E38662" w:rsidR="00AC415F" w:rsidRPr="00575ECF" w:rsidRDefault="008852A1" w:rsidP="00AC4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3B6A94" w:rsidRPr="00EA2758" w14:paraId="4A1B3159" w14:textId="77777777" w:rsidTr="00032EDB">
        <w:tc>
          <w:tcPr>
            <w:tcW w:w="5742" w:type="dxa"/>
          </w:tcPr>
          <w:p w14:paraId="0C9314CC" w14:textId="77777777" w:rsidR="003B6A94" w:rsidRPr="00EA2758" w:rsidRDefault="003B6A94" w:rsidP="00413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28" w:type="dxa"/>
            <w:gridSpan w:val="3"/>
          </w:tcPr>
          <w:p w14:paraId="01919C06" w14:textId="77777777" w:rsidR="003B6A94" w:rsidRPr="00EA2758" w:rsidRDefault="003B6A94" w:rsidP="00413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A275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6166" w:rsidRPr="00EA2758" w14:paraId="544DECEA" w14:textId="77777777" w:rsidTr="001E685C">
        <w:tc>
          <w:tcPr>
            <w:tcW w:w="5742" w:type="dxa"/>
          </w:tcPr>
          <w:p w14:paraId="104112C1" w14:textId="77777777" w:rsidR="00D76166" w:rsidRPr="00BF75F2" w:rsidRDefault="00D76166" w:rsidP="00D76166">
            <w:pPr>
              <w:tabs>
                <w:tab w:val="decimal" w:pos="106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BF75F2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620" w:type="dxa"/>
          </w:tcPr>
          <w:p w14:paraId="2B7938E0" w14:textId="2963C1C6" w:rsidR="00D76166" w:rsidRPr="00575ECF" w:rsidRDefault="008852A1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158</w:t>
            </w:r>
            <w:r w:rsidR="001E685C" w:rsidRPr="002F17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322</w:t>
            </w:r>
          </w:p>
        </w:tc>
        <w:tc>
          <w:tcPr>
            <w:tcW w:w="270" w:type="dxa"/>
          </w:tcPr>
          <w:p w14:paraId="6487BD25" w14:textId="77777777" w:rsidR="00D76166" w:rsidRPr="00575ECF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46701121" w14:textId="7788C73C" w:rsidR="00D76166" w:rsidRPr="00575ECF" w:rsidRDefault="008852A1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64</w:t>
            </w:r>
            <w:r w:rsidR="00D761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887</w:t>
            </w:r>
          </w:p>
        </w:tc>
      </w:tr>
      <w:tr w:rsidR="00D76166" w:rsidRPr="00EA2758" w14:paraId="28DB7326" w14:textId="77777777" w:rsidTr="001E685C">
        <w:tc>
          <w:tcPr>
            <w:tcW w:w="5742" w:type="dxa"/>
          </w:tcPr>
          <w:p w14:paraId="4C86A340" w14:textId="77777777" w:rsidR="00D76166" w:rsidRPr="00BF75F2" w:rsidRDefault="00D76166" w:rsidP="00D76166">
            <w:pPr>
              <w:tabs>
                <w:tab w:val="decimal" w:pos="1062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620" w:type="dxa"/>
          </w:tcPr>
          <w:p w14:paraId="6431AAB6" w14:textId="0178347F" w:rsidR="00D76166" w:rsidRPr="005E5FBA" w:rsidRDefault="00A828D7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vertAlign w:val="superscript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113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847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  <w:r>
              <w:rPr>
                <w:rFonts w:ascii="Angsana New" w:hAnsi="Angsana New" w:cs="Angsana New" w:hint="cs"/>
                <w:sz w:val="30"/>
                <w:szCs w:val="30"/>
                <w:vertAlign w:val="superscript"/>
                <w:cs/>
              </w:rPr>
              <w:t>ก</w:t>
            </w:r>
          </w:p>
        </w:tc>
        <w:tc>
          <w:tcPr>
            <w:tcW w:w="270" w:type="dxa"/>
          </w:tcPr>
          <w:p w14:paraId="606EE780" w14:textId="77777777" w:rsidR="00D76166" w:rsidRPr="00575ECF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19B3FC1C" w14:textId="0123A65E" w:rsidR="00D76166" w:rsidRPr="005E5FBA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vertAlign w:val="superscript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124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434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  <w:r>
              <w:rPr>
                <w:rFonts w:ascii="Angsana New" w:hAnsi="Angsana New" w:cs="Angsana New" w:hint="cs"/>
                <w:sz w:val="30"/>
                <w:szCs w:val="30"/>
                <w:vertAlign w:val="superscript"/>
                <w:cs/>
              </w:rPr>
              <w:t>ก</w:t>
            </w:r>
          </w:p>
        </w:tc>
      </w:tr>
      <w:tr w:rsidR="001E685C" w:rsidRPr="00EA2758" w14:paraId="608CE985" w14:textId="77777777" w:rsidTr="002F1735">
        <w:tc>
          <w:tcPr>
            <w:tcW w:w="5742" w:type="dxa"/>
          </w:tcPr>
          <w:p w14:paraId="3ACDCA0F" w14:textId="63465F5E" w:rsidR="001E685C" w:rsidRPr="002F1735" w:rsidRDefault="001E685C" w:rsidP="001E685C">
            <w:pPr>
              <w:tabs>
                <w:tab w:val="decimal" w:pos="1062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173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รายได้ภาษีเงินได้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3CD7D51" w14:textId="7B728720" w:rsidR="001E685C" w:rsidRPr="002F1735" w:rsidRDefault="008852A1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1E685C" w:rsidRPr="002F17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431</w:t>
            </w:r>
          </w:p>
        </w:tc>
        <w:tc>
          <w:tcPr>
            <w:tcW w:w="270" w:type="dxa"/>
          </w:tcPr>
          <w:p w14:paraId="7D4D340F" w14:textId="77777777" w:rsidR="001E685C" w:rsidRPr="002F1735" w:rsidRDefault="001E685C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15D32707" w14:textId="3B210259" w:rsidR="001E685C" w:rsidRDefault="001E685C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F173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E685C" w:rsidRPr="00D026F2" w14:paraId="64CB4DD0" w14:textId="77777777" w:rsidTr="002F1735">
        <w:tc>
          <w:tcPr>
            <w:tcW w:w="5742" w:type="dxa"/>
          </w:tcPr>
          <w:p w14:paraId="05DD3C65" w14:textId="184CED42" w:rsidR="001E685C" w:rsidRPr="00D026F2" w:rsidRDefault="001E685C" w:rsidP="001E685C">
            <w:pPr>
              <w:tabs>
                <w:tab w:val="decimal" w:pos="1062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26F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กำไรขาดทุนเบ็ดเสร็จรวม (ร้อยละ 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100</w:t>
            </w:r>
            <w:r w:rsidRPr="00D026F2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3629C07" w14:textId="697CE1F8" w:rsidR="001E685C" w:rsidRPr="00D026F2" w:rsidRDefault="008852A1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="001E685C" w:rsidRPr="00A828D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906</w:t>
            </w:r>
          </w:p>
        </w:tc>
        <w:tc>
          <w:tcPr>
            <w:tcW w:w="270" w:type="dxa"/>
          </w:tcPr>
          <w:p w14:paraId="490867E6" w14:textId="77777777" w:rsidR="001E685C" w:rsidRPr="00D026F2" w:rsidRDefault="001E685C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14:paraId="6286B499" w14:textId="4F98043C" w:rsidR="001E685C" w:rsidRPr="00D026F2" w:rsidRDefault="001E685C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59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547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E685C" w:rsidRPr="00575ECF" w14:paraId="20186E0C" w14:textId="77777777" w:rsidTr="00032EDB">
        <w:tc>
          <w:tcPr>
            <w:tcW w:w="5742" w:type="dxa"/>
          </w:tcPr>
          <w:p w14:paraId="6675048B" w14:textId="77777777" w:rsidR="001E685C" w:rsidRPr="004F2B16" w:rsidRDefault="001E685C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23C3C7C" w14:textId="77777777" w:rsidR="001E685C" w:rsidRPr="00D026F2" w:rsidRDefault="001E685C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E941C7" w14:textId="77777777" w:rsidR="001E685C" w:rsidRPr="00575ECF" w:rsidRDefault="001E685C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14:paraId="4E8D5C3D" w14:textId="77777777" w:rsidR="001E685C" w:rsidRPr="00D026F2" w:rsidRDefault="001E685C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E685C" w:rsidRPr="00847789" w14:paraId="536033F4" w14:textId="77777777" w:rsidTr="00032EDB">
        <w:tc>
          <w:tcPr>
            <w:tcW w:w="5742" w:type="dxa"/>
          </w:tcPr>
          <w:p w14:paraId="64428CB0" w14:textId="11DA3046" w:rsidR="001E685C" w:rsidRPr="00847789" w:rsidRDefault="001E685C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778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กำไรขาดทุนเบ็ดเสร็จรวมส่วนที่เป็นของบริษัท (ถือหุ้นร้อยละ 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</w:t>
            </w:r>
            <w:r w:rsidRPr="0084778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681C1CF8" w14:textId="647307B7" w:rsidR="001E685C" w:rsidRPr="00847789" w:rsidRDefault="008852A1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</w:t>
            </w:r>
            <w:r w:rsidR="001E685C" w:rsidRPr="00A828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953</w:t>
            </w:r>
          </w:p>
        </w:tc>
        <w:tc>
          <w:tcPr>
            <w:tcW w:w="270" w:type="dxa"/>
          </w:tcPr>
          <w:p w14:paraId="1990388D" w14:textId="77777777" w:rsidR="001E685C" w:rsidRPr="00847789" w:rsidRDefault="001E685C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bottom w:val="double" w:sz="4" w:space="0" w:color="auto"/>
            </w:tcBorders>
          </w:tcPr>
          <w:p w14:paraId="4CD646A0" w14:textId="777A3E5F" w:rsidR="001E685C" w:rsidRPr="00847789" w:rsidRDefault="001E685C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1E685C" w:rsidRPr="00575ECF" w14:paraId="68198B2B" w14:textId="77777777" w:rsidTr="00032EDB">
        <w:tc>
          <w:tcPr>
            <w:tcW w:w="5742" w:type="dxa"/>
          </w:tcPr>
          <w:p w14:paraId="2CB5EA96" w14:textId="77777777" w:rsidR="001E685C" w:rsidRPr="00BF75F2" w:rsidRDefault="001E685C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9F55941" w14:textId="77777777" w:rsidR="001E685C" w:rsidRPr="00575ECF" w:rsidRDefault="001E685C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6DE782" w14:textId="77777777" w:rsidR="001E685C" w:rsidRPr="00575ECF" w:rsidRDefault="001E685C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double" w:sz="4" w:space="0" w:color="auto"/>
            </w:tcBorders>
          </w:tcPr>
          <w:p w14:paraId="77573858" w14:textId="77777777" w:rsidR="001E685C" w:rsidRPr="00575ECF" w:rsidRDefault="001E685C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E685C" w:rsidRPr="00575ECF" w14:paraId="0D82A15E" w14:textId="77777777" w:rsidTr="00032EDB">
        <w:trPr>
          <w:trHeight w:val="432"/>
        </w:trPr>
        <w:tc>
          <w:tcPr>
            <w:tcW w:w="5742" w:type="dxa"/>
          </w:tcPr>
          <w:p w14:paraId="36FCCC8F" w14:textId="77777777" w:rsidR="001E685C" w:rsidRPr="00BF75F2" w:rsidRDefault="001E685C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620" w:type="dxa"/>
          </w:tcPr>
          <w:p w14:paraId="1B405EEC" w14:textId="5C7D03DB" w:rsidR="001E685C" w:rsidRPr="005E5FBA" w:rsidRDefault="008852A1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vertAlign w:val="superscript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265</w:t>
            </w:r>
            <w:r w:rsidR="001E685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804</w:t>
            </w:r>
            <w:r w:rsidR="001E685C">
              <w:rPr>
                <w:rFonts w:ascii="Angsana New" w:hAnsi="Angsana New" w:cs="Angsana New" w:hint="cs"/>
                <w:sz w:val="30"/>
                <w:szCs w:val="30"/>
                <w:vertAlign w:val="superscript"/>
                <w:cs/>
              </w:rPr>
              <w:t>ข</w:t>
            </w:r>
          </w:p>
        </w:tc>
        <w:tc>
          <w:tcPr>
            <w:tcW w:w="270" w:type="dxa"/>
          </w:tcPr>
          <w:p w14:paraId="0F863677" w14:textId="77777777" w:rsidR="001E685C" w:rsidRPr="00575ECF" w:rsidRDefault="001E685C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2AE42595" w14:textId="4D76D218" w:rsidR="001E685C" w:rsidRPr="005E5FBA" w:rsidRDefault="008852A1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vertAlign w:val="superscript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236</w:t>
            </w:r>
            <w:r w:rsidR="001E685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905</w:t>
            </w:r>
            <w:r w:rsidR="001E685C">
              <w:rPr>
                <w:rFonts w:ascii="Angsana New" w:hAnsi="Angsana New" w:cs="Angsana New" w:hint="cs"/>
                <w:sz w:val="30"/>
                <w:szCs w:val="30"/>
                <w:vertAlign w:val="superscript"/>
                <w:cs/>
              </w:rPr>
              <w:t>ข</w:t>
            </w:r>
          </w:p>
        </w:tc>
      </w:tr>
      <w:tr w:rsidR="001E685C" w:rsidRPr="00575ECF" w14:paraId="5D5F9D9A" w14:textId="77777777" w:rsidTr="00032EDB">
        <w:tc>
          <w:tcPr>
            <w:tcW w:w="5742" w:type="dxa"/>
          </w:tcPr>
          <w:p w14:paraId="67755DA0" w14:textId="77777777" w:rsidR="001E685C" w:rsidRDefault="001E685C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</w:tcPr>
          <w:p w14:paraId="1C95B219" w14:textId="185FC284" w:rsidR="001E685C" w:rsidRPr="00575ECF" w:rsidRDefault="008852A1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165</w:t>
            </w:r>
            <w:r w:rsidR="001E685C" w:rsidRPr="00A828D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945</w:t>
            </w:r>
          </w:p>
        </w:tc>
        <w:tc>
          <w:tcPr>
            <w:tcW w:w="270" w:type="dxa"/>
          </w:tcPr>
          <w:p w14:paraId="35DE1CEF" w14:textId="77777777" w:rsidR="001E685C" w:rsidRPr="00575ECF" w:rsidRDefault="001E685C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2508CAFA" w14:textId="4D580F82" w:rsidR="001E685C" w:rsidRPr="00575ECF" w:rsidRDefault="008852A1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145</w:t>
            </w:r>
            <w:r w:rsidR="001E685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262</w:t>
            </w:r>
          </w:p>
        </w:tc>
      </w:tr>
      <w:tr w:rsidR="001E685C" w:rsidRPr="00575ECF" w14:paraId="75C706E6" w14:textId="77777777" w:rsidTr="00032EDB">
        <w:tc>
          <w:tcPr>
            <w:tcW w:w="5742" w:type="dxa"/>
          </w:tcPr>
          <w:p w14:paraId="382E1368" w14:textId="77777777" w:rsidR="001E685C" w:rsidRDefault="001E685C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620" w:type="dxa"/>
          </w:tcPr>
          <w:p w14:paraId="5AAB5D4A" w14:textId="68C9D0D8" w:rsidR="001E685C" w:rsidRPr="00575ECF" w:rsidRDefault="001E685C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72</w:t>
            </w:r>
            <w:r w:rsidRPr="00A828D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872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B26B7EC" w14:textId="77777777" w:rsidR="001E685C" w:rsidRPr="00575ECF" w:rsidRDefault="001E685C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176AC2FC" w14:textId="40463536" w:rsidR="001E685C" w:rsidRPr="00575ECF" w:rsidRDefault="001E685C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74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766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E685C" w:rsidRPr="00D026F2" w14:paraId="6120DA89" w14:textId="77777777" w:rsidTr="00032EDB">
        <w:tc>
          <w:tcPr>
            <w:tcW w:w="5742" w:type="dxa"/>
          </w:tcPr>
          <w:p w14:paraId="6F609F16" w14:textId="58ACC17A" w:rsidR="001E685C" w:rsidRPr="00D026F2" w:rsidRDefault="001E685C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D026F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สินทรัพย์สุทธิ (ร้อยละ 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100</w:t>
            </w:r>
            <w:r w:rsidRPr="00D026F2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8C400CE" w14:textId="1B77ACA1" w:rsidR="001E685C" w:rsidRPr="00D026F2" w:rsidRDefault="008852A1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358</w:t>
            </w:r>
            <w:r w:rsidR="001E685C" w:rsidRPr="00A828D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877</w:t>
            </w:r>
          </w:p>
        </w:tc>
        <w:tc>
          <w:tcPr>
            <w:tcW w:w="270" w:type="dxa"/>
          </w:tcPr>
          <w:p w14:paraId="425FDBBE" w14:textId="77777777" w:rsidR="001E685C" w:rsidRPr="00D026F2" w:rsidRDefault="001E685C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14:paraId="727DD9FE" w14:textId="3D3C6581" w:rsidR="001E685C" w:rsidRPr="00D026F2" w:rsidRDefault="008852A1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307</w:t>
            </w:r>
            <w:r w:rsidR="001E685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401</w:t>
            </w:r>
          </w:p>
        </w:tc>
      </w:tr>
      <w:tr w:rsidR="001E685C" w:rsidRPr="004F2B16" w14:paraId="2090ADFB" w14:textId="77777777" w:rsidTr="00032EDB">
        <w:tc>
          <w:tcPr>
            <w:tcW w:w="5742" w:type="dxa"/>
          </w:tcPr>
          <w:p w14:paraId="446C9DF3" w14:textId="77777777" w:rsidR="001E685C" w:rsidRPr="004F2B16" w:rsidRDefault="001E685C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5F44780" w14:textId="77777777" w:rsidR="001E685C" w:rsidRPr="004F2B16" w:rsidRDefault="001E685C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67B345" w14:textId="77777777" w:rsidR="001E685C" w:rsidRPr="004F2B16" w:rsidRDefault="001E685C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</w:tcPr>
          <w:p w14:paraId="405539A1" w14:textId="77777777" w:rsidR="001E685C" w:rsidRPr="004F2B16" w:rsidRDefault="001E685C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E685C" w:rsidRPr="00847789" w14:paraId="2BFD0132" w14:textId="77777777" w:rsidTr="00032EDB">
        <w:tc>
          <w:tcPr>
            <w:tcW w:w="5742" w:type="dxa"/>
          </w:tcPr>
          <w:p w14:paraId="696F3D83" w14:textId="1A5C8DB5" w:rsidR="001E685C" w:rsidRPr="00847789" w:rsidRDefault="001E685C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778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มูลค่าตามบัญชีของเงินลงทุนในการร่วมค้า (ถือหุ้นร้อยละ 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</w:t>
            </w:r>
            <w:r w:rsidRPr="0084778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6B97C7CB" w14:textId="5B982E81" w:rsidR="001E685C" w:rsidRPr="00847789" w:rsidRDefault="008852A1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179</w:t>
            </w:r>
            <w:r w:rsidR="00E605D6" w:rsidRPr="002F173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438</w:t>
            </w:r>
          </w:p>
        </w:tc>
        <w:tc>
          <w:tcPr>
            <w:tcW w:w="270" w:type="dxa"/>
          </w:tcPr>
          <w:p w14:paraId="38D8A497" w14:textId="77777777" w:rsidR="001E685C" w:rsidRPr="00847789" w:rsidRDefault="001E685C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bottom w:val="double" w:sz="4" w:space="0" w:color="auto"/>
            </w:tcBorders>
          </w:tcPr>
          <w:p w14:paraId="6A2F19C8" w14:textId="0537DCF1" w:rsidR="001E685C" w:rsidRPr="00847789" w:rsidRDefault="008852A1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153</w:t>
            </w:r>
            <w:r w:rsidR="001E685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700</w:t>
            </w:r>
          </w:p>
        </w:tc>
      </w:tr>
      <w:tr w:rsidR="001E685C" w:rsidRPr="00B856AB" w14:paraId="68D52EA3" w14:textId="77777777" w:rsidTr="00032EDB">
        <w:tc>
          <w:tcPr>
            <w:tcW w:w="5742" w:type="dxa"/>
          </w:tcPr>
          <w:p w14:paraId="2423B874" w14:textId="77777777" w:rsidR="001E685C" w:rsidRDefault="001E685C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0967F317" w14:textId="77777777" w:rsidR="001E685C" w:rsidRPr="00BB0F66" w:rsidRDefault="001E685C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E56EA0" w14:textId="77777777" w:rsidR="001E685C" w:rsidRPr="00EA2758" w:rsidRDefault="001E685C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double" w:sz="4" w:space="0" w:color="auto"/>
            </w:tcBorders>
          </w:tcPr>
          <w:p w14:paraId="43D1F5F2" w14:textId="77777777" w:rsidR="001E685C" w:rsidRPr="00BB0F66" w:rsidRDefault="001E685C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E685C" w:rsidRPr="00B856AB" w14:paraId="4A1C91D9" w14:textId="77777777" w:rsidTr="00032EDB">
        <w:tc>
          <w:tcPr>
            <w:tcW w:w="5742" w:type="dxa"/>
          </w:tcPr>
          <w:p w14:paraId="556B085E" w14:textId="77777777" w:rsidR="001E685C" w:rsidRDefault="001E685C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620" w:type="dxa"/>
          </w:tcPr>
          <w:p w14:paraId="062CE03C" w14:textId="77777777" w:rsidR="001E685C" w:rsidRPr="00BB0F66" w:rsidRDefault="001E685C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A3085C" w14:textId="77777777" w:rsidR="001E685C" w:rsidRPr="00EA2758" w:rsidRDefault="001E685C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</w:tcPr>
          <w:p w14:paraId="43846B7E" w14:textId="77777777" w:rsidR="001E685C" w:rsidRPr="00BB0F66" w:rsidRDefault="001E685C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E685C" w:rsidRPr="00B856AB" w14:paraId="4B3E1694" w14:textId="77777777" w:rsidTr="00032EDB">
        <w:tc>
          <w:tcPr>
            <w:tcW w:w="5742" w:type="dxa"/>
          </w:tcPr>
          <w:p w14:paraId="451410D7" w14:textId="77777777" w:rsidR="001E685C" w:rsidRPr="00BB0F66" w:rsidRDefault="001E685C" w:rsidP="001E685C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รวมรายการค่าเสื่อมราคาและค่าตัดจำหน่าย</w:t>
            </w:r>
          </w:p>
        </w:tc>
        <w:tc>
          <w:tcPr>
            <w:tcW w:w="1620" w:type="dxa"/>
          </w:tcPr>
          <w:p w14:paraId="2DD6EE3C" w14:textId="32CA41BA" w:rsidR="001E685C" w:rsidRPr="00BB0F66" w:rsidRDefault="008852A1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1E685C" w:rsidRPr="00A828D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147</w:t>
            </w:r>
          </w:p>
        </w:tc>
        <w:tc>
          <w:tcPr>
            <w:tcW w:w="270" w:type="dxa"/>
          </w:tcPr>
          <w:p w14:paraId="297E3D61" w14:textId="77777777" w:rsidR="001E685C" w:rsidRPr="00EA2758" w:rsidRDefault="001E685C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</w:tcPr>
          <w:p w14:paraId="6B0573F3" w14:textId="27BEC751" w:rsidR="001E685C" w:rsidRPr="00BB0F66" w:rsidRDefault="008852A1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E685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415</w:t>
            </w:r>
          </w:p>
        </w:tc>
      </w:tr>
      <w:tr w:rsidR="001E685C" w:rsidRPr="00BB0F66" w14:paraId="07784FEE" w14:textId="77777777" w:rsidTr="00032EDB">
        <w:tc>
          <w:tcPr>
            <w:tcW w:w="5742" w:type="dxa"/>
          </w:tcPr>
          <w:p w14:paraId="27F51BC9" w14:textId="77777777" w:rsidR="001E685C" w:rsidRPr="00BB0F66" w:rsidRDefault="001E685C" w:rsidP="001E685C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1620" w:type="dxa"/>
          </w:tcPr>
          <w:p w14:paraId="0137B6B4" w14:textId="526F46F3" w:rsidR="001E685C" w:rsidRPr="00BB0F66" w:rsidRDefault="008852A1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214</w:t>
            </w:r>
            <w:r w:rsidR="001E685C" w:rsidRPr="00A828D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096</w:t>
            </w:r>
          </w:p>
        </w:tc>
        <w:tc>
          <w:tcPr>
            <w:tcW w:w="270" w:type="dxa"/>
          </w:tcPr>
          <w:p w14:paraId="5168D235" w14:textId="77777777" w:rsidR="001E685C" w:rsidRPr="00EA2758" w:rsidRDefault="001E685C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</w:tcPr>
          <w:p w14:paraId="3D552BA6" w14:textId="4EF63E8E" w:rsidR="001E685C" w:rsidRPr="00BB0F66" w:rsidRDefault="008852A1" w:rsidP="001E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209</w:t>
            </w:r>
            <w:r w:rsidR="001E685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529</w:t>
            </w:r>
          </w:p>
        </w:tc>
      </w:tr>
    </w:tbl>
    <w:p w14:paraId="2D9F2206" w14:textId="77777777" w:rsidR="003B6A94" w:rsidRDefault="003B6A94" w:rsidP="000F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CE8FB5F" w14:textId="77777777" w:rsidR="003C13C8" w:rsidRDefault="003C13C8" w:rsidP="003C1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</w:p>
    <w:p w14:paraId="3601365B" w14:textId="77777777" w:rsidR="00BE1A97" w:rsidRDefault="00BE1A97" w:rsidP="00916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BE1A97" w:rsidSect="000F7858">
          <w:headerReference w:type="default" r:id="rId13"/>
          <w:headerReference w:type="first" r:id="rId14"/>
          <w:footerReference w:type="first" r:id="rId15"/>
          <w:pgSz w:w="11909" w:h="16834" w:code="9"/>
          <w:pgMar w:top="1152" w:right="1127" w:bottom="1152" w:left="1197" w:header="720" w:footer="720" w:gutter="0"/>
          <w:cols w:space="720"/>
          <w:docGrid w:linePitch="245"/>
        </w:sectPr>
      </w:pPr>
    </w:p>
    <w:p w14:paraId="678F041E" w14:textId="77777777" w:rsidR="00000B3F" w:rsidRPr="004A71C4" w:rsidRDefault="00000B3F" w:rsidP="001B524B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เงินลงทุนใ</w:t>
      </w:r>
      <w:r w:rsidRPr="00422FB3">
        <w:rPr>
          <w:rFonts w:ascii="Angsana New" w:hAnsi="Angsana New" w:cs="Angsana New" w:hint="cs"/>
          <w:b/>
          <w:bCs/>
          <w:sz w:val="30"/>
          <w:szCs w:val="30"/>
          <w:cs/>
        </w:rPr>
        <w:t>น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บริษัทย่อย</w:t>
      </w:r>
    </w:p>
    <w:p w14:paraId="749DE28A" w14:textId="77777777" w:rsidR="00000B3F" w:rsidRDefault="00000B3F" w:rsidP="00BE1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32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440"/>
        <w:gridCol w:w="1170"/>
        <w:gridCol w:w="972"/>
        <w:gridCol w:w="180"/>
        <w:gridCol w:w="990"/>
        <w:gridCol w:w="180"/>
        <w:gridCol w:w="981"/>
        <w:gridCol w:w="180"/>
        <w:gridCol w:w="990"/>
        <w:gridCol w:w="180"/>
        <w:gridCol w:w="945"/>
        <w:gridCol w:w="180"/>
        <w:gridCol w:w="990"/>
        <w:gridCol w:w="180"/>
        <w:gridCol w:w="972"/>
        <w:gridCol w:w="180"/>
        <w:gridCol w:w="1004"/>
      </w:tblGrid>
      <w:tr w:rsidR="00BE1A97" w:rsidRPr="005A7203" w14:paraId="40BEEE2B" w14:textId="77777777" w:rsidTr="001B524B">
        <w:trPr>
          <w:cantSplit/>
        </w:trPr>
        <w:tc>
          <w:tcPr>
            <w:tcW w:w="2610" w:type="dxa"/>
          </w:tcPr>
          <w:p w14:paraId="6808BAB2" w14:textId="77777777" w:rsidR="00BE1A97" w:rsidRPr="005A7203" w:rsidRDefault="00BE1A97" w:rsidP="007C480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4" w:type="dxa"/>
            <w:gridSpan w:val="17"/>
          </w:tcPr>
          <w:p w14:paraId="31EF3487" w14:textId="77777777" w:rsidR="00BE1A97" w:rsidRPr="005A7203" w:rsidRDefault="00BE1A97" w:rsidP="007C480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A720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การเงินเฉพาะกิจการ</w:t>
            </w:r>
          </w:p>
        </w:tc>
      </w:tr>
      <w:tr w:rsidR="00BE1A97" w:rsidRPr="005A7203" w14:paraId="482A6B9A" w14:textId="77777777" w:rsidTr="001B524B">
        <w:trPr>
          <w:cantSplit/>
          <w:tblHeader/>
        </w:trPr>
        <w:tc>
          <w:tcPr>
            <w:tcW w:w="2610" w:type="dxa"/>
          </w:tcPr>
          <w:p w14:paraId="77C3BA44" w14:textId="77777777" w:rsidR="00BE1A97" w:rsidRPr="005A7203" w:rsidRDefault="00BE1A97" w:rsidP="007C480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ACDA9F5" w14:textId="77777777" w:rsidR="00BE1A97" w:rsidRPr="005A7203" w:rsidRDefault="00BE1A97" w:rsidP="007C480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FDDB2B" w14:textId="77777777" w:rsidR="00BE1A97" w:rsidRPr="005A7203" w:rsidRDefault="00BE1A97" w:rsidP="007C480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BCDDF2E" w14:textId="77777777" w:rsidR="00BE1A97" w:rsidRPr="005A7203" w:rsidRDefault="00BE1A97" w:rsidP="007C480B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7203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70" w:type="dxa"/>
          </w:tcPr>
          <w:p w14:paraId="03F7CA65" w14:textId="77777777" w:rsidR="00BE1A97" w:rsidRPr="005A7203" w:rsidRDefault="00BE1A97" w:rsidP="007C480B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7203">
              <w:rPr>
                <w:rFonts w:ascii="Angsana New" w:hAnsi="Angsana New" w:cs="Angsana New"/>
                <w:sz w:val="30"/>
                <w:szCs w:val="30"/>
                <w:cs/>
              </w:rPr>
              <w:t>ประเทศที่</w:t>
            </w:r>
            <w:r w:rsidR="008952BD" w:rsidRPr="008952BD">
              <w:rPr>
                <w:rFonts w:ascii="Angsana New" w:hAnsi="Angsana New" w:cs="Angsana New" w:hint="cs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2142" w:type="dxa"/>
            <w:gridSpan w:val="3"/>
          </w:tcPr>
          <w:p w14:paraId="541C40A2" w14:textId="77777777" w:rsidR="00BE1A97" w:rsidRPr="005A7203" w:rsidRDefault="00BE1A97" w:rsidP="007C480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7203">
              <w:rPr>
                <w:rFonts w:ascii="Angsana New" w:hAnsi="Angsana New" w:cs="Angsana New"/>
                <w:sz w:val="30"/>
                <w:szCs w:val="30"/>
                <w:cs/>
              </w:rPr>
              <w:t>สัดส่วนความ</w:t>
            </w:r>
            <w:r w:rsidRPr="005A7203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5A7203">
              <w:rPr>
                <w:rFonts w:ascii="Angsana New" w:hAnsi="Angsana New" w:cs="Angsana New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5AE86CAE" w14:textId="77777777" w:rsidR="00BE1A97" w:rsidRPr="005A7203" w:rsidRDefault="00BE1A97" w:rsidP="007C480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1" w:type="dxa"/>
            <w:gridSpan w:val="3"/>
          </w:tcPr>
          <w:p w14:paraId="219E2348" w14:textId="77777777" w:rsidR="00BE1A97" w:rsidRPr="005A7203" w:rsidRDefault="00BE1A97" w:rsidP="007C480B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ABC535A" w14:textId="77777777" w:rsidR="00BE1A97" w:rsidRPr="005A7203" w:rsidRDefault="00BE1A97" w:rsidP="007C480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A720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  <w:r w:rsidRPr="005A720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35D68780" w14:textId="77777777" w:rsidR="00BE1A97" w:rsidRPr="005A7203" w:rsidRDefault="00BE1A97" w:rsidP="007C480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115" w:type="dxa"/>
            <w:gridSpan w:val="3"/>
          </w:tcPr>
          <w:p w14:paraId="0219113F" w14:textId="77777777" w:rsidR="00BE1A97" w:rsidRPr="005A7203" w:rsidRDefault="00BE1A97" w:rsidP="007C480B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6B745E7" w14:textId="77777777" w:rsidR="00BE1A97" w:rsidRPr="005A7203" w:rsidRDefault="00BE1A97" w:rsidP="007C480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A720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0016240" w14:textId="77777777" w:rsidR="00BE1A97" w:rsidRPr="005A7203" w:rsidRDefault="00BE1A97" w:rsidP="007C480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56" w:type="dxa"/>
            <w:gridSpan w:val="3"/>
          </w:tcPr>
          <w:p w14:paraId="2022E5A1" w14:textId="77777777" w:rsidR="005911CD" w:rsidRDefault="005911CD" w:rsidP="005911CD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5D003B0" w14:textId="77777777" w:rsidR="00BE1A97" w:rsidRPr="005911CD" w:rsidRDefault="00BE1A97" w:rsidP="005911CD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1DF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เงินปันผลรับ</w:t>
            </w:r>
            <w:r w:rsidR="008952BD" w:rsidRPr="008952B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สำหรับปี</w:t>
            </w:r>
          </w:p>
        </w:tc>
      </w:tr>
      <w:tr w:rsidR="00321BB9" w:rsidRPr="005A7203" w14:paraId="0BC2FC4E" w14:textId="77777777" w:rsidTr="001B524B">
        <w:trPr>
          <w:cantSplit/>
          <w:tblHeader/>
        </w:trPr>
        <w:tc>
          <w:tcPr>
            <w:tcW w:w="2610" w:type="dxa"/>
          </w:tcPr>
          <w:p w14:paraId="1E6EC5BE" w14:textId="77777777" w:rsidR="00321BB9" w:rsidRPr="005A7203" w:rsidRDefault="00321BB9" w:rsidP="00321BB9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AA4D8DA" w14:textId="77777777" w:rsidR="00321BB9" w:rsidRPr="005A7203" w:rsidRDefault="00321BB9" w:rsidP="00321BB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1FD9F8" w14:textId="77777777" w:rsidR="00321BB9" w:rsidRPr="005A7203" w:rsidRDefault="00321BB9" w:rsidP="00321BB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DF9D076" w14:textId="1D476E29" w:rsidR="00321BB9" w:rsidRPr="005A7203" w:rsidRDefault="008852A1" w:rsidP="00321BB9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3BF491B" w14:textId="77777777" w:rsidR="00321BB9" w:rsidRPr="005A7203" w:rsidRDefault="00321BB9" w:rsidP="00321BB9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6495F6" w14:textId="0D457687" w:rsidR="00321BB9" w:rsidRPr="005A7203" w:rsidRDefault="008852A1" w:rsidP="00321BB9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80" w:type="dxa"/>
          </w:tcPr>
          <w:p w14:paraId="09D9A94E" w14:textId="77777777" w:rsidR="00321BB9" w:rsidRPr="005A7203" w:rsidRDefault="00321BB9" w:rsidP="00321BB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7E40CBE1" w14:textId="166F035D" w:rsidR="00321BB9" w:rsidRPr="005A7203" w:rsidRDefault="008852A1" w:rsidP="00321BB9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6DA7FEF" w14:textId="77777777" w:rsidR="00321BB9" w:rsidRPr="005A7203" w:rsidRDefault="00321BB9" w:rsidP="00321BB9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6ABDC7" w14:textId="37FA46A4" w:rsidR="00321BB9" w:rsidRPr="005A7203" w:rsidRDefault="008852A1" w:rsidP="00321BB9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80" w:type="dxa"/>
          </w:tcPr>
          <w:p w14:paraId="34FF5FD9" w14:textId="77777777" w:rsidR="00321BB9" w:rsidRPr="005A7203" w:rsidRDefault="00321BB9" w:rsidP="00321BB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440CD888" w14:textId="784C1277" w:rsidR="00321BB9" w:rsidRPr="005A7203" w:rsidRDefault="008852A1" w:rsidP="00321BB9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BDBA4EF" w14:textId="77777777" w:rsidR="00321BB9" w:rsidRPr="005A7203" w:rsidRDefault="00321BB9" w:rsidP="00321BB9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534242" w14:textId="10807EB4" w:rsidR="00321BB9" w:rsidRPr="005A7203" w:rsidRDefault="008852A1" w:rsidP="00321BB9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80" w:type="dxa"/>
          </w:tcPr>
          <w:p w14:paraId="3921CB39" w14:textId="77777777" w:rsidR="00321BB9" w:rsidRPr="005A7203" w:rsidRDefault="00321BB9" w:rsidP="00321BB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07E1D40" w14:textId="2FD7A285" w:rsidR="00321BB9" w:rsidRPr="005A7203" w:rsidRDefault="008852A1" w:rsidP="00321BB9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1350E65" w14:textId="77777777" w:rsidR="00321BB9" w:rsidRPr="005A7203" w:rsidRDefault="00321BB9" w:rsidP="00321BB9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4B7612FB" w14:textId="7382967C" w:rsidR="00321BB9" w:rsidRPr="005A7203" w:rsidRDefault="008852A1" w:rsidP="00321BB9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</w:tr>
      <w:tr w:rsidR="00D76166" w:rsidRPr="005A7203" w14:paraId="7E648EBD" w14:textId="77777777" w:rsidTr="001B524B">
        <w:trPr>
          <w:cantSplit/>
          <w:trHeight w:val="270"/>
        </w:trPr>
        <w:tc>
          <w:tcPr>
            <w:tcW w:w="2610" w:type="dxa"/>
          </w:tcPr>
          <w:p w14:paraId="5255FD00" w14:textId="77777777" w:rsidR="00D76166" w:rsidRPr="005A7203" w:rsidRDefault="00D76166" w:rsidP="00D7616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D7B979" w14:textId="77777777" w:rsidR="00D76166" w:rsidRPr="005A7203" w:rsidRDefault="00D76166" w:rsidP="00D76166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F333F2" w14:textId="77777777" w:rsidR="00D76166" w:rsidRPr="005A7203" w:rsidRDefault="00D76166" w:rsidP="00D76166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42" w:type="dxa"/>
            <w:gridSpan w:val="3"/>
          </w:tcPr>
          <w:p w14:paraId="421C8E5A" w14:textId="77777777" w:rsidR="00D76166" w:rsidRPr="005A7203" w:rsidRDefault="00D76166" w:rsidP="00D76166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A720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14:paraId="5C8DD874" w14:textId="77777777" w:rsidR="00D76166" w:rsidRPr="005A7203" w:rsidRDefault="00D76166" w:rsidP="00D76166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82" w:type="dxa"/>
            <w:gridSpan w:val="11"/>
          </w:tcPr>
          <w:p w14:paraId="48B5B81A" w14:textId="77777777" w:rsidR="00D76166" w:rsidRPr="005A7203" w:rsidRDefault="00D76166" w:rsidP="00D761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A720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A720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A720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76166" w:rsidRPr="005A7203" w14:paraId="685F467E" w14:textId="77777777" w:rsidTr="001B524B">
        <w:trPr>
          <w:cantSplit/>
        </w:trPr>
        <w:tc>
          <w:tcPr>
            <w:tcW w:w="2610" w:type="dxa"/>
          </w:tcPr>
          <w:p w14:paraId="72C4EBEF" w14:textId="77777777" w:rsidR="00D76166" w:rsidRPr="007F1E61" w:rsidRDefault="00D76166" w:rsidP="00D76166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1E6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440" w:type="dxa"/>
          </w:tcPr>
          <w:p w14:paraId="079C12A9" w14:textId="77777777" w:rsidR="00D76166" w:rsidRPr="006D1DFD" w:rsidRDefault="00D76166" w:rsidP="00D761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098480FD" w14:textId="77777777" w:rsidR="00D76166" w:rsidRPr="005A7203" w:rsidRDefault="00D76166" w:rsidP="00D7616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2" w:type="dxa"/>
          </w:tcPr>
          <w:p w14:paraId="3B55281A" w14:textId="77777777" w:rsidR="00D76166" w:rsidRPr="005A7203" w:rsidRDefault="00D76166" w:rsidP="00D7616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CF03E25" w14:textId="77777777" w:rsidR="00D76166" w:rsidRPr="005A7203" w:rsidRDefault="00D76166" w:rsidP="00D761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8CDCF8" w14:textId="77777777" w:rsidR="00D76166" w:rsidRPr="005A7203" w:rsidRDefault="00D76166" w:rsidP="00D7616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205F388" w14:textId="77777777" w:rsidR="00D76166" w:rsidRPr="005A7203" w:rsidRDefault="00D76166" w:rsidP="00D76166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295C6F4A" w14:textId="77777777" w:rsidR="00D76166" w:rsidRPr="005A7203" w:rsidRDefault="00D76166" w:rsidP="00D7616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A263D47" w14:textId="77777777" w:rsidR="00D76166" w:rsidRPr="005A7203" w:rsidRDefault="00D76166" w:rsidP="00D7616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09AD01" w14:textId="77777777" w:rsidR="00D76166" w:rsidRPr="005A7203" w:rsidRDefault="00D76166" w:rsidP="00D76166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63EBB87" w14:textId="77777777" w:rsidR="00D76166" w:rsidRPr="005A7203" w:rsidRDefault="00D76166" w:rsidP="00D7616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5FAD24C6" w14:textId="77777777" w:rsidR="00D76166" w:rsidRPr="005A7203" w:rsidRDefault="00D76166" w:rsidP="00D7616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068AE27" w14:textId="77777777" w:rsidR="00D76166" w:rsidRPr="005A7203" w:rsidRDefault="00D76166" w:rsidP="00D7616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EDC910" w14:textId="77777777" w:rsidR="00D76166" w:rsidRPr="005A7203" w:rsidRDefault="00D76166" w:rsidP="00D7616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F473BD0" w14:textId="77777777" w:rsidR="00D76166" w:rsidRPr="005A7203" w:rsidRDefault="00D76166" w:rsidP="00D7616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72" w:type="dxa"/>
          </w:tcPr>
          <w:p w14:paraId="5ACE5B99" w14:textId="77777777" w:rsidR="00D76166" w:rsidRPr="005A7203" w:rsidRDefault="00D76166" w:rsidP="00D7616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99CEFE6" w14:textId="77777777" w:rsidR="00D76166" w:rsidRPr="005A7203" w:rsidRDefault="00D76166" w:rsidP="00D7616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54AC12EF" w14:textId="77777777" w:rsidR="00D76166" w:rsidRPr="005A7203" w:rsidRDefault="00D76166" w:rsidP="00D761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21BB9" w:rsidRPr="005A7203" w14:paraId="50FC22F7" w14:textId="77777777" w:rsidTr="001B524B">
        <w:trPr>
          <w:cantSplit/>
        </w:trPr>
        <w:tc>
          <w:tcPr>
            <w:tcW w:w="2610" w:type="dxa"/>
          </w:tcPr>
          <w:p w14:paraId="2A2050A7" w14:textId="77777777" w:rsidR="00321BB9" w:rsidRPr="005A7203" w:rsidRDefault="00321BB9" w:rsidP="00321BB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691F"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>บริษัท อิชิตัน เพาเวอร์ จำกัด</w:t>
            </w:r>
          </w:p>
        </w:tc>
        <w:tc>
          <w:tcPr>
            <w:tcW w:w="1440" w:type="dxa"/>
          </w:tcPr>
          <w:p w14:paraId="34C2DA54" w14:textId="77777777" w:rsidR="00321BB9" w:rsidRPr="007F1E61" w:rsidRDefault="00321BB9" w:rsidP="00321BB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F1E6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จำหน่ายเครื่องดื่ม</w:t>
            </w:r>
          </w:p>
        </w:tc>
        <w:tc>
          <w:tcPr>
            <w:tcW w:w="1170" w:type="dxa"/>
          </w:tcPr>
          <w:p w14:paraId="323EA32E" w14:textId="77777777" w:rsidR="00321BB9" w:rsidRPr="005A7203" w:rsidRDefault="00321BB9" w:rsidP="00321BB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972" w:type="dxa"/>
            <w:shd w:val="clear" w:color="auto" w:fill="auto"/>
          </w:tcPr>
          <w:p w14:paraId="2806ED4F" w14:textId="5A6713BB" w:rsidR="00321BB9" w:rsidRPr="005911CD" w:rsidRDefault="008852A1" w:rsidP="00321BB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321B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2CCAC21F" w14:textId="77777777" w:rsidR="00321BB9" w:rsidRPr="005911CD" w:rsidRDefault="00321BB9" w:rsidP="00321BB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985F19B" w14:textId="7BF5ABCF" w:rsidR="00321BB9" w:rsidRPr="005911CD" w:rsidRDefault="008852A1" w:rsidP="00321BB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321B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2292B90D" w14:textId="77777777" w:rsidR="00321BB9" w:rsidRPr="005911CD" w:rsidRDefault="00321BB9" w:rsidP="00321BB9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71D1F75E" w14:textId="31DFAA65" w:rsidR="00321BB9" w:rsidRPr="005911CD" w:rsidRDefault="008852A1" w:rsidP="00321BB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321B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1F0BD493" w14:textId="77777777" w:rsidR="00321BB9" w:rsidRPr="005911CD" w:rsidRDefault="00321BB9" w:rsidP="00321BB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3E6D5F5" w14:textId="3A763D38" w:rsidR="00321BB9" w:rsidRPr="005911CD" w:rsidRDefault="008852A1" w:rsidP="00321BB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321B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69AAE793" w14:textId="77777777" w:rsidR="00321BB9" w:rsidRPr="005911CD" w:rsidRDefault="00321BB9" w:rsidP="00321BB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5C82EEDB" w14:textId="4A96ED82" w:rsidR="00321BB9" w:rsidRPr="005911CD" w:rsidRDefault="008852A1" w:rsidP="00321BB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321B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6123C73" w14:textId="77777777" w:rsidR="00321BB9" w:rsidRPr="005A7203" w:rsidRDefault="00321BB9" w:rsidP="00321BB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A5C90B" w14:textId="14F07C50" w:rsidR="00321BB9" w:rsidRPr="005911CD" w:rsidRDefault="008852A1" w:rsidP="00321BB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321B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71E667E" w14:textId="77777777" w:rsidR="00321BB9" w:rsidRPr="005A7203" w:rsidRDefault="00321BB9" w:rsidP="00321BB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344EABCB" w14:textId="77777777" w:rsidR="00321BB9" w:rsidRPr="005A7203" w:rsidRDefault="00321BB9" w:rsidP="00321BB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4921512E" w14:textId="77777777" w:rsidR="00321BB9" w:rsidRPr="005A7203" w:rsidRDefault="00321BB9" w:rsidP="00321BB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1E3421A9" w14:textId="77777777" w:rsidR="00321BB9" w:rsidRPr="005A7203" w:rsidRDefault="00321BB9" w:rsidP="00321BB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21BB9" w:rsidRPr="005A7203" w14:paraId="5E695E1F" w14:textId="77777777" w:rsidTr="001B524B">
        <w:trPr>
          <w:cantSplit/>
        </w:trPr>
        <w:tc>
          <w:tcPr>
            <w:tcW w:w="2610" w:type="dxa"/>
          </w:tcPr>
          <w:p w14:paraId="73D63E03" w14:textId="77777777" w:rsidR="00321BB9" w:rsidRPr="005A7203" w:rsidRDefault="00321BB9" w:rsidP="00321BB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A720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7D15E296" w14:textId="77777777" w:rsidR="00321BB9" w:rsidRPr="005A7203" w:rsidRDefault="00321BB9" w:rsidP="00321BB9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A28B1A" w14:textId="77777777" w:rsidR="00321BB9" w:rsidRPr="005A7203" w:rsidRDefault="00321BB9" w:rsidP="00321BB9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35BF52F7" w14:textId="77777777" w:rsidR="00321BB9" w:rsidRPr="005911CD" w:rsidRDefault="00321BB9" w:rsidP="0032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7DEA480" w14:textId="77777777" w:rsidR="00321BB9" w:rsidRPr="005911CD" w:rsidRDefault="00321BB9" w:rsidP="00321BB9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598304" w14:textId="77777777" w:rsidR="00321BB9" w:rsidRPr="005911CD" w:rsidRDefault="00321BB9" w:rsidP="00321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C03F2FE" w14:textId="77777777" w:rsidR="00321BB9" w:rsidRPr="005911CD" w:rsidRDefault="00321BB9" w:rsidP="00321BB9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5E8DB923" w14:textId="77777777" w:rsidR="00321BB9" w:rsidRPr="005911CD" w:rsidRDefault="00321BB9" w:rsidP="00321BB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E045CC3" w14:textId="77777777" w:rsidR="00321BB9" w:rsidRPr="005911CD" w:rsidRDefault="00321BB9" w:rsidP="00321BB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679802" w14:textId="77777777" w:rsidR="00321BB9" w:rsidRPr="005911CD" w:rsidRDefault="00321BB9" w:rsidP="00321BB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93F3F40" w14:textId="77777777" w:rsidR="00321BB9" w:rsidRPr="005911CD" w:rsidRDefault="00321BB9" w:rsidP="00321BB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  <w:shd w:val="clear" w:color="auto" w:fill="auto"/>
          </w:tcPr>
          <w:p w14:paraId="5A6A2868" w14:textId="201AAED7" w:rsidR="00321BB9" w:rsidRPr="005911CD" w:rsidRDefault="008852A1" w:rsidP="00321BB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321BB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59CF36D" w14:textId="77777777" w:rsidR="00321BB9" w:rsidRPr="005A7203" w:rsidRDefault="00321BB9" w:rsidP="00321BB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13367AD" w14:textId="5E51E7B7" w:rsidR="00321BB9" w:rsidRPr="005911CD" w:rsidRDefault="008852A1" w:rsidP="00321BB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321BB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C1D31D7" w14:textId="77777777" w:rsidR="00321BB9" w:rsidRPr="005A7203" w:rsidRDefault="00321BB9" w:rsidP="00321BB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</w:tcPr>
          <w:p w14:paraId="570DBE59" w14:textId="77777777" w:rsidR="00321BB9" w:rsidRPr="005A7203" w:rsidRDefault="00321BB9" w:rsidP="00321BB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454C53D8" w14:textId="77777777" w:rsidR="00321BB9" w:rsidRPr="005A7203" w:rsidRDefault="00321BB9" w:rsidP="00321BB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double" w:sz="4" w:space="0" w:color="auto"/>
            </w:tcBorders>
          </w:tcPr>
          <w:p w14:paraId="1C395472" w14:textId="77777777" w:rsidR="00321BB9" w:rsidRPr="005A7203" w:rsidRDefault="00321BB9" w:rsidP="00321BB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0B4CBAC2" w14:textId="77777777" w:rsidR="00BE1A97" w:rsidRPr="009B7F00" w:rsidRDefault="00BE1A97" w:rsidP="00BE1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9A562BF" w14:textId="77777777" w:rsidR="00916B35" w:rsidRDefault="00916B35" w:rsidP="00916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8C9EAB0" w14:textId="77777777" w:rsidR="00916B35" w:rsidRDefault="00916B35" w:rsidP="00916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</w:p>
    <w:p w14:paraId="753D4FB4" w14:textId="77777777" w:rsidR="00916B35" w:rsidRDefault="00916B35" w:rsidP="00916B35">
      <w:pPr>
        <w:rPr>
          <w:rFonts w:ascii="Angsana New" w:hAnsi="Angsana New" w:cs="Angsana New"/>
          <w:sz w:val="30"/>
          <w:szCs w:val="30"/>
        </w:rPr>
      </w:pPr>
    </w:p>
    <w:p w14:paraId="4C27B0A3" w14:textId="77777777" w:rsidR="00916B35" w:rsidRPr="00916B35" w:rsidRDefault="00916B35" w:rsidP="00916B35">
      <w:pPr>
        <w:rPr>
          <w:rFonts w:ascii="Angsana New" w:hAnsi="Angsana New" w:cs="Angsana New"/>
          <w:sz w:val="30"/>
          <w:szCs w:val="30"/>
        </w:rPr>
        <w:sectPr w:rsidR="00916B35" w:rsidRPr="00916B35" w:rsidSect="00BE1A97">
          <w:pgSz w:w="16834" w:h="11909" w:orient="landscape" w:code="9"/>
          <w:pgMar w:top="1197" w:right="1152" w:bottom="1127" w:left="1152" w:header="720" w:footer="720" w:gutter="0"/>
          <w:cols w:space="720"/>
          <w:docGrid w:linePitch="245"/>
        </w:sectPr>
      </w:pPr>
      <w:r>
        <w:rPr>
          <w:rFonts w:ascii="Angsana New" w:hAnsi="Angsana New" w:cs="Angsana New"/>
          <w:sz w:val="30"/>
          <w:szCs w:val="30"/>
          <w:cs/>
        </w:rPr>
        <w:tab/>
      </w:r>
    </w:p>
    <w:p w14:paraId="29B04DFC" w14:textId="77777777" w:rsidR="00460BCC" w:rsidRPr="007278E2" w:rsidRDefault="00E322DE" w:rsidP="007278E2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ที่ดิน อาคาร</w:t>
      </w:r>
      <w:r w:rsidR="00460BCC" w:rsidRPr="00B10F95">
        <w:rPr>
          <w:rFonts w:ascii="Angsana New" w:hAnsi="Angsana New" w:cs="Angsana New"/>
          <w:b/>
          <w:bCs/>
          <w:sz w:val="30"/>
          <w:szCs w:val="30"/>
          <w:cs/>
        </w:rPr>
        <w:t>และอุปกรณ์</w:t>
      </w:r>
    </w:p>
    <w:p w14:paraId="6BAC7E2F" w14:textId="77777777" w:rsidR="00DD6D33" w:rsidRPr="005A6531" w:rsidRDefault="00DD6D33" w:rsidP="00DD6D33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tbl>
      <w:tblPr>
        <w:tblW w:w="1450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358"/>
        <w:gridCol w:w="1080"/>
        <w:gridCol w:w="243"/>
        <w:gridCol w:w="1107"/>
        <w:gridCol w:w="236"/>
        <w:gridCol w:w="1114"/>
        <w:gridCol w:w="241"/>
        <w:gridCol w:w="1109"/>
        <w:gridCol w:w="236"/>
        <w:gridCol w:w="1170"/>
        <w:gridCol w:w="243"/>
        <w:gridCol w:w="1141"/>
        <w:gridCol w:w="270"/>
        <w:gridCol w:w="1080"/>
        <w:gridCol w:w="270"/>
        <w:gridCol w:w="1170"/>
        <w:gridCol w:w="270"/>
        <w:gridCol w:w="1170"/>
      </w:tblGrid>
      <w:tr w:rsidR="0093599F" w:rsidRPr="00EE0DC2" w14:paraId="345C31E9" w14:textId="77777777" w:rsidTr="001B524B">
        <w:tc>
          <w:tcPr>
            <w:tcW w:w="2358" w:type="dxa"/>
          </w:tcPr>
          <w:p w14:paraId="5371AF68" w14:textId="77777777" w:rsidR="0093599F" w:rsidRPr="00EE0DC2" w:rsidRDefault="0093599F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0" w:type="dxa"/>
            <w:gridSpan w:val="17"/>
          </w:tcPr>
          <w:p w14:paraId="4B631CFF" w14:textId="77777777" w:rsidR="0093599F" w:rsidRPr="00EE0DC2" w:rsidRDefault="00D042CC" w:rsidP="005C63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9334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  <w:r w:rsidR="005C636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93599F" w:rsidRPr="0049334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/ </w:t>
            </w:r>
            <w:r w:rsidR="0093599F" w:rsidRPr="0049334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7B06" w:rsidRPr="00EE0DC2" w14:paraId="1D67BFD4" w14:textId="77777777" w:rsidTr="001B524B">
        <w:tc>
          <w:tcPr>
            <w:tcW w:w="2358" w:type="dxa"/>
          </w:tcPr>
          <w:p w14:paraId="4FF3983A" w14:textId="77777777" w:rsidR="000B7B06" w:rsidRPr="00EE0DC2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23C814" w14:textId="77777777" w:rsidR="000B7B06" w:rsidRPr="00EE0DC2" w:rsidRDefault="000B7B06" w:rsidP="00B847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2ABF8D65" w14:textId="77777777" w:rsidR="000B7B06" w:rsidRPr="00EE0DC2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1A02546" w14:textId="77777777" w:rsidR="000B7B06" w:rsidRPr="00EE0DC2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C2B024" w14:textId="77777777" w:rsidR="000B7B06" w:rsidRPr="00EE0DC2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2EC3A62" w14:textId="77777777" w:rsidR="000B7B06" w:rsidRPr="00EE0DC2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41" w:type="dxa"/>
          </w:tcPr>
          <w:p w14:paraId="0B888B42" w14:textId="77777777" w:rsidR="000B7B06" w:rsidRPr="00EE0DC2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0532BA9" w14:textId="77777777" w:rsidR="000B7B06" w:rsidRPr="00EE0DC2" w:rsidRDefault="000B7B06" w:rsidP="006E11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61BEAD36" w14:textId="77777777"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B07E102" w14:textId="77777777" w:rsidR="000B7B06" w:rsidRPr="00EE0DC2" w:rsidRDefault="000B7B06" w:rsidP="00104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43" w:type="dxa"/>
          </w:tcPr>
          <w:p w14:paraId="284FF540" w14:textId="77777777"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14:paraId="1E8064E7" w14:textId="77777777" w:rsidR="000B7B06" w:rsidRPr="00EE0DC2" w:rsidRDefault="000B7B06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3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ABC4CA" w14:textId="77777777"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EA94F2D" w14:textId="77777777" w:rsidR="000B7B06" w:rsidRPr="00EE0DC2" w:rsidRDefault="000B7B06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3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4F4A5D" w14:textId="77777777"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E4A389" w14:textId="77777777" w:rsidR="000B7B06" w:rsidRPr="00EE0DC2" w:rsidRDefault="000B7B06" w:rsidP="0092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A6278C5" w14:textId="77777777"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BFC14E" w14:textId="77777777"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B7B06" w:rsidRPr="00EE0DC2" w14:paraId="71C5E7EF" w14:textId="77777777" w:rsidTr="001B524B">
        <w:tc>
          <w:tcPr>
            <w:tcW w:w="2358" w:type="dxa"/>
          </w:tcPr>
          <w:p w14:paraId="3036F079" w14:textId="77777777" w:rsidR="000B7B06" w:rsidRPr="00EE0DC2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B41E3C" w14:textId="77777777" w:rsidR="000B7B06" w:rsidRPr="00EE0DC2" w:rsidRDefault="000B7B06" w:rsidP="00B847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06F8BA31" w14:textId="77777777" w:rsidR="000B7B06" w:rsidRPr="00EE0DC2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F0BADD7" w14:textId="77777777" w:rsidR="000B7B06" w:rsidRPr="00EE0DC2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18C1E2" w14:textId="77777777" w:rsidR="000B7B06" w:rsidRPr="00EE0DC2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6D2DE75" w14:textId="77777777" w:rsidR="000B7B06" w:rsidRPr="00EE0DC2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41" w:type="dxa"/>
          </w:tcPr>
          <w:p w14:paraId="02AD02CD" w14:textId="77777777" w:rsidR="000B7B06" w:rsidRPr="00EE0DC2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42513336" w14:textId="77777777" w:rsidR="000B7B06" w:rsidRPr="00EE0DC2" w:rsidRDefault="000B7B06" w:rsidP="006E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36" w:type="dxa"/>
          </w:tcPr>
          <w:p w14:paraId="40267610" w14:textId="77777777"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8C0D52" w14:textId="77777777" w:rsidR="000B7B06" w:rsidRPr="00EE0DC2" w:rsidRDefault="000B7B06" w:rsidP="00104E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43" w:type="dxa"/>
          </w:tcPr>
          <w:p w14:paraId="7DE7BD88" w14:textId="77777777"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14:paraId="3E5EF3D5" w14:textId="77777777"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3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5BBCFBBB" w14:textId="77777777"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C122E77" w14:textId="77777777"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3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8D7CE5" w14:textId="77777777"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FD4C29" w14:textId="77777777" w:rsidR="000B7B06" w:rsidRPr="00EE0DC2" w:rsidRDefault="000B7B06" w:rsidP="0092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0" w:type="dxa"/>
          </w:tcPr>
          <w:p w14:paraId="465F9B1C" w14:textId="77777777"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CCE4F52" w14:textId="77777777"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B7B06" w:rsidRPr="00EE0DC2" w14:paraId="38E588BC" w14:textId="77777777" w:rsidTr="001B524B">
        <w:tc>
          <w:tcPr>
            <w:tcW w:w="2358" w:type="dxa"/>
          </w:tcPr>
          <w:p w14:paraId="505FB249" w14:textId="77777777" w:rsidR="000B7B06" w:rsidRPr="00EE0DC2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2477B1B" w14:textId="77777777" w:rsidR="000B7B06" w:rsidRPr="00EE0DC2" w:rsidRDefault="000B7B06" w:rsidP="00B847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0B4A7375" w14:textId="77777777" w:rsidR="000B7B06" w:rsidRPr="00EE0DC2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23C0F45" w14:textId="77777777" w:rsidR="000B7B06" w:rsidRPr="00EE0DC2" w:rsidRDefault="000B7B06" w:rsidP="006E11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0DC2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1522AAA4" w14:textId="77777777" w:rsidR="000B7B06" w:rsidRPr="00EE0DC2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DF9254D" w14:textId="77777777" w:rsidR="000B7B06" w:rsidRPr="00EE0DC2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41" w:type="dxa"/>
          </w:tcPr>
          <w:p w14:paraId="0A18DF01" w14:textId="77777777" w:rsidR="000B7B06" w:rsidRPr="00EE0DC2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772FEFB8" w14:textId="77777777" w:rsidR="000B7B06" w:rsidRPr="00EE0DC2" w:rsidRDefault="000B7B06" w:rsidP="006E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36" w:type="dxa"/>
          </w:tcPr>
          <w:p w14:paraId="050C5531" w14:textId="77777777"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2CE948" w14:textId="77777777" w:rsidR="000B7B06" w:rsidRPr="00EE0DC2" w:rsidRDefault="000B7B06" w:rsidP="00104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43" w:type="dxa"/>
          </w:tcPr>
          <w:p w14:paraId="66FE36A3" w14:textId="77777777"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14:paraId="4182EFFE" w14:textId="77777777" w:rsidR="000B7B06" w:rsidRPr="00EE0DC2" w:rsidRDefault="000B7B06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3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14:paraId="573DC8E0" w14:textId="77777777"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8501EE6" w14:textId="77777777" w:rsidR="000B7B06" w:rsidRPr="00EE0DC2" w:rsidRDefault="000B7B06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3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BE627A" w14:textId="77777777"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D4C528" w14:textId="77777777" w:rsidR="000B7B06" w:rsidRPr="00EE0DC2" w:rsidRDefault="00EF5C3B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0DC2">
              <w:rPr>
                <w:rFonts w:ascii="Angsana New" w:hAnsi="Angsana New" w:cs="Angsana New" w:hint="cs"/>
                <w:sz w:val="26"/>
                <w:szCs w:val="26"/>
                <w:cs/>
              </w:rPr>
              <w:t>การ</w:t>
            </w:r>
            <w:r w:rsidR="000B7B06" w:rsidRPr="00EE0DC2">
              <w:rPr>
                <w:rFonts w:ascii="Angsana New" w:hAnsi="Angsana New" w:cs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0" w:type="dxa"/>
          </w:tcPr>
          <w:p w14:paraId="2B9C330D" w14:textId="77777777"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5F30F2" w14:textId="77777777"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B7B06" w:rsidRPr="00EE0DC2" w14:paraId="2CD4B24C" w14:textId="77777777" w:rsidTr="001B524B">
        <w:tc>
          <w:tcPr>
            <w:tcW w:w="2358" w:type="dxa"/>
          </w:tcPr>
          <w:p w14:paraId="58BB5F73" w14:textId="77777777" w:rsidR="000B7B06" w:rsidRPr="00EE0DC2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499FBD" w14:textId="77777777" w:rsidR="000B7B06" w:rsidRPr="00EE0DC2" w:rsidRDefault="000B7B06" w:rsidP="00B847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43" w:type="dxa"/>
          </w:tcPr>
          <w:p w14:paraId="4E81CAC9" w14:textId="77777777" w:rsidR="000B7B06" w:rsidRPr="00EE0DC2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44D528A" w14:textId="77777777" w:rsidR="000B7B06" w:rsidRPr="00EE0DC2" w:rsidRDefault="000B7B06" w:rsidP="006E11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</w:tcPr>
          <w:p w14:paraId="056469F4" w14:textId="77777777" w:rsidR="000B7B06" w:rsidRPr="00EE0DC2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84165BE" w14:textId="77777777" w:rsidR="000B7B06" w:rsidRPr="00EE0DC2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41" w:type="dxa"/>
          </w:tcPr>
          <w:p w14:paraId="7FE91B63" w14:textId="77777777" w:rsidR="000B7B06" w:rsidRPr="00EE0DC2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CCC9E6D" w14:textId="77777777" w:rsidR="000B7B06" w:rsidRPr="00EE0DC2" w:rsidRDefault="000B7B06" w:rsidP="006E11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โรงงาน</w:t>
            </w:r>
          </w:p>
        </w:tc>
        <w:tc>
          <w:tcPr>
            <w:tcW w:w="236" w:type="dxa"/>
          </w:tcPr>
          <w:p w14:paraId="40E68002" w14:textId="77777777"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5C9A058" w14:textId="77777777" w:rsidR="000B7B06" w:rsidRPr="00EE0DC2" w:rsidRDefault="000B7B06" w:rsidP="00104E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43" w:type="dxa"/>
          </w:tcPr>
          <w:p w14:paraId="03194516" w14:textId="77777777"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14:paraId="7B7C0CCB" w14:textId="77777777" w:rsidR="000B7B06" w:rsidRPr="00EE0DC2" w:rsidRDefault="000B7B06" w:rsidP="00104E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6103C39A" w14:textId="77777777"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73E573" w14:textId="77777777" w:rsidR="000B7B06" w:rsidRPr="00EE0DC2" w:rsidRDefault="000B7B06" w:rsidP="00104E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41366C4E" w14:textId="77777777"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E5CC05" w14:textId="77777777"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0DD0B3EF" w14:textId="77777777"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93A2AE" w14:textId="77777777"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0B7B06" w:rsidRPr="00EE0DC2" w14:paraId="0BFB7EB1" w14:textId="77777777" w:rsidTr="001B524B">
        <w:tc>
          <w:tcPr>
            <w:tcW w:w="2358" w:type="dxa"/>
          </w:tcPr>
          <w:p w14:paraId="76C8D337" w14:textId="77777777" w:rsidR="000B7B06" w:rsidRPr="00EE0DC2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0" w:type="dxa"/>
            <w:gridSpan w:val="17"/>
          </w:tcPr>
          <w:p w14:paraId="115BDB5F" w14:textId="77777777"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EE0DC2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B7B06" w:rsidRPr="00EE0DC2" w14:paraId="1E8448C0" w14:textId="77777777" w:rsidTr="001B524B">
        <w:tc>
          <w:tcPr>
            <w:tcW w:w="2358" w:type="dxa"/>
          </w:tcPr>
          <w:p w14:paraId="4A380219" w14:textId="77777777" w:rsidR="000B7B06" w:rsidRPr="00EE0DC2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80" w:type="dxa"/>
          </w:tcPr>
          <w:p w14:paraId="61B562F4" w14:textId="77777777" w:rsidR="000B7B06" w:rsidRPr="00EE0DC2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6A21DBC" w14:textId="77777777" w:rsidR="000B7B06" w:rsidRPr="00EE0DC2" w:rsidRDefault="000B7B06" w:rsidP="0093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45B68C7" w14:textId="77777777" w:rsidR="000B7B06" w:rsidRPr="00EE0DC2" w:rsidRDefault="000B7B06" w:rsidP="008909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CF459B" w14:textId="77777777" w:rsidR="000B7B06" w:rsidRPr="00EE0DC2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7ADFE55" w14:textId="77777777" w:rsidR="000B7B06" w:rsidRPr="00EE0DC2" w:rsidRDefault="000B7B06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902F778" w14:textId="77777777" w:rsidR="000B7B06" w:rsidRPr="00EE0DC2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1DC8259" w14:textId="77777777" w:rsidR="000B7B06" w:rsidRPr="00EE0DC2" w:rsidRDefault="000B7B06" w:rsidP="008909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815C4F" w14:textId="77777777"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BF2395" w14:textId="77777777" w:rsidR="000B7B06" w:rsidRPr="00EE0DC2" w:rsidRDefault="000B7B06" w:rsidP="008909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3C4DFA6" w14:textId="77777777"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14:paraId="42C4B8F3" w14:textId="77777777" w:rsidR="000B7B06" w:rsidRPr="00EE0DC2" w:rsidRDefault="000B7B06" w:rsidP="008909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F80D5C" w14:textId="77777777"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25360C" w14:textId="77777777" w:rsidR="000B7B06" w:rsidRPr="00EE0DC2" w:rsidRDefault="000B7B06" w:rsidP="008909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9749F8" w14:textId="77777777"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FD803F" w14:textId="77777777" w:rsidR="000B7B06" w:rsidRPr="00EE0DC2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2D997F" w14:textId="77777777" w:rsidR="000B7B06" w:rsidRPr="00EE0DC2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E668835" w14:textId="77777777" w:rsidR="000B7B06" w:rsidRPr="00EE0DC2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76166" w:rsidRPr="00EE0DC2" w14:paraId="463C54ED" w14:textId="77777777" w:rsidTr="001B524B">
        <w:tc>
          <w:tcPr>
            <w:tcW w:w="2358" w:type="dxa"/>
          </w:tcPr>
          <w:p w14:paraId="53E7AC04" w14:textId="2B12C311" w:rsidR="00D76166" w:rsidRPr="00EE0DC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E0DC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มกราคม 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080" w:type="dxa"/>
          </w:tcPr>
          <w:p w14:paraId="79BEED1E" w14:textId="4A64DBE4" w:rsidR="00D76166" w:rsidRPr="00EE0DC2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431</w:t>
            </w:r>
            <w:r w:rsidR="00D761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698</w:t>
            </w:r>
          </w:p>
        </w:tc>
        <w:tc>
          <w:tcPr>
            <w:tcW w:w="243" w:type="dxa"/>
          </w:tcPr>
          <w:p w14:paraId="2C9B85AB" w14:textId="77777777" w:rsidR="00D76166" w:rsidRPr="00EE0DC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6563CF01" w14:textId="742184A9" w:rsidR="00D76166" w:rsidRPr="00EE0DC2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73</w:t>
            </w:r>
            <w:r w:rsidR="00D761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756</w:t>
            </w:r>
          </w:p>
        </w:tc>
        <w:tc>
          <w:tcPr>
            <w:tcW w:w="236" w:type="dxa"/>
          </w:tcPr>
          <w:p w14:paraId="41094A0E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1C6ADC1F" w14:textId="0ADF8C99" w:rsidR="00D76166" w:rsidRPr="00EE0DC2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D761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609</w:t>
            </w:r>
            <w:r w:rsidR="00D761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739</w:t>
            </w:r>
          </w:p>
        </w:tc>
        <w:tc>
          <w:tcPr>
            <w:tcW w:w="241" w:type="dxa"/>
          </w:tcPr>
          <w:p w14:paraId="4A8B4D5B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</w:tcPr>
          <w:p w14:paraId="5D236975" w14:textId="2E4AA00C" w:rsidR="00D76166" w:rsidRPr="00EE0DC2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="00D761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698</w:t>
            </w:r>
            <w:r w:rsidR="00D761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890</w:t>
            </w:r>
          </w:p>
        </w:tc>
        <w:tc>
          <w:tcPr>
            <w:tcW w:w="236" w:type="dxa"/>
          </w:tcPr>
          <w:p w14:paraId="32919FB2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7A8429D" w14:textId="6A5E1FBE" w:rsidR="00D76166" w:rsidRPr="00EE0DC2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79</w:t>
            </w:r>
            <w:r w:rsidR="00D761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321</w:t>
            </w:r>
          </w:p>
        </w:tc>
        <w:tc>
          <w:tcPr>
            <w:tcW w:w="243" w:type="dxa"/>
          </w:tcPr>
          <w:p w14:paraId="2D10376F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</w:tcPr>
          <w:p w14:paraId="622B7237" w14:textId="42281747" w:rsidR="00D76166" w:rsidRPr="00EE0DC2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189</w:t>
            </w:r>
            <w:r w:rsidR="00D761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871</w:t>
            </w:r>
          </w:p>
        </w:tc>
        <w:tc>
          <w:tcPr>
            <w:tcW w:w="270" w:type="dxa"/>
          </w:tcPr>
          <w:p w14:paraId="37C9A077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1DD211" w14:textId="23238B5A" w:rsidR="00D76166" w:rsidRPr="00EE0DC2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17</w:t>
            </w:r>
            <w:r w:rsidR="00D761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595</w:t>
            </w:r>
          </w:p>
        </w:tc>
        <w:tc>
          <w:tcPr>
            <w:tcW w:w="270" w:type="dxa"/>
          </w:tcPr>
          <w:p w14:paraId="0C10B20B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8AF7A1" w14:textId="64378EDF" w:rsidR="00D76166" w:rsidRPr="00EE0DC2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D761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595</w:t>
            </w:r>
          </w:p>
        </w:tc>
        <w:tc>
          <w:tcPr>
            <w:tcW w:w="270" w:type="dxa"/>
          </w:tcPr>
          <w:p w14:paraId="294ADF10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85C4127" w14:textId="040EEF3E" w:rsidR="00D76166" w:rsidRPr="00EE0DC2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  <w:r w:rsidR="00D761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132</w:t>
            </w:r>
            <w:r w:rsidR="00D761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465</w:t>
            </w:r>
          </w:p>
        </w:tc>
      </w:tr>
      <w:tr w:rsidR="00D76166" w:rsidRPr="00EE0DC2" w14:paraId="13726CCD" w14:textId="77777777" w:rsidTr="001B524B">
        <w:tc>
          <w:tcPr>
            <w:tcW w:w="2358" w:type="dxa"/>
          </w:tcPr>
          <w:p w14:paraId="1392E72F" w14:textId="77777777" w:rsidR="00D76166" w:rsidRPr="00EE0DC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05BBBCCF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0E4716A9" w14:textId="77777777" w:rsidR="00D76166" w:rsidRPr="00EE0DC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83D137B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A213777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759ABA5" w14:textId="0F6E21AF" w:rsidR="00D76166" w:rsidRPr="00EE0DC2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D761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sz w:val="26"/>
                <w:szCs w:val="26"/>
              </w:rPr>
              <w:t>048</w:t>
            </w:r>
          </w:p>
        </w:tc>
        <w:tc>
          <w:tcPr>
            <w:tcW w:w="241" w:type="dxa"/>
          </w:tcPr>
          <w:p w14:paraId="361AA37F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36FF0EB6" w14:textId="599248A4" w:rsidR="00D76166" w:rsidRPr="00EE0DC2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761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sz w:val="26"/>
                <w:szCs w:val="26"/>
              </w:rPr>
              <w:t>760</w:t>
            </w:r>
          </w:p>
        </w:tc>
        <w:tc>
          <w:tcPr>
            <w:tcW w:w="236" w:type="dxa"/>
          </w:tcPr>
          <w:p w14:paraId="71E43235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A671024" w14:textId="40205771" w:rsidR="00D76166" w:rsidRPr="00EE0DC2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D761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sz w:val="26"/>
                <w:szCs w:val="26"/>
              </w:rPr>
              <w:t>654</w:t>
            </w:r>
          </w:p>
        </w:tc>
        <w:tc>
          <w:tcPr>
            <w:tcW w:w="243" w:type="dxa"/>
          </w:tcPr>
          <w:p w14:paraId="3EE31CB4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9D10740" w14:textId="4A35C665" w:rsidR="00D76166" w:rsidRPr="00EE0DC2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D761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sz w:val="26"/>
                <w:szCs w:val="26"/>
              </w:rPr>
              <w:t>484</w:t>
            </w:r>
          </w:p>
        </w:tc>
        <w:tc>
          <w:tcPr>
            <w:tcW w:w="270" w:type="dxa"/>
          </w:tcPr>
          <w:p w14:paraId="530FDE44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CEC380" w14:textId="3DB3F59F" w:rsidR="00D76166" w:rsidRPr="00EE0DC2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sz w:val="26"/>
                <w:szCs w:val="26"/>
              </w:rPr>
              <w:t>298</w:t>
            </w:r>
          </w:p>
        </w:tc>
        <w:tc>
          <w:tcPr>
            <w:tcW w:w="270" w:type="dxa"/>
          </w:tcPr>
          <w:p w14:paraId="712ED572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CBF6F5A" w14:textId="7F433ECA" w:rsidR="00D76166" w:rsidRPr="00EE0DC2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="Angsana New" w:hAnsi="Angsana New" w:cs="Angsana New"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sz w:val="26"/>
                <w:szCs w:val="26"/>
              </w:rPr>
              <w:t>81</w:t>
            </w:r>
            <w:r w:rsidR="00D761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sz w:val="26"/>
                <w:szCs w:val="26"/>
              </w:rPr>
              <w:t>139</w:t>
            </w:r>
          </w:p>
        </w:tc>
        <w:tc>
          <w:tcPr>
            <w:tcW w:w="270" w:type="dxa"/>
          </w:tcPr>
          <w:p w14:paraId="471F89C4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F4F547" w14:textId="4BE92337" w:rsidR="00D76166" w:rsidRPr="00EE0DC2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sz w:val="26"/>
                <w:szCs w:val="26"/>
              </w:rPr>
              <w:t>103</w:t>
            </w:r>
            <w:r w:rsidR="00D76166" w:rsidRPr="004A71C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sz w:val="26"/>
                <w:szCs w:val="26"/>
              </w:rPr>
              <w:t>383</w:t>
            </w:r>
          </w:p>
        </w:tc>
      </w:tr>
      <w:tr w:rsidR="00D76166" w:rsidRPr="00EE0DC2" w14:paraId="3A2D2FA4" w14:textId="77777777" w:rsidTr="001B524B">
        <w:tc>
          <w:tcPr>
            <w:tcW w:w="2358" w:type="dxa"/>
          </w:tcPr>
          <w:p w14:paraId="27C4BD4E" w14:textId="77777777" w:rsidR="00D76166" w:rsidRPr="00EE0DC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</w:tcPr>
          <w:p w14:paraId="419F2217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0EBB482" w14:textId="77777777" w:rsidR="00D76166" w:rsidRPr="00EE0DC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D78A523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863F53F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DC4614F" w14:textId="6745F56D" w:rsidR="00D76166" w:rsidRPr="00EE0DC2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="00D761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sz w:val="26"/>
                <w:szCs w:val="26"/>
              </w:rPr>
              <w:t>780</w:t>
            </w:r>
          </w:p>
        </w:tc>
        <w:tc>
          <w:tcPr>
            <w:tcW w:w="241" w:type="dxa"/>
          </w:tcPr>
          <w:p w14:paraId="41D5CAFF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41D9746D" w14:textId="5537540B" w:rsidR="00D76166" w:rsidRPr="00EE0DC2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D761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sz w:val="26"/>
                <w:szCs w:val="26"/>
              </w:rPr>
              <w:t>500</w:t>
            </w:r>
          </w:p>
        </w:tc>
        <w:tc>
          <w:tcPr>
            <w:tcW w:w="236" w:type="dxa"/>
          </w:tcPr>
          <w:p w14:paraId="4E5440A1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4041D3" w14:textId="0EBC04EB" w:rsidR="00D76166" w:rsidRPr="00EE0DC2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761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sz w:val="26"/>
                <w:szCs w:val="26"/>
              </w:rPr>
              <w:t>699</w:t>
            </w:r>
          </w:p>
        </w:tc>
        <w:tc>
          <w:tcPr>
            <w:tcW w:w="243" w:type="dxa"/>
          </w:tcPr>
          <w:p w14:paraId="6929ED41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14:paraId="087FB9E6" w14:textId="030259F5" w:rsidR="00D76166" w:rsidRPr="00EE0DC2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D761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sz w:val="26"/>
                <w:szCs w:val="26"/>
              </w:rPr>
              <w:t>278</w:t>
            </w:r>
          </w:p>
        </w:tc>
        <w:tc>
          <w:tcPr>
            <w:tcW w:w="270" w:type="dxa"/>
          </w:tcPr>
          <w:p w14:paraId="270B5385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88FDA2C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1B1C76A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C3C0A0B" w14:textId="5072CDD5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83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257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65A2E5A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B0EAD1" w14:textId="77777777" w:rsidR="00D76166" w:rsidRPr="00195131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1951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76166" w:rsidRPr="00EE0DC2" w14:paraId="387BB294" w14:textId="77777777" w:rsidTr="001B524B">
        <w:tc>
          <w:tcPr>
            <w:tcW w:w="2358" w:type="dxa"/>
          </w:tcPr>
          <w:p w14:paraId="728966A4" w14:textId="77777777" w:rsidR="00D76166" w:rsidRPr="00EE0DC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1080" w:type="dxa"/>
          </w:tcPr>
          <w:p w14:paraId="1C338709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7FD015A5" w14:textId="77777777" w:rsidR="00D76166" w:rsidRPr="00EE0DC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CDB4FAD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8CA00D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1E4E479" w14:textId="2F1428CD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16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214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1" w:type="dxa"/>
          </w:tcPr>
          <w:p w14:paraId="151DAFF4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EF3EDBF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EF48483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58C8468" w14:textId="1D3CF70E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225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5AC07C6C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57211A1" w14:textId="74632252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910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41B1186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D7C18D2" w14:textId="629EAA00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026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CD113A4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EB753C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FD65E5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3AFFFE" w14:textId="178D5743" w:rsidR="00D76166" w:rsidRPr="00195131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19513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1951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375</w:t>
            </w:r>
            <w:r w:rsidRPr="0019513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76166" w:rsidRPr="00EE0DC2" w14:paraId="538A3CE7" w14:textId="77777777" w:rsidTr="001B524B">
        <w:tc>
          <w:tcPr>
            <w:tcW w:w="2358" w:type="dxa"/>
          </w:tcPr>
          <w:p w14:paraId="7C7EA29E" w14:textId="40374C5D" w:rsidR="00D76166" w:rsidRPr="00EE0DC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3172D9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010FB498" w14:textId="77777777" w:rsidR="00D76166" w:rsidRPr="00CE155B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28FE2D1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4FD3D39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2229C15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74CAAC84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1E492A75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7EE908F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2CB7C9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4C935AFB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4C163B88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BF69CE9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EE5B95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93C1ACC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1DD02BD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6BEE573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4754FFB" w14:textId="77777777" w:rsidR="00D76166" w:rsidRPr="00195131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76166" w:rsidRPr="00EE0DC2" w14:paraId="62B2F67A" w14:textId="77777777" w:rsidTr="001B524B">
        <w:tc>
          <w:tcPr>
            <w:tcW w:w="2358" w:type="dxa"/>
          </w:tcPr>
          <w:p w14:paraId="794F5955" w14:textId="5E651201" w:rsidR="00D76166" w:rsidRPr="00EE0DC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E0DC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และ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80" w:type="dxa"/>
          </w:tcPr>
          <w:p w14:paraId="742315E6" w14:textId="232284B7" w:rsidR="00D76166" w:rsidRPr="00CE155B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431</w:t>
            </w:r>
            <w:r w:rsidR="00D76166"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698</w:t>
            </w:r>
          </w:p>
        </w:tc>
        <w:tc>
          <w:tcPr>
            <w:tcW w:w="243" w:type="dxa"/>
          </w:tcPr>
          <w:p w14:paraId="010C1ADC" w14:textId="77777777" w:rsidR="00D76166" w:rsidRPr="00CE155B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486F189A" w14:textId="4F56DDBF" w:rsidR="00D76166" w:rsidRPr="00CE155B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73</w:t>
            </w:r>
            <w:r w:rsidR="00D76166"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756</w:t>
            </w:r>
          </w:p>
        </w:tc>
        <w:tc>
          <w:tcPr>
            <w:tcW w:w="236" w:type="dxa"/>
          </w:tcPr>
          <w:p w14:paraId="690FAC01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1946826D" w14:textId="28371C25" w:rsidR="00D76166" w:rsidRPr="00CE155B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D76166"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642</w:t>
            </w:r>
            <w:r w:rsidR="00D76166"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353</w:t>
            </w:r>
          </w:p>
        </w:tc>
        <w:tc>
          <w:tcPr>
            <w:tcW w:w="241" w:type="dxa"/>
          </w:tcPr>
          <w:p w14:paraId="41063DD4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</w:tcPr>
          <w:p w14:paraId="277ECAA1" w14:textId="7F505D1B" w:rsidR="00D76166" w:rsidRPr="00CE155B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="00D76166"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729</w:t>
            </w:r>
            <w:r w:rsidR="00D76166"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150</w:t>
            </w:r>
          </w:p>
        </w:tc>
        <w:tc>
          <w:tcPr>
            <w:tcW w:w="236" w:type="dxa"/>
          </w:tcPr>
          <w:p w14:paraId="46304972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7E74C7" w14:textId="79E14554" w:rsidR="00D76166" w:rsidRPr="00CE155B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79</w:t>
            </w:r>
            <w:r w:rsidR="00D76166"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449</w:t>
            </w:r>
          </w:p>
        </w:tc>
        <w:tc>
          <w:tcPr>
            <w:tcW w:w="243" w:type="dxa"/>
          </w:tcPr>
          <w:p w14:paraId="1F52D262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</w:tcPr>
          <w:p w14:paraId="475DB625" w14:textId="71D79F0B" w:rsidR="00D76166" w:rsidRPr="00CE155B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208</w:t>
            </w:r>
            <w:r w:rsidR="00D76166"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723</w:t>
            </w:r>
          </w:p>
        </w:tc>
        <w:tc>
          <w:tcPr>
            <w:tcW w:w="270" w:type="dxa"/>
          </w:tcPr>
          <w:p w14:paraId="71217A49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5D4259" w14:textId="4B55ADC4" w:rsidR="00D76166" w:rsidRPr="00CE155B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</w:t>
            </w:r>
            <w:r w:rsidR="00D76166"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867</w:t>
            </w:r>
          </w:p>
        </w:tc>
        <w:tc>
          <w:tcPr>
            <w:tcW w:w="270" w:type="dxa"/>
          </w:tcPr>
          <w:p w14:paraId="10C725AE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FD336A" w14:textId="3DA4A2DD" w:rsidR="00D76166" w:rsidRPr="00CE155B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29</w:t>
            </w:r>
            <w:r w:rsidR="00D76166"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477</w:t>
            </w:r>
          </w:p>
        </w:tc>
        <w:tc>
          <w:tcPr>
            <w:tcW w:w="270" w:type="dxa"/>
          </w:tcPr>
          <w:p w14:paraId="06AA53FC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64A24B" w14:textId="1BD11A0D" w:rsidR="00D76166" w:rsidRPr="00195131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  <w:r w:rsidR="00D76166"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210</w:t>
            </w:r>
            <w:r w:rsidR="00D76166"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473</w:t>
            </w:r>
          </w:p>
        </w:tc>
      </w:tr>
      <w:tr w:rsidR="00FF25D5" w:rsidRPr="00EE0DC2" w14:paraId="13B7978A" w14:textId="77777777" w:rsidTr="001B524B">
        <w:tc>
          <w:tcPr>
            <w:tcW w:w="2358" w:type="dxa"/>
          </w:tcPr>
          <w:p w14:paraId="06A6A15B" w14:textId="77777777" w:rsidR="00FF25D5" w:rsidRPr="00A0608F" w:rsidRDefault="00FF25D5" w:rsidP="00FF2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0608F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4188DD46" w14:textId="77777777" w:rsidR="00FF25D5" w:rsidRPr="00A0608F" w:rsidRDefault="00FF25D5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A0608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A9DAFA1" w14:textId="77777777" w:rsidR="00FF25D5" w:rsidRPr="00A0608F" w:rsidRDefault="00FF25D5" w:rsidP="00FF2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E678E3A" w14:textId="37CD8230" w:rsidR="00FF25D5" w:rsidRPr="00A0608F" w:rsidRDefault="008852A1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A0608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F25D5" w:rsidRPr="00A0608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0608F">
              <w:rPr>
                <w:rFonts w:ascii="Angsana New" w:hAnsi="Angsana New" w:cs="Angsana New"/>
                <w:sz w:val="26"/>
                <w:szCs w:val="26"/>
              </w:rPr>
              <w:t>048</w:t>
            </w:r>
          </w:p>
        </w:tc>
        <w:tc>
          <w:tcPr>
            <w:tcW w:w="236" w:type="dxa"/>
          </w:tcPr>
          <w:p w14:paraId="75C81FA2" w14:textId="77777777" w:rsidR="00FF25D5" w:rsidRPr="00A0608F" w:rsidRDefault="00FF25D5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9727E85" w14:textId="7FAB6FD5" w:rsidR="00FF25D5" w:rsidRPr="00A0608F" w:rsidRDefault="008852A1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A0608F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FF25D5" w:rsidRPr="00A0608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0608F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="00A0608F" w:rsidRPr="00A0608F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41" w:type="dxa"/>
          </w:tcPr>
          <w:p w14:paraId="586C60BF" w14:textId="77777777" w:rsidR="00FF25D5" w:rsidRPr="00A0608F" w:rsidRDefault="00FF25D5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50C87493" w14:textId="79F2A7B0" w:rsidR="00FF25D5" w:rsidRPr="00A0608F" w:rsidRDefault="008852A1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A0608F">
              <w:rPr>
                <w:rFonts w:ascii="Angsana New" w:hAnsi="Angsana New" w:cs="Angsana New"/>
                <w:sz w:val="26"/>
                <w:szCs w:val="26"/>
              </w:rPr>
              <w:t>274</w:t>
            </w:r>
          </w:p>
        </w:tc>
        <w:tc>
          <w:tcPr>
            <w:tcW w:w="236" w:type="dxa"/>
          </w:tcPr>
          <w:p w14:paraId="352D088A" w14:textId="77777777" w:rsidR="00FF25D5" w:rsidRPr="00A0608F" w:rsidRDefault="00FF25D5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AD6782" w14:textId="07AAF25A" w:rsidR="00FF25D5" w:rsidRPr="00A0608F" w:rsidRDefault="008852A1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A0608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F25D5" w:rsidRPr="00A0608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0608F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="00A0608F" w:rsidRPr="00A0608F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43" w:type="dxa"/>
          </w:tcPr>
          <w:p w14:paraId="6668A3BE" w14:textId="77777777" w:rsidR="00FF25D5" w:rsidRPr="00A0608F" w:rsidRDefault="00FF25D5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14:paraId="575E8EBB" w14:textId="47EA118B" w:rsidR="00FF25D5" w:rsidRPr="00A0608F" w:rsidRDefault="008852A1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A0608F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FF25D5" w:rsidRPr="00A0608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0608F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A0608F" w:rsidRPr="00A0608F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  <w:tc>
          <w:tcPr>
            <w:tcW w:w="270" w:type="dxa"/>
          </w:tcPr>
          <w:p w14:paraId="61968C8D" w14:textId="77777777" w:rsidR="00FF25D5" w:rsidRPr="00A0608F" w:rsidRDefault="00FF25D5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79AD749" w14:textId="6615F6AD" w:rsidR="00FF25D5" w:rsidRPr="00A0608F" w:rsidRDefault="008852A1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A0608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F25D5" w:rsidRPr="00A0608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0608F">
              <w:rPr>
                <w:rFonts w:ascii="Angsana New" w:hAnsi="Angsana New" w:cs="Angsana New"/>
                <w:sz w:val="26"/>
                <w:szCs w:val="26"/>
              </w:rPr>
              <w:t>752</w:t>
            </w:r>
          </w:p>
        </w:tc>
        <w:tc>
          <w:tcPr>
            <w:tcW w:w="270" w:type="dxa"/>
          </w:tcPr>
          <w:p w14:paraId="3A41F219" w14:textId="77777777" w:rsidR="00FF25D5" w:rsidRPr="00A0608F" w:rsidRDefault="00FF25D5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F1761D" w14:textId="6EFDED00" w:rsidR="00FF25D5" w:rsidRPr="00A0608F" w:rsidRDefault="008852A1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="Angsana New" w:hAnsi="Angsana New" w:cs="Angsana New"/>
                <w:sz w:val="26"/>
                <w:szCs w:val="26"/>
              </w:rPr>
            </w:pPr>
            <w:r w:rsidRPr="00A0608F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FF25D5" w:rsidRPr="00A0608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0608F">
              <w:rPr>
                <w:rFonts w:ascii="Angsana New" w:hAnsi="Angsana New" w:cs="Angsana New"/>
                <w:sz w:val="26"/>
                <w:szCs w:val="26"/>
              </w:rPr>
              <w:t>383</w:t>
            </w:r>
          </w:p>
        </w:tc>
        <w:tc>
          <w:tcPr>
            <w:tcW w:w="270" w:type="dxa"/>
          </w:tcPr>
          <w:p w14:paraId="604CDF85" w14:textId="77777777" w:rsidR="00FF25D5" w:rsidRPr="00A0608F" w:rsidRDefault="00FF25D5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27D8DF" w14:textId="55475632" w:rsidR="00FF25D5" w:rsidRPr="00EE0DC2" w:rsidRDefault="008852A1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A0608F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="00FF25D5" w:rsidRPr="00A0608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0608F" w:rsidRPr="00A0608F">
              <w:rPr>
                <w:rFonts w:ascii="Angsana New" w:hAnsi="Angsana New" w:cs="Angsana New"/>
                <w:sz w:val="26"/>
                <w:szCs w:val="26"/>
              </w:rPr>
              <w:t>183</w:t>
            </w:r>
          </w:p>
        </w:tc>
      </w:tr>
      <w:tr w:rsidR="00FF25D5" w:rsidRPr="00EE0DC2" w14:paraId="5660367C" w14:textId="77777777" w:rsidTr="005A0029">
        <w:tc>
          <w:tcPr>
            <w:tcW w:w="2358" w:type="dxa"/>
          </w:tcPr>
          <w:p w14:paraId="053D4947" w14:textId="77777777" w:rsidR="00FF25D5" w:rsidRPr="00EE0DC2" w:rsidRDefault="00FF25D5" w:rsidP="00FF2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</w:tcPr>
          <w:p w14:paraId="1B30D6DC" w14:textId="77777777" w:rsidR="00FF25D5" w:rsidRPr="00EE0DC2" w:rsidRDefault="00FF25D5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BAF6615" w14:textId="77777777" w:rsidR="00FF25D5" w:rsidRPr="00EE0DC2" w:rsidRDefault="00FF25D5" w:rsidP="00FF2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2EC0D78" w14:textId="77777777" w:rsidR="00FF25D5" w:rsidRPr="00EE0DC2" w:rsidRDefault="00FF25D5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4CD8644" w14:textId="77777777" w:rsidR="00FF25D5" w:rsidRPr="00EE0DC2" w:rsidRDefault="00FF25D5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BA4B818" w14:textId="459BA399" w:rsidR="00FF25D5" w:rsidRPr="00EE0DC2" w:rsidRDefault="008852A1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F25D5" w:rsidRPr="002D1B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A0608F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41" w:type="dxa"/>
          </w:tcPr>
          <w:p w14:paraId="19373EF2" w14:textId="77777777" w:rsidR="00FF25D5" w:rsidRPr="00EE0DC2" w:rsidRDefault="00FF25D5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777695AA" w14:textId="38069B17" w:rsidR="00FF25D5" w:rsidRPr="00EE0DC2" w:rsidRDefault="008852A1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FF25D5" w:rsidRPr="002D1B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sz w:val="26"/>
                <w:szCs w:val="26"/>
              </w:rPr>
              <w:t>089</w:t>
            </w:r>
          </w:p>
        </w:tc>
        <w:tc>
          <w:tcPr>
            <w:tcW w:w="236" w:type="dxa"/>
          </w:tcPr>
          <w:p w14:paraId="1B588D1A" w14:textId="77777777" w:rsidR="00FF25D5" w:rsidRPr="00EE0DC2" w:rsidRDefault="00FF25D5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F29D91E" w14:textId="77777777" w:rsidR="00FF25D5" w:rsidRPr="005A0029" w:rsidRDefault="00FF25D5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5A002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37B0FFD" w14:textId="77777777" w:rsidR="00FF25D5" w:rsidRPr="005A0029" w:rsidRDefault="00FF25D5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  <w:shd w:val="clear" w:color="auto" w:fill="auto"/>
          </w:tcPr>
          <w:p w14:paraId="532150AC" w14:textId="6BE2B3E0" w:rsidR="00FF25D5" w:rsidRPr="005A0029" w:rsidRDefault="008852A1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FF25D5" w:rsidRPr="005A00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="00A0608F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020C8C0" w14:textId="77777777" w:rsidR="00FF25D5" w:rsidRPr="005A0029" w:rsidRDefault="00FF25D5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4C247AA" w14:textId="77777777" w:rsidR="00FF25D5" w:rsidRPr="005A0029" w:rsidRDefault="00FF25D5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5A002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441D65" w14:textId="77777777" w:rsidR="00FF25D5" w:rsidRPr="005A0029" w:rsidRDefault="00FF25D5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C28A754" w14:textId="68AD3F12" w:rsidR="00FF25D5" w:rsidRPr="005A0029" w:rsidRDefault="00FF25D5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="Angsana New" w:hAnsi="Angsana New" w:cs="Angsana New"/>
                <w:sz w:val="26"/>
                <w:szCs w:val="26"/>
              </w:rPr>
            </w:pPr>
            <w:r w:rsidRPr="005A002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Pr="005A00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060</w:t>
            </w:r>
            <w:r w:rsidRPr="005A002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EA7E9E8" w14:textId="77777777" w:rsidR="00FF25D5" w:rsidRPr="005A0029" w:rsidRDefault="00FF25D5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AC51916" w14:textId="77777777" w:rsidR="00FF25D5" w:rsidRPr="005A0029" w:rsidRDefault="00FF25D5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5A002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F25D5" w:rsidRPr="00EE0DC2" w14:paraId="74676873" w14:textId="77777777" w:rsidTr="005A0029">
        <w:tc>
          <w:tcPr>
            <w:tcW w:w="2358" w:type="dxa"/>
          </w:tcPr>
          <w:p w14:paraId="4417168D" w14:textId="77777777" w:rsidR="00FF25D5" w:rsidRPr="00EE0DC2" w:rsidRDefault="00FF25D5" w:rsidP="00FF2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1080" w:type="dxa"/>
          </w:tcPr>
          <w:p w14:paraId="44C90174" w14:textId="77777777" w:rsidR="00FF25D5" w:rsidRPr="00EE0DC2" w:rsidRDefault="00FF25D5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E499DFF" w14:textId="77777777" w:rsidR="00FF25D5" w:rsidRPr="00EE0DC2" w:rsidRDefault="00FF25D5" w:rsidP="00FF2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93F3E31" w14:textId="77777777" w:rsidR="00FF25D5" w:rsidRPr="00EE0DC2" w:rsidRDefault="00FF25D5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A41AFB3" w14:textId="77777777" w:rsidR="00FF25D5" w:rsidRPr="00EE0DC2" w:rsidRDefault="00FF25D5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4FE2DF6" w14:textId="77777777" w:rsidR="00FF25D5" w:rsidRPr="00EE0DC2" w:rsidRDefault="00FF25D5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1635F83B" w14:textId="77777777" w:rsidR="00FF25D5" w:rsidRPr="00EE0DC2" w:rsidRDefault="00FF25D5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F80BC50" w14:textId="77777777" w:rsidR="00FF25D5" w:rsidRPr="00EE0DC2" w:rsidRDefault="00FF25D5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8C50A79" w14:textId="77777777" w:rsidR="00FF25D5" w:rsidRPr="00EE0DC2" w:rsidRDefault="00FF25D5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A2FB3C0" w14:textId="5A7FD5F3" w:rsidR="00FF25D5" w:rsidRPr="005A0029" w:rsidRDefault="00FF25D5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5A002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723</w:t>
            </w:r>
            <w:r w:rsidRPr="005A002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530FA6E3" w14:textId="77777777" w:rsidR="00FF25D5" w:rsidRPr="005A0029" w:rsidRDefault="00FF25D5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  <w:shd w:val="clear" w:color="auto" w:fill="auto"/>
          </w:tcPr>
          <w:p w14:paraId="1A824003" w14:textId="725DFF63" w:rsidR="00FF25D5" w:rsidRPr="005A0029" w:rsidRDefault="00FF25D5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5A002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A0608F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Pr="005A002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1DE7C00" w14:textId="77777777" w:rsidR="00FF25D5" w:rsidRPr="005A0029" w:rsidRDefault="00FF25D5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F47B55D" w14:textId="5D934296" w:rsidR="00FF25D5" w:rsidRPr="005A0029" w:rsidRDefault="00FF25D5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5A002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5A00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914</w:t>
            </w:r>
            <w:r w:rsidRPr="005A002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D056E74" w14:textId="77777777" w:rsidR="00FF25D5" w:rsidRPr="005A0029" w:rsidRDefault="00FF25D5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46B1E6C" w14:textId="77777777" w:rsidR="00FF25D5" w:rsidRPr="005A0029" w:rsidRDefault="00FF25D5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-108"/>
              <w:rPr>
                <w:rFonts w:ascii="Angsana New" w:hAnsi="Angsana New" w:cs="Angsana New"/>
                <w:sz w:val="26"/>
                <w:szCs w:val="26"/>
              </w:rPr>
            </w:pPr>
            <w:r w:rsidRPr="005A002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7AFD9C" w14:textId="77777777" w:rsidR="00FF25D5" w:rsidRPr="005A0029" w:rsidRDefault="00FF25D5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5602490" w14:textId="14DE0442" w:rsidR="00FF25D5" w:rsidRPr="005A0029" w:rsidRDefault="00FF25D5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5A002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5A00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0608F">
              <w:rPr>
                <w:rFonts w:ascii="Angsana New" w:hAnsi="Angsana New" w:cs="Angsana New"/>
                <w:sz w:val="26"/>
                <w:szCs w:val="26"/>
              </w:rPr>
              <w:t>271</w:t>
            </w:r>
            <w:r w:rsidRPr="005A002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FF25D5" w:rsidRPr="00EE0DC2" w14:paraId="223854F4" w14:textId="77777777" w:rsidTr="001B524B">
        <w:tc>
          <w:tcPr>
            <w:tcW w:w="2358" w:type="dxa"/>
          </w:tcPr>
          <w:p w14:paraId="3E1EF033" w14:textId="73E5333F" w:rsidR="00FF25D5" w:rsidRPr="00CE155B" w:rsidRDefault="00FF25D5" w:rsidP="00FF2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A0608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3F1A813" w14:textId="245B1D92" w:rsidR="00FF25D5" w:rsidRPr="00CE155B" w:rsidRDefault="008852A1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431</w:t>
            </w:r>
            <w:r w:rsidR="00FF25D5" w:rsidRPr="002D1B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698</w:t>
            </w:r>
          </w:p>
        </w:tc>
        <w:tc>
          <w:tcPr>
            <w:tcW w:w="243" w:type="dxa"/>
          </w:tcPr>
          <w:p w14:paraId="28C9A8AF" w14:textId="77777777" w:rsidR="00FF25D5" w:rsidRPr="00CE155B" w:rsidRDefault="00FF25D5" w:rsidP="00FF2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5B591BDD" w14:textId="53AD162E" w:rsidR="00FF25D5" w:rsidRPr="00CE155B" w:rsidRDefault="008852A1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74</w:t>
            </w:r>
            <w:r w:rsidR="00FF25D5" w:rsidRPr="002D1B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804</w:t>
            </w:r>
          </w:p>
        </w:tc>
        <w:tc>
          <w:tcPr>
            <w:tcW w:w="236" w:type="dxa"/>
          </w:tcPr>
          <w:p w14:paraId="048EC268" w14:textId="77777777" w:rsidR="00FF25D5" w:rsidRPr="00CE155B" w:rsidRDefault="00FF25D5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73C4D071" w14:textId="62EB4630" w:rsidR="00FF25D5" w:rsidRPr="00CE155B" w:rsidRDefault="008852A1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FF25D5" w:rsidRPr="002D1B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648</w:t>
            </w:r>
            <w:r w:rsidR="00FF25D5" w:rsidRPr="002D1B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482</w:t>
            </w:r>
          </w:p>
        </w:tc>
        <w:tc>
          <w:tcPr>
            <w:tcW w:w="241" w:type="dxa"/>
          </w:tcPr>
          <w:p w14:paraId="607D75E3" w14:textId="77777777" w:rsidR="00FF25D5" w:rsidRPr="00CE155B" w:rsidRDefault="00FF25D5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4820629A" w14:textId="17036878" w:rsidR="00FF25D5" w:rsidRPr="00CE155B" w:rsidRDefault="008852A1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="00FF25D5" w:rsidRPr="002D1B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754</w:t>
            </w:r>
            <w:r w:rsidR="00FF25D5" w:rsidRPr="002D1B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513</w:t>
            </w:r>
          </w:p>
        </w:tc>
        <w:tc>
          <w:tcPr>
            <w:tcW w:w="236" w:type="dxa"/>
          </w:tcPr>
          <w:p w14:paraId="1D737F52" w14:textId="77777777" w:rsidR="00FF25D5" w:rsidRPr="00CE155B" w:rsidRDefault="00FF25D5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E82A4D" w14:textId="1C909311" w:rsidR="00FF25D5" w:rsidRPr="00CE155B" w:rsidRDefault="008852A1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80</w:t>
            </w:r>
            <w:r w:rsidR="00FF25D5" w:rsidRPr="002D1B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68</w:t>
            </w:r>
            <w:r w:rsidR="00A0608F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43" w:type="dxa"/>
          </w:tcPr>
          <w:p w14:paraId="4FABD10B" w14:textId="77777777" w:rsidR="00FF25D5" w:rsidRPr="00CE155B" w:rsidRDefault="00FF25D5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0D7F839E" w14:textId="2E5902A5" w:rsidR="00FF25D5" w:rsidRPr="00CE155B" w:rsidRDefault="008852A1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230</w:t>
            </w:r>
            <w:r w:rsidR="00FF25D5" w:rsidRPr="002D1B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695</w:t>
            </w:r>
          </w:p>
        </w:tc>
        <w:tc>
          <w:tcPr>
            <w:tcW w:w="270" w:type="dxa"/>
          </w:tcPr>
          <w:p w14:paraId="6FE8F819" w14:textId="77777777" w:rsidR="00FF25D5" w:rsidRPr="00CE155B" w:rsidRDefault="00FF25D5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82BDA8" w14:textId="346F5380" w:rsidR="00FF25D5" w:rsidRPr="00CE155B" w:rsidRDefault="008852A1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</w:t>
            </w:r>
            <w:r w:rsidR="00FF25D5" w:rsidRPr="002D1B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705</w:t>
            </w:r>
          </w:p>
        </w:tc>
        <w:tc>
          <w:tcPr>
            <w:tcW w:w="270" w:type="dxa"/>
          </w:tcPr>
          <w:p w14:paraId="4DB2C97F" w14:textId="77777777" w:rsidR="00FF25D5" w:rsidRPr="00CE155B" w:rsidRDefault="00FF25D5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EE8E374" w14:textId="6F1C49B3" w:rsidR="00FF25D5" w:rsidRPr="00CE155B" w:rsidRDefault="008852A1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  <w:r w:rsidR="00FF25D5" w:rsidRPr="002D1B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800</w:t>
            </w:r>
          </w:p>
        </w:tc>
        <w:tc>
          <w:tcPr>
            <w:tcW w:w="270" w:type="dxa"/>
          </w:tcPr>
          <w:p w14:paraId="276ABC93" w14:textId="77777777" w:rsidR="00FF25D5" w:rsidRPr="00CE155B" w:rsidRDefault="00FF25D5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4D1084D" w14:textId="1688F5B8" w:rsidR="00FF25D5" w:rsidRPr="00195131" w:rsidRDefault="008852A1" w:rsidP="00FF25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  <w:r w:rsidR="00FF25D5" w:rsidRPr="002D1B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243</w:t>
            </w:r>
            <w:r w:rsidR="00FF25D5" w:rsidRPr="002D1B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38</w:t>
            </w:r>
            <w:r w:rsidR="00A0608F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</w:tr>
    </w:tbl>
    <w:p w14:paraId="661FEC74" w14:textId="77777777" w:rsidR="004D6FA5" w:rsidRPr="004D6FA5" w:rsidRDefault="004D6FA5" w:rsidP="004D6FA5">
      <w:pPr>
        <w:tabs>
          <w:tab w:val="clear" w:pos="454"/>
        </w:tabs>
        <w:spacing w:line="240" w:lineRule="auto"/>
        <w:ind w:left="540"/>
        <w:rPr>
          <w:rFonts w:ascii="Angsana New" w:hAnsi="Angsana New" w:cs="Angsana New"/>
          <w:sz w:val="28"/>
          <w:szCs w:val="28"/>
          <w:cs/>
        </w:rPr>
      </w:pPr>
    </w:p>
    <w:p w14:paraId="71BF19D8" w14:textId="77777777" w:rsidR="001B2CEA" w:rsidRPr="001B2CEA" w:rsidRDefault="001B2CEA" w:rsidP="001B2CEA">
      <w:pPr>
        <w:spacing w:line="240" w:lineRule="auto"/>
        <w:rPr>
          <w:sz w:val="2"/>
          <w:szCs w:val="2"/>
        </w:rPr>
      </w:pPr>
      <w:r>
        <w:br w:type="page"/>
      </w:r>
    </w:p>
    <w:tbl>
      <w:tblPr>
        <w:tblW w:w="144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243"/>
        <w:gridCol w:w="1107"/>
        <w:gridCol w:w="236"/>
        <w:gridCol w:w="1114"/>
        <w:gridCol w:w="241"/>
        <w:gridCol w:w="1109"/>
        <w:gridCol w:w="236"/>
        <w:gridCol w:w="1170"/>
        <w:gridCol w:w="243"/>
        <w:gridCol w:w="1141"/>
        <w:gridCol w:w="270"/>
        <w:gridCol w:w="1080"/>
        <w:gridCol w:w="270"/>
        <w:gridCol w:w="1170"/>
        <w:gridCol w:w="270"/>
        <w:gridCol w:w="1170"/>
      </w:tblGrid>
      <w:tr w:rsidR="0093599F" w:rsidRPr="0008091F" w14:paraId="3B4886E5" w14:textId="77777777" w:rsidTr="0091071C">
        <w:tc>
          <w:tcPr>
            <w:tcW w:w="2250" w:type="dxa"/>
          </w:tcPr>
          <w:p w14:paraId="4B4F6F66" w14:textId="77777777" w:rsidR="0093599F" w:rsidRPr="0008091F" w:rsidRDefault="0093599F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0" w:type="dxa"/>
            <w:gridSpan w:val="17"/>
          </w:tcPr>
          <w:p w14:paraId="417186AE" w14:textId="77777777" w:rsidR="0093599F" w:rsidRPr="008B549F" w:rsidRDefault="00D042CC" w:rsidP="005C63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334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49334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/ </w:t>
            </w:r>
            <w:r w:rsidRPr="0049334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2CEA" w:rsidRPr="00EE0DC2" w14:paraId="6BE90620" w14:textId="77777777" w:rsidTr="00EE0DC2">
        <w:tc>
          <w:tcPr>
            <w:tcW w:w="2250" w:type="dxa"/>
          </w:tcPr>
          <w:p w14:paraId="686BD62E" w14:textId="77777777" w:rsidR="001B2CEA" w:rsidRPr="00EE0DC2" w:rsidRDefault="001B2CEA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049E7F" w14:textId="77777777" w:rsidR="001B2CEA" w:rsidRPr="00EE0DC2" w:rsidRDefault="001B2CEA" w:rsidP="004562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28412450" w14:textId="77777777" w:rsidR="001B2CEA" w:rsidRPr="00EE0DC2" w:rsidRDefault="001B2CEA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61AD10D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D2BE35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8D7D2F8" w14:textId="77777777" w:rsidR="001B2CEA" w:rsidRPr="00EE0DC2" w:rsidRDefault="001B2CEA" w:rsidP="002A1D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41" w:type="dxa"/>
          </w:tcPr>
          <w:p w14:paraId="5AC53428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5A6EC7FC" w14:textId="77777777" w:rsidR="001B2CEA" w:rsidRPr="00EE0DC2" w:rsidRDefault="001B2CEA" w:rsidP="006E11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66FAE623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5BB384" w14:textId="77777777" w:rsidR="001B2CEA" w:rsidRPr="00EE0DC2" w:rsidRDefault="001B2CEA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43" w:type="dxa"/>
          </w:tcPr>
          <w:p w14:paraId="5302B0E2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948B774" w14:textId="77777777" w:rsidR="001B2CEA" w:rsidRPr="00EE0DC2" w:rsidRDefault="001B2CEA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3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B29F73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9BF578" w14:textId="77777777" w:rsidR="001B2CEA" w:rsidRPr="00EE0DC2" w:rsidRDefault="001B2CEA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3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24A548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E586D5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27284C0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5B9ED5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B2CEA" w:rsidRPr="00EE0DC2" w14:paraId="21897717" w14:textId="77777777" w:rsidTr="00EE0DC2">
        <w:tc>
          <w:tcPr>
            <w:tcW w:w="2250" w:type="dxa"/>
          </w:tcPr>
          <w:p w14:paraId="659CF508" w14:textId="77777777" w:rsidR="001B2CEA" w:rsidRPr="00EE0DC2" w:rsidRDefault="001B2CEA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71140A" w14:textId="77777777" w:rsidR="001B2CEA" w:rsidRPr="00EE0DC2" w:rsidRDefault="001B2CEA" w:rsidP="004562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7A1A9F31" w14:textId="77777777" w:rsidR="001B2CEA" w:rsidRPr="00EE0DC2" w:rsidRDefault="001B2CEA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A5A19A7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970971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651EB7F" w14:textId="77777777" w:rsidR="001B2CEA" w:rsidRPr="00EE0DC2" w:rsidRDefault="001B2CEA" w:rsidP="002A1D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41" w:type="dxa"/>
          </w:tcPr>
          <w:p w14:paraId="4FC450DC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395EED13" w14:textId="77777777" w:rsidR="001B2CEA" w:rsidRPr="00EE0DC2" w:rsidRDefault="001B2CEA" w:rsidP="006E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36" w:type="dxa"/>
          </w:tcPr>
          <w:p w14:paraId="09B9D3FD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063B78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43" w:type="dxa"/>
          </w:tcPr>
          <w:p w14:paraId="3F244B07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14:paraId="6E5F1C9D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3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51D9A167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11DBB0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3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25BEA9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103D6C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0" w:type="dxa"/>
          </w:tcPr>
          <w:p w14:paraId="221144E2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B8C5444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B2CEA" w:rsidRPr="00EE0DC2" w14:paraId="47D2008F" w14:textId="77777777" w:rsidTr="00EE0DC2">
        <w:tc>
          <w:tcPr>
            <w:tcW w:w="2250" w:type="dxa"/>
          </w:tcPr>
          <w:p w14:paraId="31AA84A6" w14:textId="77777777" w:rsidR="001B2CEA" w:rsidRPr="00EE0DC2" w:rsidRDefault="001B2CEA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AF9F3B" w14:textId="77777777" w:rsidR="001B2CEA" w:rsidRPr="00EE0DC2" w:rsidRDefault="001B2CEA" w:rsidP="004562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6D7C8CD9" w14:textId="77777777" w:rsidR="001B2CEA" w:rsidRPr="00EE0DC2" w:rsidRDefault="001B2CEA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E3448C2" w14:textId="77777777" w:rsidR="001B2CEA" w:rsidRPr="00EE0DC2" w:rsidRDefault="001B2CEA" w:rsidP="006E11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0DC2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16D811EC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A343D3C" w14:textId="77777777" w:rsidR="001B2CEA" w:rsidRPr="00EE0DC2" w:rsidRDefault="001B2CEA" w:rsidP="002A1D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41" w:type="dxa"/>
          </w:tcPr>
          <w:p w14:paraId="411E10F8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397DE2C5" w14:textId="77777777" w:rsidR="001B2CEA" w:rsidRPr="00EE0DC2" w:rsidRDefault="001B2CEA" w:rsidP="006E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36" w:type="dxa"/>
          </w:tcPr>
          <w:p w14:paraId="2D716FE4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DE4CE0" w14:textId="77777777" w:rsidR="001B2CEA" w:rsidRPr="00EE0DC2" w:rsidRDefault="001B2CEA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43" w:type="dxa"/>
          </w:tcPr>
          <w:p w14:paraId="32381F6B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E1A1108" w14:textId="77777777" w:rsidR="001B2CEA" w:rsidRPr="00EE0DC2" w:rsidRDefault="001B2CEA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3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14:paraId="390C2C7C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135CF4" w14:textId="77777777" w:rsidR="001B2CEA" w:rsidRPr="00EE0DC2" w:rsidRDefault="001B2CEA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3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E1B031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312071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0DC2">
              <w:rPr>
                <w:rFonts w:ascii="Angsana New" w:hAnsi="Angsana New" w:cs="Angsana New" w:hint="cs"/>
                <w:sz w:val="26"/>
                <w:szCs w:val="26"/>
                <w:cs/>
              </w:rPr>
              <w:t>การ</w:t>
            </w: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0" w:type="dxa"/>
          </w:tcPr>
          <w:p w14:paraId="08B66453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8336C63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B2CEA" w:rsidRPr="00EE0DC2" w14:paraId="19C293A2" w14:textId="77777777" w:rsidTr="00EE0DC2">
        <w:tc>
          <w:tcPr>
            <w:tcW w:w="2250" w:type="dxa"/>
          </w:tcPr>
          <w:p w14:paraId="5E6C4BAF" w14:textId="77777777" w:rsidR="001B2CEA" w:rsidRPr="00EE0DC2" w:rsidRDefault="001B2CEA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BA05B54" w14:textId="77777777" w:rsidR="001B2CEA" w:rsidRPr="00EE0DC2" w:rsidRDefault="001B2CEA" w:rsidP="004562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43" w:type="dxa"/>
          </w:tcPr>
          <w:p w14:paraId="51DC8ECA" w14:textId="77777777" w:rsidR="001B2CEA" w:rsidRPr="00EE0DC2" w:rsidRDefault="001B2CEA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55EBD2B" w14:textId="77777777" w:rsidR="001B2CEA" w:rsidRPr="00EE0DC2" w:rsidRDefault="001B2CEA" w:rsidP="006E11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</w:tcPr>
          <w:p w14:paraId="6E8BCFAB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4AAC40B" w14:textId="77777777" w:rsidR="001B2CEA" w:rsidRPr="00EE0DC2" w:rsidRDefault="001B2CEA" w:rsidP="002A1D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41" w:type="dxa"/>
          </w:tcPr>
          <w:p w14:paraId="262F8349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7CC3E39" w14:textId="77777777" w:rsidR="001B2CEA" w:rsidRPr="00EE0DC2" w:rsidRDefault="001B2CEA" w:rsidP="006E11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โรงงาน</w:t>
            </w:r>
          </w:p>
        </w:tc>
        <w:tc>
          <w:tcPr>
            <w:tcW w:w="236" w:type="dxa"/>
          </w:tcPr>
          <w:p w14:paraId="417BB4BF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1D1EB63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43" w:type="dxa"/>
          </w:tcPr>
          <w:p w14:paraId="2D40134D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14:paraId="0E313EC0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1241140F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AB41CA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7607C104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84A01B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54FEE3C7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753D6E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1B2CEA" w:rsidRPr="00EE0DC2" w14:paraId="7DDFF5F8" w14:textId="77777777" w:rsidTr="00EE0DC2">
        <w:tc>
          <w:tcPr>
            <w:tcW w:w="2250" w:type="dxa"/>
          </w:tcPr>
          <w:p w14:paraId="58A66C31" w14:textId="77777777" w:rsidR="001B2CEA" w:rsidRPr="00EE0DC2" w:rsidRDefault="001B2CEA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0" w:type="dxa"/>
            <w:gridSpan w:val="17"/>
          </w:tcPr>
          <w:p w14:paraId="03917270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EE0DC2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B2CEA" w:rsidRPr="00EE0DC2" w14:paraId="18DD116A" w14:textId="77777777" w:rsidTr="00EE0DC2">
        <w:tc>
          <w:tcPr>
            <w:tcW w:w="2250" w:type="dxa"/>
          </w:tcPr>
          <w:p w14:paraId="13EC2FA5" w14:textId="77777777" w:rsidR="001B2CEA" w:rsidRPr="00EE0DC2" w:rsidRDefault="001B2CEA" w:rsidP="0008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080" w:type="dxa"/>
          </w:tcPr>
          <w:p w14:paraId="66EC8CDA" w14:textId="77777777" w:rsidR="001B2CEA" w:rsidRPr="00EE0DC2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BE48514" w14:textId="77777777" w:rsidR="001B2CEA" w:rsidRPr="00EE0DC2" w:rsidRDefault="001B2CEA" w:rsidP="0093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28D209BD" w14:textId="77777777" w:rsidR="001B2CEA" w:rsidRPr="00EE0DC2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CCC575A" w14:textId="77777777" w:rsidR="001B2CEA" w:rsidRPr="00EE0DC2" w:rsidRDefault="001B2CEA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63FDA4E" w14:textId="77777777" w:rsidR="001B2CEA" w:rsidRPr="00EE0DC2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3AA6CE88" w14:textId="77777777" w:rsidR="001B2CEA" w:rsidRPr="00EE0DC2" w:rsidRDefault="001B2CEA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C4E1C56" w14:textId="77777777" w:rsidR="001B2CEA" w:rsidRPr="00EE0DC2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BA1DC6B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91D229" w14:textId="77777777" w:rsidR="001B2CEA" w:rsidRPr="00EE0DC2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43827D7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14:paraId="395D3EBE" w14:textId="77777777" w:rsidR="001B2CEA" w:rsidRPr="00EE0DC2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3CDE7B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2FFE42" w14:textId="77777777" w:rsidR="001B2CEA" w:rsidRPr="00EE0DC2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3A0132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4C9F1F" w14:textId="77777777" w:rsidR="001B2CEA" w:rsidRPr="00EE0DC2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815ECD" w14:textId="77777777" w:rsidR="001B2CEA" w:rsidRPr="00EE0DC2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31E9F97" w14:textId="77777777" w:rsidR="001B2CEA" w:rsidRPr="00EE0DC2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76166" w:rsidRPr="00EE0DC2" w14:paraId="4EE6674D" w14:textId="77777777" w:rsidTr="00EE0DC2">
        <w:tc>
          <w:tcPr>
            <w:tcW w:w="2250" w:type="dxa"/>
          </w:tcPr>
          <w:p w14:paraId="73F1D3C4" w14:textId="6D0B7BF4" w:rsidR="00D76166" w:rsidRPr="00EE0DC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E0DC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มกราคม 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080" w:type="dxa"/>
          </w:tcPr>
          <w:p w14:paraId="1F55F241" w14:textId="77777777" w:rsidR="00D76166" w:rsidRPr="00D76166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D7616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F3B5864" w14:textId="77777777" w:rsidR="00D76166" w:rsidRPr="00D76166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2BAD7AE" w14:textId="5EF8A0A0" w:rsidR="00D76166" w:rsidRPr="00D76166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D7616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Pr="00D761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338</w:t>
            </w:r>
            <w:r w:rsidRPr="00D7616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34F128DF" w14:textId="77777777" w:rsidR="00D76166" w:rsidRPr="00D76166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2B9B3C0" w14:textId="2F2DCBC5" w:rsidR="00D76166" w:rsidRPr="00D76166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D7616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698</w:t>
            </w:r>
            <w:r w:rsidRPr="00D761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149</w:t>
            </w:r>
            <w:r w:rsidRPr="00D7616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1" w:type="dxa"/>
          </w:tcPr>
          <w:p w14:paraId="4931A431" w14:textId="77777777" w:rsidR="00D76166" w:rsidRPr="00D76166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074C4AB" w14:textId="10A821E4" w:rsidR="00D76166" w:rsidRPr="00D76166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D7616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761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942</w:t>
            </w:r>
            <w:r w:rsidRPr="00D761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581</w:t>
            </w:r>
            <w:r w:rsidRPr="00D7616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AA997EE" w14:textId="77777777" w:rsidR="00D76166" w:rsidRPr="00D76166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7366E11" w14:textId="7AF0BC1C" w:rsidR="00D76166" w:rsidRPr="00D76166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D7616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53</w:t>
            </w:r>
            <w:r w:rsidRPr="00D761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054</w:t>
            </w:r>
            <w:r w:rsidRPr="00D7616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4E29252B" w14:textId="77777777" w:rsidR="00D76166" w:rsidRPr="00D76166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14:paraId="1B83B5CB" w14:textId="6B3AA825" w:rsidR="00D76166" w:rsidRPr="00D76166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D7616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138</w:t>
            </w:r>
            <w:r w:rsidRPr="00D761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382</w:t>
            </w:r>
            <w:r w:rsidRPr="00D7616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6E1F80D" w14:textId="77777777" w:rsidR="00D76166" w:rsidRPr="00D76166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F5D341" w14:textId="43389398" w:rsidR="00D76166" w:rsidRPr="00D76166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D7616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D761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918</w:t>
            </w:r>
            <w:r w:rsidRPr="00D7616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2B637DD" w14:textId="77777777" w:rsidR="00D76166" w:rsidRPr="00D76166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89C532" w14:textId="77777777" w:rsidR="00D76166" w:rsidRPr="00D76166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D7616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5ED393" w14:textId="77777777" w:rsidR="00D76166" w:rsidRPr="00D76166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BE79907" w14:textId="34CD3456" w:rsidR="00D76166" w:rsidRPr="00D76166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D7616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D761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868</w:t>
            </w:r>
            <w:r w:rsidRPr="00D761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422</w:t>
            </w:r>
            <w:r w:rsidRPr="00D7616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76166" w:rsidRPr="00EE0DC2" w14:paraId="581855C8" w14:textId="77777777" w:rsidTr="00EE0DC2">
        <w:tc>
          <w:tcPr>
            <w:tcW w:w="2250" w:type="dxa"/>
          </w:tcPr>
          <w:p w14:paraId="7815D2EE" w14:textId="77777777" w:rsidR="00D76166" w:rsidRPr="00EE0DC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0DC2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7849EC1E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6F43E3F" w14:textId="77777777" w:rsidR="00D76166" w:rsidRPr="00EE0DC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2304E0C3" w14:textId="068C0DB5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682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D2F6592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E584583" w14:textId="215CC35B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142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180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1" w:type="dxa"/>
          </w:tcPr>
          <w:p w14:paraId="4B6FAAA0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5F195AB" w14:textId="12430A2A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390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789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00776EB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69FF3E" w14:textId="1004243C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029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2271E0B1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14:paraId="05C5A0C0" w14:textId="2B9697A0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CE155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CE155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593</w:t>
            </w:r>
            <w:r w:rsidRPr="00CE155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9B48CF1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E8FACF3" w14:textId="1A9CE8F5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326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8EAD759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454288F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BA4A468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643F4EF" w14:textId="48E3CC86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71C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572</w:t>
            </w:r>
            <w:r w:rsidRPr="004A71C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852A1" w:rsidRPr="008852A1">
              <w:rPr>
                <w:rFonts w:ascii="Angsana New" w:hAnsi="Angsana New" w:cs="Angsana New"/>
                <w:sz w:val="26"/>
                <w:szCs w:val="26"/>
              </w:rPr>
              <w:t>599</w:t>
            </w:r>
            <w:r w:rsidRPr="004A71C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76166" w:rsidRPr="00EE0DC2" w14:paraId="253E4A41" w14:textId="77777777" w:rsidTr="00EE0DC2">
        <w:tc>
          <w:tcPr>
            <w:tcW w:w="2250" w:type="dxa"/>
          </w:tcPr>
          <w:p w14:paraId="389FB525" w14:textId="77777777" w:rsidR="00D76166" w:rsidRPr="00EE0DC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1080" w:type="dxa"/>
          </w:tcPr>
          <w:p w14:paraId="61F51DF6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38B5830" w14:textId="77777777" w:rsidR="00D76166" w:rsidRPr="00EE0DC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3C2D98A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5207480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9222586" w14:textId="27D87862" w:rsidR="00D76166" w:rsidRPr="00EE0DC2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D761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sz w:val="26"/>
                <w:szCs w:val="26"/>
              </w:rPr>
              <w:t>032</w:t>
            </w:r>
          </w:p>
        </w:tc>
        <w:tc>
          <w:tcPr>
            <w:tcW w:w="241" w:type="dxa"/>
          </w:tcPr>
          <w:p w14:paraId="7E06430B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5146F422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A108F00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84AB3E3" w14:textId="78916314" w:rsidR="00D76166" w:rsidRPr="00EE0DC2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D761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sz w:val="26"/>
                <w:szCs w:val="26"/>
              </w:rPr>
              <w:t>191</w:t>
            </w:r>
          </w:p>
        </w:tc>
        <w:tc>
          <w:tcPr>
            <w:tcW w:w="243" w:type="dxa"/>
          </w:tcPr>
          <w:p w14:paraId="44E3F0D8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14:paraId="779B5F17" w14:textId="4CF63214" w:rsidR="00D76166" w:rsidRPr="00CE155B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sz w:val="26"/>
                <w:szCs w:val="26"/>
              </w:rPr>
              <w:t>846</w:t>
            </w:r>
          </w:p>
        </w:tc>
        <w:tc>
          <w:tcPr>
            <w:tcW w:w="270" w:type="dxa"/>
          </w:tcPr>
          <w:p w14:paraId="1E9BE048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CF7E56C" w14:textId="479148BA" w:rsidR="00D76166" w:rsidRPr="00EE0DC2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761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sz w:val="26"/>
                <w:szCs w:val="26"/>
              </w:rPr>
              <w:t>712</w:t>
            </w:r>
          </w:p>
        </w:tc>
        <w:tc>
          <w:tcPr>
            <w:tcW w:w="270" w:type="dxa"/>
          </w:tcPr>
          <w:p w14:paraId="2D295413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58B2FB3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B1B4DA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73EC55" w14:textId="47378061" w:rsidR="00D76166" w:rsidRPr="00CE155B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D76166" w:rsidRPr="00CE155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sz w:val="26"/>
                <w:szCs w:val="26"/>
              </w:rPr>
              <w:t>781</w:t>
            </w:r>
          </w:p>
        </w:tc>
      </w:tr>
      <w:tr w:rsidR="00D76166" w:rsidRPr="00EE0DC2" w14:paraId="15D774FC" w14:textId="77777777" w:rsidTr="00EE0DC2">
        <w:tc>
          <w:tcPr>
            <w:tcW w:w="2250" w:type="dxa"/>
          </w:tcPr>
          <w:p w14:paraId="61B35D21" w14:textId="4F4D8AAD" w:rsidR="00D76166" w:rsidRPr="00EE0DC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90899B3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19FD3249" w14:textId="77777777" w:rsidR="00D76166" w:rsidRPr="00CE155B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17ECE39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8BA20EC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78DCAC3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55A86A30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38FE9AFD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A8CB6CD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4D969D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7297CB17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44572B30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F20B7C3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36A031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AC1DF1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5056B7C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F95215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CEC7E6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76166" w:rsidRPr="00EE0DC2" w14:paraId="69007BC7" w14:textId="77777777" w:rsidTr="00EE0DC2">
        <w:tc>
          <w:tcPr>
            <w:tcW w:w="2250" w:type="dxa"/>
          </w:tcPr>
          <w:p w14:paraId="05AFA464" w14:textId="3538D905" w:rsidR="00D76166" w:rsidRPr="00EE0DC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E0DC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และ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80" w:type="dxa"/>
          </w:tcPr>
          <w:p w14:paraId="3E4256B0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20466EC" w14:textId="77777777" w:rsidR="00D76166" w:rsidRPr="00CE155B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4DED1C10" w14:textId="3E14518C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27</w:t>
            </w: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020</w:t>
            </w: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C5A71B9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54C98CDD" w14:textId="291538A9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824</w:t>
            </w: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297</w:t>
            </w: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1" w:type="dxa"/>
          </w:tcPr>
          <w:p w14:paraId="532DDF23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</w:tcPr>
          <w:p w14:paraId="21D62E4A" w14:textId="48CAA9CF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333</w:t>
            </w: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370</w:t>
            </w: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30BA87ED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FD6E07" w14:textId="54E2B4A5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53</w:t>
            </w: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892</w:t>
            </w: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5B730810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</w:tcPr>
          <w:p w14:paraId="67094206" w14:textId="5B10D624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163</w:t>
            </w: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129</w:t>
            </w: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936D5D1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7B59381" w14:textId="422C8782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14</w:t>
            </w: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532</w:t>
            </w: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BE8C13D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4A00EC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124DAD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3ACE13" w14:textId="71C01CC5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416</w:t>
            </w: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240</w:t>
            </w: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</w:tr>
      <w:tr w:rsidR="00D76166" w:rsidRPr="00EE0DC2" w14:paraId="215EED4C" w14:textId="77777777" w:rsidTr="00494D9E">
        <w:tc>
          <w:tcPr>
            <w:tcW w:w="2250" w:type="dxa"/>
          </w:tcPr>
          <w:p w14:paraId="52996911" w14:textId="77777777" w:rsidR="00D76166" w:rsidRPr="00A0608F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0608F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6260A0F8" w14:textId="77777777" w:rsidR="00D76166" w:rsidRPr="00A0608F" w:rsidRDefault="00024F13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A0608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00C243C" w14:textId="77777777" w:rsidR="00D76166" w:rsidRPr="00A0608F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CD6D8FA" w14:textId="3DF59826" w:rsidR="00D76166" w:rsidRPr="00A0608F" w:rsidRDefault="00024F13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A0608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852A1" w:rsidRPr="00A0608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A0608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852A1" w:rsidRPr="00A0608F">
              <w:rPr>
                <w:rFonts w:ascii="Angsana New" w:hAnsi="Angsana New" w:cs="Angsana New"/>
                <w:sz w:val="26"/>
                <w:szCs w:val="26"/>
              </w:rPr>
              <w:t>709</w:t>
            </w:r>
            <w:r w:rsidRPr="00A0608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394EDE17" w14:textId="77777777" w:rsidR="00D76166" w:rsidRPr="00A0608F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1AAE815" w14:textId="0E123F54" w:rsidR="00D76166" w:rsidRPr="00A0608F" w:rsidRDefault="00024F13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A0608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852A1" w:rsidRPr="00A0608F">
              <w:rPr>
                <w:rFonts w:ascii="Angsana New" w:hAnsi="Angsana New" w:cs="Angsana New"/>
                <w:sz w:val="26"/>
                <w:szCs w:val="26"/>
              </w:rPr>
              <w:t>146</w:t>
            </w:r>
            <w:r w:rsidRPr="00A0608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852A1" w:rsidRPr="00A0608F">
              <w:rPr>
                <w:rFonts w:ascii="Angsana New" w:hAnsi="Angsana New" w:cs="Angsana New"/>
                <w:sz w:val="26"/>
                <w:szCs w:val="26"/>
              </w:rPr>
              <w:t>962</w:t>
            </w:r>
            <w:r w:rsidRPr="00A0608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1" w:type="dxa"/>
          </w:tcPr>
          <w:p w14:paraId="34962B4C" w14:textId="77777777" w:rsidR="00D76166" w:rsidRPr="00A0608F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007C8E5" w14:textId="391D68CF" w:rsidR="00D76166" w:rsidRPr="00A0608F" w:rsidRDefault="00024F13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A0608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852A1" w:rsidRPr="00A0608F">
              <w:rPr>
                <w:rFonts w:ascii="Angsana New" w:hAnsi="Angsana New" w:cs="Angsana New"/>
                <w:sz w:val="26"/>
                <w:szCs w:val="26"/>
              </w:rPr>
              <w:t>395</w:t>
            </w:r>
            <w:r w:rsidRPr="00A0608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852A1" w:rsidRPr="00A0608F">
              <w:rPr>
                <w:rFonts w:ascii="Angsana New" w:hAnsi="Angsana New" w:cs="Angsana New"/>
                <w:sz w:val="26"/>
                <w:szCs w:val="26"/>
              </w:rPr>
              <w:t>748</w:t>
            </w:r>
            <w:r w:rsidRPr="00A0608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5B2BB34" w14:textId="77777777" w:rsidR="00D76166" w:rsidRPr="00A0608F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C494B4" w14:textId="23289B2E" w:rsidR="00D76166" w:rsidRPr="00A0608F" w:rsidRDefault="00024F13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A0608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852A1" w:rsidRPr="00A0608F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A0608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852A1" w:rsidRPr="00A0608F">
              <w:rPr>
                <w:rFonts w:ascii="Angsana New" w:hAnsi="Angsana New" w:cs="Angsana New"/>
                <w:sz w:val="26"/>
                <w:szCs w:val="26"/>
              </w:rPr>
              <w:t>764</w:t>
            </w:r>
            <w:r w:rsidRPr="00A0608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3489AA90" w14:textId="77777777" w:rsidR="00D76166" w:rsidRPr="00A0608F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06122D1" w14:textId="0F718FA8" w:rsidR="00D76166" w:rsidRPr="00A0608F" w:rsidRDefault="00024F13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A0608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852A1" w:rsidRPr="00A0608F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Pr="00A0608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852A1" w:rsidRPr="00A0608F"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="00A0608F" w:rsidRPr="00A0608F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A0608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98170DC" w14:textId="77777777" w:rsidR="00D76166" w:rsidRPr="00A0608F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D385F6" w14:textId="788EBBB0" w:rsidR="00D76166" w:rsidRPr="00A0608F" w:rsidRDefault="00024F13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A0608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852A1" w:rsidRPr="00A0608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0608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852A1" w:rsidRPr="00A0608F">
              <w:rPr>
                <w:rFonts w:ascii="Angsana New" w:hAnsi="Angsana New" w:cs="Angsana New"/>
                <w:sz w:val="26"/>
                <w:szCs w:val="26"/>
              </w:rPr>
              <w:t>111</w:t>
            </w:r>
            <w:r w:rsidRPr="00A0608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EC6E046" w14:textId="77777777" w:rsidR="00D76166" w:rsidRPr="00A0608F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E968FDB" w14:textId="77777777" w:rsidR="00D76166" w:rsidRPr="00A0608F" w:rsidRDefault="00024F13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A0608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19A7C5" w14:textId="77777777" w:rsidR="00D76166" w:rsidRPr="00A0608F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045D08F" w14:textId="3929ED3C" w:rsidR="00D76166" w:rsidRPr="00374DDF" w:rsidRDefault="00024F13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0608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852A1" w:rsidRPr="00A0608F">
              <w:rPr>
                <w:rFonts w:ascii="Angsana New" w:hAnsi="Angsana New" w:cs="Angsana New"/>
                <w:sz w:val="26"/>
                <w:szCs w:val="26"/>
              </w:rPr>
              <w:t>577</w:t>
            </w:r>
            <w:r w:rsidRPr="00A0608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852A1" w:rsidRPr="00A0608F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A0608F" w:rsidRPr="00A0608F">
              <w:rPr>
                <w:rFonts w:ascii="Angsana New" w:hAnsi="Angsana New" w:cs="Angsana New"/>
                <w:sz w:val="26"/>
                <w:szCs w:val="26"/>
              </w:rPr>
              <w:t>69</w:t>
            </w:r>
            <w:r w:rsidRPr="00A0608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76166" w:rsidRPr="00EE0DC2" w14:paraId="579E8390" w14:textId="77777777" w:rsidTr="00494D9E">
        <w:tc>
          <w:tcPr>
            <w:tcW w:w="2250" w:type="dxa"/>
          </w:tcPr>
          <w:p w14:paraId="51C23867" w14:textId="77777777" w:rsidR="00D76166" w:rsidRPr="00EE0DC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E0DC2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1080" w:type="dxa"/>
          </w:tcPr>
          <w:p w14:paraId="22FA9F50" w14:textId="77777777" w:rsidR="00D76166" w:rsidRPr="00EE0DC2" w:rsidRDefault="00024F13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03BE7604" w14:textId="77777777" w:rsidR="00D76166" w:rsidRPr="00EE0DC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CC2228A" w14:textId="77777777" w:rsidR="00D76166" w:rsidRPr="00EE0DC2" w:rsidRDefault="00024F13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EB3CC9D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2BDA3FC" w14:textId="77777777" w:rsidR="00D76166" w:rsidRPr="00EE0DC2" w:rsidRDefault="00024F13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5048EB9D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883C38C" w14:textId="77777777" w:rsidR="00D76166" w:rsidRPr="00EE0DC2" w:rsidRDefault="00024F13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1F19FB7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D88D863" w14:textId="294EE59F" w:rsidR="00D76166" w:rsidRPr="00EE0DC2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="00A0608F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43" w:type="dxa"/>
          </w:tcPr>
          <w:p w14:paraId="05E254EA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14:paraId="56E04DBA" w14:textId="3DB1217A" w:rsidR="00D76166" w:rsidRPr="00CE155B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A0608F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7612C5AA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35F694" w14:textId="3FBE7D36" w:rsidR="00D76166" w:rsidRPr="00EE0DC2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24F13" w:rsidRPr="00024F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sz w:val="26"/>
                <w:szCs w:val="26"/>
              </w:rPr>
              <w:t>245</w:t>
            </w:r>
          </w:p>
        </w:tc>
        <w:tc>
          <w:tcPr>
            <w:tcW w:w="270" w:type="dxa"/>
          </w:tcPr>
          <w:p w14:paraId="3641744B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1723A3" w14:textId="77777777" w:rsidR="00D76166" w:rsidRPr="00EE0DC2" w:rsidRDefault="00024F13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ABED524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03B760" w14:textId="7D288564" w:rsidR="00D76166" w:rsidRPr="00374DDF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="Angsana New" w:hAnsi="Angsana New" w:cs="Angsana New"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024F13" w:rsidRPr="00374D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sz w:val="26"/>
                <w:szCs w:val="26"/>
              </w:rPr>
              <w:t>425</w:t>
            </w:r>
          </w:p>
        </w:tc>
      </w:tr>
      <w:tr w:rsidR="00D76166" w:rsidRPr="00EE0DC2" w14:paraId="6C2B20EE" w14:textId="77777777" w:rsidTr="00EE0DC2">
        <w:tc>
          <w:tcPr>
            <w:tcW w:w="2250" w:type="dxa"/>
          </w:tcPr>
          <w:p w14:paraId="772A1329" w14:textId="0B7C927E" w:rsidR="00D76166" w:rsidRPr="00CE155B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A0608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E6267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42E02A8" w14:textId="77777777" w:rsidR="00D76166" w:rsidRPr="00CE155B" w:rsidRDefault="00024F13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428BD20" w14:textId="77777777" w:rsidR="00D76166" w:rsidRPr="00CE155B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79EC4326" w14:textId="230DFB46" w:rsidR="00D76166" w:rsidRPr="00CE155B" w:rsidRDefault="00024F13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24F13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024F13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729</w:t>
            </w:r>
            <w:r w:rsidRPr="00024F13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7D8F06D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588C8DE4" w14:textId="23220885" w:rsidR="00D76166" w:rsidRPr="00CE155B" w:rsidRDefault="00024F13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24F13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971</w:t>
            </w:r>
            <w:r w:rsidRPr="00024F13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259</w:t>
            </w:r>
            <w:r w:rsidRPr="00024F13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1" w:type="dxa"/>
          </w:tcPr>
          <w:p w14:paraId="232C4D41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759C7FE4" w14:textId="7C8BD6E8" w:rsidR="00D76166" w:rsidRPr="00CE155B" w:rsidRDefault="00024F13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24F13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024F13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729</w:t>
            </w:r>
            <w:r w:rsidRPr="00024F13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118</w:t>
            </w:r>
            <w:r w:rsidRPr="00024F13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FE34066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C2A3231" w14:textId="70198348" w:rsidR="00D76166" w:rsidRPr="00CE155B" w:rsidRDefault="00024F13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24F13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60</w:t>
            </w:r>
            <w:r w:rsidRPr="00024F13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08</w:t>
            </w:r>
            <w:r w:rsidR="00A0608F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 w:rsidRPr="00024F13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19D450ED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013166BF" w14:textId="4718643F" w:rsidR="00D76166" w:rsidRPr="00CE155B" w:rsidRDefault="00024F13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24F13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186</w:t>
            </w:r>
            <w:r w:rsidRPr="00024F13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000</w:t>
            </w:r>
            <w:r w:rsidRPr="00024F13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F3F6E46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F7658D0" w14:textId="4013468F" w:rsidR="00D76166" w:rsidRPr="00CE155B" w:rsidRDefault="00024F13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24F13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</w:t>
            </w:r>
            <w:r w:rsidRPr="00024F13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398</w:t>
            </w:r>
            <w:r w:rsidRPr="00024F13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A39D94A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851A86D" w14:textId="77777777" w:rsidR="00D76166" w:rsidRPr="00CE155B" w:rsidRDefault="00024F13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B72E72" w14:textId="77777777" w:rsidR="00D76166" w:rsidRPr="00CE155B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17DA4E1" w14:textId="58B750D3" w:rsidR="00D76166" w:rsidRPr="00CE155B" w:rsidRDefault="00024F13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24F13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024F13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989</w:t>
            </w:r>
            <w:r w:rsidRPr="00024F13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58</w:t>
            </w:r>
            <w:r w:rsidR="00A0608F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 w:rsidRPr="00024F13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</w:tr>
      <w:tr w:rsidR="00D76166" w:rsidRPr="00EE0DC2" w14:paraId="03B391C9" w14:textId="77777777" w:rsidTr="0008091F">
        <w:tc>
          <w:tcPr>
            <w:tcW w:w="2250" w:type="dxa"/>
          </w:tcPr>
          <w:p w14:paraId="4D9B3875" w14:textId="77777777" w:rsidR="00D76166" w:rsidRPr="00EE0DC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D1ACDB" w14:textId="77777777" w:rsidR="00D76166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44E12AEB" w14:textId="77777777" w:rsidR="00D76166" w:rsidRPr="00EE0DC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D385FA7" w14:textId="77777777" w:rsidR="00D76166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6BA3AD2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16F6A1F" w14:textId="77777777" w:rsidR="00D76166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5A470D50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72D69F2F" w14:textId="77777777" w:rsidR="00D76166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EA5C835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FE7617" w14:textId="77777777" w:rsidR="00D76166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45052C38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727E2E57" w14:textId="77777777" w:rsidR="00D76166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DC4C32D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080940D" w14:textId="77777777" w:rsidR="00D76166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FBC968E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0E8ABA4" w14:textId="77777777" w:rsidR="00D76166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90D7530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4559EA3" w14:textId="77777777" w:rsidR="00D76166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76166" w:rsidRPr="00EE0DC2" w14:paraId="4E9123DD" w14:textId="77777777" w:rsidTr="0008091F">
        <w:tc>
          <w:tcPr>
            <w:tcW w:w="2250" w:type="dxa"/>
          </w:tcPr>
          <w:p w14:paraId="1AEC72D6" w14:textId="77777777" w:rsidR="00D76166" w:rsidRPr="00EE0DC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E0DC2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80" w:type="dxa"/>
          </w:tcPr>
          <w:p w14:paraId="7BFE32A9" w14:textId="77777777" w:rsidR="00D76166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61EA8311" w14:textId="77777777" w:rsidR="00D76166" w:rsidRPr="00EE0DC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7CB2FECF" w14:textId="77777777" w:rsidR="00D76166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9E65105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13BF168B" w14:textId="77777777" w:rsidR="00D76166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24D0915D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</w:tcPr>
          <w:p w14:paraId="70655F78" w14:textId="77777777" w:rsidR="00D76166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C0C71C1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475005D" w14:textId="77777777" w:rsidR="00D76166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179B9E05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</w:tcPr>
          <w:p w14:paraId="4809DC10" w14:textId="77777777" w:rsidR="00D76166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D4C3F22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11ED5B7" w14:textId="77777777" w:rsidR="00D76166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6F9A992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EB0295" w14:textId="77777777" w:rsidR="00D76166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CCEDEF9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4CF649" w14:textId="77777777" w:rsidR="00D76166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76166" w:rsidRPr="00EE0DC2" w14:paraId="0982B721" w14:textId="77777777" w:rsidTr="0008091F">
        <w:tc>
          <w:tcPr>
            <w:tcW w:w="2250" w:type="dxa"/>
          </w:tcPr>
          <w:p w14:paraId="3119AADB" w14:textId="1C664F48" w:rsidR="00D76166" w:rsidRPr="00EE0DC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0BC57AB" w14:textId="0032A831" w:rsidR="00D76166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431</w:t>
            </w:r>
            <w:r w:rsidR="00D761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698</w:t>
            </w:r>
          </w:p>
        </w:tc>
        <w:tc>
          <w:tcPr>
            <w:tcW w:w="243" w:type="dxa"/>
          </w:tcPr>
          <w:p w14:paraId="147C193C" w14:textId="77777777" w:rsidR="00D76166" w:rsidRPr="00EE0DC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77E0CBAA" w14:textId="6861760D" w:rsidR="00D76166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50</w:t>
            </w:r>
            <w:r w:rsidR="00D761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418</w:t>
            </w:r>
          </w:p>
        </w:tc>
        <w:tc>
          <w:tcPr>
            <w:tcW w:w="236" w:type="dxa"/>
          </w:tcPr>
          <w:p w14:paraId="05F233CB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37B9B01D" w14:textId="22AEA2CF" w:rsidR="00D76166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D761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911</w:t>
            </w:r>
            <w:r w:rsidR="00D761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590</w:t>
            </w:r>
          </w:p>
        </w:tc>
        <w:tc>
          <w:tcPr>
            <w:tcW w:w="241" w:type="dxa"/>
          </w:tcPr>
          <w:p w14:paraId="69A6194E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14:paraId="2425BE33" w14:textId="7FA51648" w:rsidR="00D76166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D761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756</w:t>
            </w:r>
            <w:r w:rsidR="00D761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309</w:t>
            </w:r>
          </w:p>
        </w:tc>
        <w:tc>
          <w:tcPr>
            <w:tcW w:w="236" w:type="dxa"/>
          </w:tcPr>
          <w:p w14:paraId="56FE5D7A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754FEF0" w14:textId="098556B9" w:rsidR="00D76166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</w:t>
            </w:r>
            <w:r w:rsidR="00D761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267</w:t>
            </w:r>
          </w:p>
        </w:tc>
        <w:tc>
          <w:tcPr>
            <w:tcW w:w="243" w:type="dxa"/>
          </w:tcPr>
          <w:p w14:paraId="12C5336D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</w:tcPr>
          <w:p w14:paraId="3252A85A" w14:textId="7DAE6DB7" w:rsidR="00D76166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51</w:t>
            </w:r>
            <w:r w:rsidR="00D761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489</w:t>
            </w:r>
          </w:p>
        </w:tc>
        <w:tc>
          <w:tcPr>
            <w:tcW w:w="270" w:type="dxa"/>
          </w:tcPr>
          <w:p w14:paraId="281150AD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B50B75E" w14:textId="6A7ED120" w:rsidR="00D76166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 w:rsidR="00D761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677</w:t>
            </w:r>
          </w:p>
        </w:tc>
        <w:tc>
          <w:tcPr>
            <w:tcW w:w="270" w:type="dxa"/>
          </w:tcPr>
          <w:p w14:paraId="229765AB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52426C4" w14:textId="409B58B3" w:rsidR="00D76166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D761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595</w:t>
            </w:r>
          </w:p>
        </w:tc>
        <w:tc>
          <w:tcPr>
            <w:tcW w:w="270" w:type="dxa"/>
          </w:tcPr>
          <w:p w14:paraId="76EFF847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F14BC25" w14:textId="76AC4D92" w:rsidR="00D76166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  <w:r w:rsidR="00D761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264</w:t>
            </w:r>
            <w:r w:rsidR="00D761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043</w:t>
            </w:r>
          </w:p>
        </w:tc>
      </w:tr>
      <w:tr w:rsidR="00D76166" w:rsidRPr="00EE0DC2" w14:paraId="5FCAC464" w14:textId="77777777" w:rsidTr="008B549F">
        <w:tc>
          <w:tcPr>
            <w:tcW w:w="2250" w:type="dxa"/>
          </w:tcPr>
          <w:p w14:paraId="76B81ED0" w14:textId="75E25561" w:rsidR="00D76166" w:rsidRPr="00EE0DC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08309C0" w14:textId="77777777" w:rsidR="00D76166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0E19CBB7" w14:textId="77777777" w:rsidR="00D76166" w:rsidRPr="00EE0DC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0EA8F178" w14:textId="77777777" w:rsidR="00D76166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2442EBD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0CC1A73C" w14:textId="77777777" w:rsidR="00D76166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7C396078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</w:tcPr>
          <w:p w14:paraId="4036CADA" w14:textId="77777777" w:rsidR="00D76166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110F413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2703F70" w14:textId="77777777" w:rsidR="00D76166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373E90EB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</w:tcPr>
          <w:p w14:paraId="764A4A0E" w14:textId="77777777" w:rsidR="00D76166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07EE41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A4BEE23" w14:textId="77777777" w:rsidR="00D76166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DFB62DE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00CDAA7" w14:textId="77777777" w:rsidR="00D76166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82D2A2F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7B82E09" w14:textId="77777777" w:rsidR="00D76166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76166" w:rsidRPr="00EE0DC2" w14:paraId="7422E29B" w14:textId="77777777" w:rsidTr="008B549F">
        <w:tc>
          <w:tcPr>
            <w:tcW w:w="2250" w:type="dxa"/>
          </w:tcPr>
          <w:p w14:paraId="00DD2838" w14:textId="1A410186" w:rsidR="00D76166" w:rsidRPr="00EE0DC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E0DC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และ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วันที่</w:t>
            </w:r>
            <w:r w:rsidRPr="00EE0DC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EE0D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F5C916F" w14:textId="6EFE3F95" w:rsidR="00D76166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431</w:t>
            </w:r>
            <w:r w:rsidR="00D761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698</w:t>
            </w:r>
          </w:p>
        </w:tc>
        <w:tc>
          <w:tcPr>
            <w:tcW w:w="243" w:type="dxa"/>
          </w:tcPr>
          <w:p w14:paraId="5D4425CB" w14:textId="77777777" w:rsidR="00D76166" w:rsidRPr="00EE0DC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1A6AB337" w14:textId="416AF146" w:rsidR="00D76166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46</w:t>
            </w:r>
            <w:r w:rsidR="00D761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736</w:t>
            </w:r>
          </w:p>
        </w:tc>
        <w:tc>
          <w:tcPr>
            <w:tcW w:w="236" w:type="dxa"/>
          </w:tcPr>
          <w:p w14:paraId="0A6A0FFD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21F40992" w14:textId="2CB388FC" w:rsidR="00D76166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D761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818</w:t>
            </w:r>
            <w:r w:rsidR="00D761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056</w:t>
            </w:r>
          </w:p>
        </w:tc>
        <w:tc>
          <w:tcPr>
            <w:tcW w:w="241" w:type="dxa"/>
          </w:tcPr>
          <w:p w14:paraId="2A1FE368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14:paraId="2463DD8E" w14:textId="10F3E4C5" w:rsidR="00D76166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D761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395</w:t>
            </w:r>
            <w:r w:rsidR="00D761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780</w:t>
            </w:r>
          </w:p>
        </w:tc>
        <w:tc>
          <w:tcPr>
            <w:tcW w:w="236" w:type="dxa"/>
          </w:tcPr>
          <w:p w14:paraId="26376315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5E0F5F2" w14:textId="39D28724" w:rsidR="00D76166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</w:t>
            </w:r>
            <w:r w:rsidR="00D761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557</w:t>
            </w:r>
          </w:p>
        </w:tc>
        <w:tc>
          <w:tcPr>
            <w:tcW w:w="243" w:type="dxa"/>
          </w:tcPr>
          <w:p w14:paraId="12480C2D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</w:tcPr>
          <w:p w14:paraId="7107C3DB" w14:textId="38C14FC3" w:rsidR="00D76166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45</w:t>
            </w:r>
            <w:r w:rsidR="00D761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594</w:t>
            </w:r>
          </w:p>
        </w:tc>
        <w:tc>
          <w:tcPr>
            <w:tcW w:w="270" w:type="dxa"/>
          </w:tcPr>
          <w:p w14:paraId="51F19A86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CC1EB29" w14:textId="4F8A54B1" w:rsidR="00D76166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D761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335</w:t>
            </w:r>
          </w:p>
        </w:tc>
        <w:tc>
          <w:tcPr>
            <w:tcW w:w="270" w:type="dxa"/>
          </w:tcPr>
          <w:p w14:paraId="76674D9F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419C2C5" w14:textId="7194261A" w:rsidR="00D76166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29</w:t>
            </w:r>
            <w:r w:rsidR="00D761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477</w:t>
            </w:r>
          </w:p>
        </w:tc>
        <w:tc>
          <w:tcPr>
            <w:tcW w:w="270" w:type="dxa"/>
          </w:tcPr>
          <w:p w14:paraId="1B520311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44C74A0" w14:textId="58FA40CF" w:rsidR="00D76166" w:rsidRPr="00CE155B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="00D76166"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794</w:t>
            </w:r>
            <w:r w:rsidR="00D76166" w:rsidRPr="00CE15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233</w:t>
            </w:r>
          </w:p>
        </w:tc>
      </w:tr>
      <w:tr w:rsidR="00D76166" w:rsidRPr="00EE0DC2" w14:paraId="79D662A0" w14:textId="77777777" w:rsidTr="008B549F">
        <w:tc>
          <w:tcPr>
            <w:tcW w:w="2250" w:type="dxa"/>
          </w:tcPr>
          <w:p w14:paraId="795C5542" w14:textId="10268D59" w:rsidR="00D76166" w:rsidRPr="00EE0DC2" w:rsidRDefault="00E62675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A0608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CE15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8852A1"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663FB60B" w14:textId="5E5E0B91" w:rsidR="00D76166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431</w:t>
            </w:r>
            <w:r w:rsidR="00374DDF" w:rsidRPr="00374DD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698</w:t>
            </w:r>
          </w:p>
        </w:tc>
        <w:tc>
          <w:tcPr>
            <w:tcW w:w="243" w:type="dxa"/>
          </w:tcPr>
          <w:p w14:paraId="3537A195" w14:textId="77777777" w:rsidR="00D76166" w:rsidRPr="00EE0DC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14:paraId="323EA5F3" w14:textId="4F265C88" w:rsidR="00D76166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44</w:t>
            </w:r>
            <w:r w:rsidR="00374DDF" w:rsidRPr="00374DD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075</w:t>
            </w:r>
          </w:p>
        </w:tc>
        <w:tc>
          <w:tcPr>
            <w:tcW w:w="236" w:type="dxa"/>
          </w:tcPr>
          <w:p w14:paraId="2871266F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</w:tcPr>
          <w:p w14:paraId="17DC2AEC" w14:textId="225A6EF3" w:rsidR="00D76166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374DDF" w:rsidRPr="00374DD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677</w:t>
            </w:r>
            <w:r w:rsidR="00374DDF" w:rsidRPr="00374DD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223</w:t>
            </w:r>
          </w:p>
        </w:tc>
        <w:tc>
          <w:tcPr>
            <w:tcW w:w="241" w:type="dxa"/>
          </w:tcPr>
          <w:p w14:paraId="746754DB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</w:tcBorders>
          </w:tcPr>
          <w:p w14:paraId="3B2F4D72" w14:textId="547B56AA" w:rsidR="00D76166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374DDF" w:rsidRPr="00374DD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025</w:t>
            </w:r>
            <w:r w:rsidR="00374DDF" w:rsidRPr="00374DD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395</w:t>
            </w:r>
          </w:p>
        </w:tc>
        <w:tc>
          <w:tcPr>
            <w:tcW w:w="236" w:type="dxa"/>
          </w:tcPr>
          <w:p w14:paraId="20BAD9DE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B44F01E" w14:textId="7C6D0A43" w:rsidR="00D76166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20</w:t>
            </w:r>
            <w:r w:rsidR="00374DDF" w:rsidRPr="004F497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608</w:t>
            </w:r>
          </w:p>
        </w:tc>
        <w:tc>
          <w:tcPr>
            <w:tcW w:w="243" w:type="dxa"/>
          </w:tcPr>
          <w:p w14:paraId="5EBC79E6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double" w:sz="4" w:space="0" w:color="auto"/>
              <w:bottom w:val="double" w:sz="4" w:space="0" w:color="auto"/>
            </w:tcBorders>
          </w:tcPr>
          <w:p w14:paraId="7F9D65EF" w14:textId="39D55CCB" w:rsidR="00D76166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44</w:t>
            </w:r>
            <w:r w:rsidR="00374DDF" w:rsidRPr="00374DD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695</w:t>
            </w:r>
          </w:p>
        </w:tc>
        <w:tc>
          <w:tcPr>
            <w:tcW w:w="270" w:type="dxa"/>
          </w:tcPr>
          <w:p w14:paraId="545C8BEB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D708737" w14:textId="173615D0" w:rsidR="00D76166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374DDF" w:rsidRPr="00374DD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307</w:t>
            </w:r>
          </w:p>
        </w:tc>
        <w:tc>
          <w:tcPr>
            <w:tcW w:w="270" w:type="dxa"/>
          </w:tcPr>
          <w:p w14:paraId="610048CE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2F6028A" w14:textId="024C4CAA" w:rsidR="00D76166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  <w:r w:rsidR="00374DDF" w:rsidRPr="00374DD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800</w:t>
            </w:r>
          </w:p>
        </w:tc>
        <w:tc>
          <w:tcPr>
            <w:tcW w:w="270" w:type="dxa"/>
          </w:tcPr>
          <w:p w14:paraId="12CC6411" w14:textId="77777777" w:rsidR="00D76166" w:rsidRPr="00EE0DC2" w:rsidRDefault="00D76166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627A449" w14:textId="7AFBB991" w:rsidR="00D76166" w:rsidRPr="00CE155B" w:rsidRDefault="008852A1" w:rsidP="00D761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="00374DDF" w:rsidRPr="00374DD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253</w:t>
            </w:r>
            <w:r w:rsidR="00374DDF" w:rsidRPr="00374DD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801</w:t>
            </w:r>
          </w:p>
        </w:tc>
      </w:tr>
    </w:tbl>
    <w:p w14:paraId="309299B9" w14:textId="77777777" w:rsidR="001B2CEA" w:rsidRPr="001B2CEA" w:rsidRDefault="001B2CEA" w:rsidP="001B2CEA">
      <w:pPr>
        <w:spacing w:line="240" w:lineRule="auto"/>
        <w:rPr>
          <w:rFonts w:ascii="Angsana New" w:hAnsi="Angsana New" w:cs="Angsana New"/>
          <w:sz w:val="2"/>
          <w:szCs w:val="2"/>
        </w:rPr>
      </w:pPr>
    </w:p>
    <w:p w14:paraId="032022F4" w14:textId="77777777" w:rsidR="007470E5" w:rsidRPr="00257AC3" w:rsidRDefault="007470E5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16"/>
          <w:szCs w:val="16"/>
        </w:rPr>
      </w:pPr>
    </w:p>
    <w:p w14:paraId="02E9AED4" w14:textId="77777777" w:rsidR="00480ECA" w:rsidRDefault="00480ECA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i/>
          <w:iCs/>
          <w:sz w:val="30"/>
          <w:szCs w:val="30"/>
          <w:lang w:val="en-US"/>
        </w:rPr>
        <w:sectPr w:rsidR="00480ECA" w:rsidSect="00B16945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9E4B9BB" w14:textId="75099600" w:rsidR="001E4F07" w:rsidRPr="00BF4D06" w:rsidRDefault="001E4F07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BF4D06">
        <w:rPr>
          <w:rFonts w:ascii="Angsana New" w:hAnsi="Angsana New" w:hint="cs"/>
          <w:sz w:val="30"/>
          <w:szCs w:val="30"/>
          <w:cs/>
        </w:rPr>
        <w:lastRenderedPageBreak/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8852A1" w:rsidRPr="008852A1">
        <w:rPr>
          <w:rFonts w:ascii="Angsana New" w:hAnsi="Angsana New"/>
          <w:sz w:val="30"/>
          <w:szCs w:val="30"/>
          <w:lang w:val="en-US"/>
        </w:rPr>
        <w:t>31</w:t>
      </w:r>
      <w:r w:rsidRPr="00BF4D06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8852A1" w:rsidRPr="008852A1">
        <w:rPr>
          <w:rFonts w:ascii="Angsana New" w:hAnsi="Angsana New"/>
          <w:sz w:val="30"/>
          <w:szCs w:val="30"/>
          <w:lang w:val="en-US"/>
        </w:rPr>
        <w:t>2563</w:t>
      </w:r>
      <w:r w:rsidR="00600D18" w:rsidRPr="00BF4D06">
        <w:rPr>
          <w:rFonts w:ascii="Angsana New" w:hAnsi="Angsana New" w:hint="cs"/>
          <w:sz w:val="30"/>
          <w:szCs w:val="30"/>
          <w:cs/>
        </w:rPr>
        <w:t xml:space="preserve"> มี</w:t>
      </w:r>
      <w:r w:rsidR="00600D18" w:rsidRPr="00B35F2B">
        <w:rPr>
          <w:rFonts w:ascii="Angsana New" w:hAnsi="Angsana New" w:hint="cs"/>
          <w:sz w:val="30"/>
          <w:szCs w:val="30"/>
          <w:cs/>
        </w:rPr>
        <w:t>จำนวน</w:t>
      </w:r>
      <w:r w:rsidR="00A6177F" w:rsidRPr="00B35F2B">
        <w:rPr>
          <w:rFonts w:ascii="Angsana New" w:hAnsi="Angsana New"/>
          <w:sz w:val="30"/>
          <w:szCs w:val="30"/>
          <w:lang w:val="en-US"/>
        </w:rPr>
        <w:t xml:space="preserve"> </w:t>
      </w:r>
      <w:r w:rsidR="008852A1" w:rsidRPr="008852A1">
        <w:rPr>
          <w:rFonts w:ascii="Angsana New" w:hAnsi="Angsana New"/>
          <w:sz w:val="30"/>
          <w:szCs w:val="30"/>
          <w:lang w:val="en-US"/>
        </w:rPr>
        <w:t>209</w:t>
      </w:r>
      <w:r w:rsidR="00B35F2B" w:rsidRPr="00B35F2B">
        <w:rPr>
          <w:rFonts w:ascii="Angsana New" w:hAnsi="Angsana New"/>
          <w:sz w:val="30"/>
          <w:szCs w:val="30"/>
          <w:lang w:val="en-US"/>
        </w:rPr>
        <w:t>.</w:t>
      </w:r>
      <w:r w:rsidR="008852A1" w:rsidRPr="008852A1">
        <w:rPr>
          <w:rFonts w:ascii="Angsana New" w:hAnsi="Angsana New"/>
          <w:sz w:val="30"/>
          <w:szCs w:val="30"/>
          <w:lang w:val="en-US"/>
        </w:rPr>
        <w:t>7</w:t>
      </w:r>
      <w:r w:rsidRPr="00B35F2B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BF4D06">
        <w:rPr>
          <w:rFonts w:ascii="Angsana New" w:hAnsi="Angsana New" w:hint="cs"/>
          <w:sz w:val="30"/>
          <w:szCs w:val="30"/>
          <w:cs/>
        </w:rPr>
        <w:t xml:space="preserve"> </w:t>
      </w:r>
      <w:r w:rsidRPr="00BF4D06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8852A1" w:rsidRPr="008852A1">
        <w:rPr>
          <w:rFonts w:ascii="Angsana New" w:hAnsi="Angsana New"/>
          <w:i/>
          <w:iCs/>
          <w:sz w:val="30"/>
          <w:szCs w:val="30"/>
          <w:lang w:val="en-US"/>
        </w:rPr>
        <w:t>2562</w:t>
      </w:r>
      <w:r w:rsidRPr="00BF4D06">
        <w:rPr>
          <w:rFonts w:ascii="Angsana New" w:hAnsi="Angsana New"/>
          <w:i/>
          <w:iCs/>
          <w:sz w:val="30"/>
          <w:szCs w:val="30"/>
        </w:rPr>
        <w:t xml:space="preserve">: </w:t>
      </w:r>
      <w:r w:rsidR="008852A1" w:rsidRPr="008852A1">
        <w:rPr>
          <w:rFonts w:ascii="Angsana New" w:hAnsi="Angsana New"/>
          <w:i/>
          <w:iCs/>
          <w:sz w:val="30"/>
          <w:szCs w:val="30"/>
          <w:lang w:val="en-US"/>
        </w:rPr>
        <w:t>148</w:t>
      </w:r>
      <w:r w:rsidR="00D76166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8852A1" w:rsidRPr="008852A1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="00CE485D" w:rsidRPr="00BF4D06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CE485D" w:rsidRPr="00BF4D06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ล้านบาท)</w:t>
      </w:r>
    </w:p>
    <w:p w14:paraId="36B62D0C" w14:textId="77777777" w:rsidR="001E4F07" w:rsidRPr="00BF4D06" w:rsidRDefault="001E4F07" w:rsidP="00A15967">
      <w:pPr>
        <w:pStyle w:val="BodyText2"/>
        <w:tabs>
          <w:tab w:val="left" w:pos="540"/>
        </w:tabs>
        <w:spacing w:line="200" w:lineRule="atLeast"/>
        <w:ind w:left="547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5EAE9B3" w14:textId="77777777" w:rsidR="00691CFA" w:rsidRPr="00BF4D06" w:rsidRDefault="00691CFA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BF4D06">
        <w:rPr>
          <w:rFonts w:ascii="Angsana New" w:hAnsi="Angsana New" w:hint="cs"/>
          <w:i/>
          <w:iCs/>
          <w:sz w:val="30"/>
          <w:szCs w:val="30"/>
          <w:cs/>
        </w:rPr>
        <w:t>การค้ำประกัน</w:t>
      </w:r>
    </w:p>
    <w:p w14:paraId="20141E51" w14:textId="77777777" w:rsidR="00691CFA" w:rsidRPr="00BF4D06" w:rsidRDefault="00691CFA" w:rsidP="00A15967">
      <w:pPr>
        <w:pStyle w:val="BodyText2"/>
        <w:tabs>
          <w:tab w:val="left" w:pos="540"/>
        </w:tabs>
        <w:spacing w:line="20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3EDBDC4C" w14:textId="5B06ED1C" w:rsidR="00691CFA" w:rsidRPr="00BF4D06" w:rsidRDefault="00F13F7D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BF4D0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852A1" w:rsidRPr="008852A1">
        <w:rPr>
          <w:rFonts w:ascii="Angsana New" w:hAnsi="Angsana New"/>
          <w:sz w:val="30"/>
          <w:szCs w:val="30"/>
          <w:lang w:val="en-US"/>
        </w:rPr>
        <w:t>31</w:t>
      </w:r>
      <w:r w:rsidRPr="00BF4D0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852A1" w:rsidRPr="008852A1">
        <w:rPr>
          <w:rFonts w:ascii="Angsana New" w:hAnsi="Angsana New"/>
          <w:sz w:val="30"/>
          <w:szCs w:val="30"/>
          <w:lang w:val="en-US"/>
        </w:rPr>
        <w:t>2563</w:t>
      </w:r>
      <w:r w:rsidR="00575ECF" w:rsidRPr="00BF4D06">
        <w:rPr>
          <w:rFonts w:ascii="Angsana New" w:hAnsi="Angsana New"/>
          <w:sz w:val="30"/>
          <w:szCs w:val="30"/>
          <w:lang w:val="en-US"/>
        </w:rPr>
        <w:t xml:space="preserve"> </w:t>
      </w:r>
      <w:r w:rsidR="00AF6256" w:rsidRPr="00BF4D06">
        <w:rPr>
          <w:rFonts w:ascii="Angsana New" w:hAnsi="Angsana New"/>
          <w:sz w:val="30"/>
          <w:szCs w:val="30"/>
          <w:cs/>
        </w:rPr>
        <w:t>บริษัท</w:t>
      </w:r>
      <w:r w:rsidR="00AF6256" w:rsidRPr="00BF4D06">
        <w:rPr>
          <w:rFonts w:ascii="Angsana New" w:hAnsi="Angsana New" w:hint="cs"/>
          <w:sz w:val="30"/>
          <w:szCs w:val="30"/>
          <w:cs/>
        </w:rPr>
        <w:t>ได้</w:t>
      </w:r>
      <w:r w:rsidR="00A9164F" w:rsidRPr="00BF4D06">
        <w:rPr>
          <w:rFonts w:ascii="Angsana New" w:hAnsi="Angsana New"/>
          <w:sz w:val="30"/>
          <w:szCs w:val="30"/>
          <w:cs/>
        </w:rPr>
        <w:t>จดจำนอง/จำนำ</w:t>
      </w:r>
      <w:r w:rsidRPr="00BF4D06">
        <w:rPr>
          <w:rFonts w:ascii="Angsana New" w:hAnsi="Angsana New"/>
          <w:sz w:val="30"/>
          <w:szCs w:val="30"/>
          <w:cs/>
        </w:rPr>
        <w:t>ทรัพย์</w:t>
      </w:r>
      <w:r w:rsidR="00A9164F" w:rsidRPr="00BF4D06">
        <w:rPr>
          <w:rFonts w:ascii="Angsana New" w:hAnsi="Angsana New" w:hint="cs"/>
          <w:sz w:val="30"/>
          <w:szCs w:val="30"/>
          <w:cs/>
        </w:rPr>
        <w:t>สินของบริษัทมูลค่าตามบัญชีสุทธิ</w:t>
      </w:r>
      <w:r w:rsidRPr="00B501BA">
        <w:rPr>
          <w:rFonts w:ascii="Angsana New" w:hAnsi="Angsana New"/>
          <w:sz w:val="30"/>
          <w:szCs w:val="30"/>
          <w:cs/>
        </w:rPr>
        <w:t>จำนวนประมาณ</w:t>
      </w:r>
      <w:r w:rsidR="00B501BA">
        <w:rPr>
          <w:rFonts w:ascii="Angsana New" w:hAnsi="Angsana New"/>
          <w:sz w:val="30"/>
          <w:szCs w:val="30"/>
          <w:lang w:val="en-US"/>
        </w:rPr>
        <w:t xml:space="preserve"> </w:t>
      </w:r>
      <w:r w:rsidR="00E74C71">
        <w:rPr>
          <w:rFonts w:ascii="Angsana New" w:hAnsi="Angsana New"/>
          <w:sz w:val="30"/>
          <w:szCs w:val="30"/>
          <w:lang w:val="en-US"/>
        </w:rPr>
        <w:t>2,363.4</w:t>
      </w:r>
      <w:r w:rsidR="00FA5A28" w:rsidRPr="00BF4D06">
        <w:rPr>
          <w:rFonts w:ascii="Angsana New" w:hAnsi="Angsana New"/>
          <w:sz w:val="30"/>
          <w:szCs w:val="30"/>
          <w:lang w:val="en-US"/>
        </w:rPr>
        <w:t xml:space="preserve"> </w:t>
      </w:r>
      <w:r w:rsidRPr="00BF4D06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BF4D06">
        <w:rPr>
          <w:rFonts w:ascii="Angsana New" w:hAnsi="Angsana New"/>
          <w:i/>
          <w:iCs/>
          <w:sz w:val="30"/>
          <w:szCs w:val="30"/>
          <w:cs/>
        </w:rPr>
        <w:t>(</w:t>
      </w:r>
      <w:r w:rsidR="008852A1" w:rsidRPr="008852A1">
        <w:rPr>
          <w:rFonts w:ascii="Angsana New" w:hAnsi="Angsana New"/>
          <w:i/>
          <w:iCs/>
          <w:sz w:val="30"/>
          <w:szCs w:val="30"/>
          <w:lang w:val="en-US"/>
        </w:rPr>
        <w:t>2562</w:t>
      </w:r>
      <w:r w:rsidRPr="00BF4D06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8852A1" w:rsidRPr="008852A1">
        <w:rPr>
          <w:rFonts w:ascii="Angsana New" w:hAnsi="Angsana New"/>
          <w:i/>
          <w:iCs/>
          <w:sz w:val="30"/>
          <w:szCs w:val="30"/>
          <w:lang w:val="en-US"/>
        </w:rPr>
        <w:t>2</w:t>
      </w:r>
      <w:r w:rsidR="00EB5197" w:rsidRPr="00BF4D06">
        <w:rPr>
          <w:rFonts w:ascii="Angsana New" w:hAnsi="Angsana New"/>
          <w:i/>
          <w:iCs/>
          <w:sz w:val="30"/>
          <w:szCs w:val="30"/>
          <w:lang w:val="en-US"/>
        </w:rPr>
        <w:t>,</w:t>
      </w:r>
      <w:r w:rsidR="008852A1" w:rsidRPr="008852A1">
        <w:rPr>
          <w:rFonts w:ascii="Angsana New" w:hAnsi="Angsana New"/>
          <w:i/>
          <w:iCs/>
          <w:sz w:val="30"/>
          <w:szCs w:val="30"/>
          <w:lang w:val="en-US"/>
        </w:rPr>
        <w:t>673</w:t>
      </w:r>
      <w:r w:rsidR="00D76166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8852A1" w:rsidRPr="008852A1">
        <w:rPr>
          <w:rFonts w:ascii="Angsana New" w:hAnsi="Angsana New"/>
          <w:i/>
          <w:iCs/>
          <w:sz w:val="30"/>
          <w:szCs w:val="30"/>
          <w:lang w:val="en-US"/>
        </w:rPr>
        <w:t>6</w:t>
      </w:r>
      <w:r w:rsidR="00AF427D" w:rsidRPr="00BF4D06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BF4D06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BF4D06">
        <w:rPr>
          <w:rFonts w:ascii="Angsana New" w:hAnsi="Angsana New"/>
          <w:sz w:val="30"/>
          <w:szCs w:val="30"/>
          <w:cs/>
        </w:rPr>
        <w:t xml:space="preserve"> เป็นหลักประกันเงินกู้ยืมจากสถาบันการเงินตามที่อธิบายไว้ใน</w:t>
      </w:r>
      <w:r w:rsidR="00A9164F" w:rsidRPr="00BF4D06">
        <w:rPr>
          <w:rFonts w:ascii="Angsana New" w:hAnsi="Angsana New"/>
          <w:sz w:val="30"/>
          <w:szCs w:val="30"/>
          <w:cs/>
        </w:rPr>
        <w:br/>
      </w:r>
      <w:r w:rsidRPr="00BF4D06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หมายเหตุประกอบงบการเงินข้อ </w:t>
      </w:r>
      <w:r w:rsidR="008852A1" w:rsidRPr="008852A1">
        <w:rPr>
          <w:rFonts w:ascii="Angsana New" w:hAnsi="Angsana New"/>
          <w:sz w:val="30"/>
          <w:szCs w:val="30"/>
          <w:lang w:val="en-US"/>
        </w:rPr>
        <w:t>14</w:t>
      </w:r>
    </w:p>
    <w:p w14:paraId="139F2568" w14:textId="77777777" w:rsidR="00691CFA" w:rsidRPr="00BF4D06" w:rsidRDefault="00691CFA" w:rsidP="00A15967">
      <w:pPr>
        <w:pStyle w:val="BodyText2"/>
        <w:tabs>
          <w:tab w:val="left" w:pos="540"/>
        </w:tabs>
        <w:spacing w:line="20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B6AB96E" w14:textId="77777777" w:rsidR="002755B2" w:rsidRPr="00AB15A2" w:rsidRDefault="002755B2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AB15A2">
        <w:rPr>
          <w:rFonts w:ascii="Angsana New" w:hAnsi="Angsana New" w:hint="cs"/>
          <w:i/>
          <w:iCs/>
          <w:sz w:val="30"/>
          <w:szCs w:val="30"/>
          <w:cs/>
        </w:rPr>
        <w:t>สินทรัพย์ระหว่าง</w:t>
      </w:r>
      <w:r w:rsidR="00EF5C3B" w:rsidRPr="00AB15A2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AB15A2">
        <w:rPr>
          <w:rFonts w:ascii="Angsana New" w:hAnsi="Angsana New" w:hint="cs"/>
          <w:i/>
          <w:iCs/>
          <w:sz w:val="30"/>
          <w:szCs w:val="30"/>
          <w:cs/>
        </w:rPr>
        <w:t>ก่อสร้างและติดตั้ง</w:t>
      </w:r>
    </w:p>
    <w:p w14:paraId="2858A913" w14:textId="77777777" w:rsidR="002755B2" w:rsidRPr="00AB15A2" w:rsidRDefault="002755B2" w:rsidP="00A15967">
      <w:pPr>
        <w:pStyle w:val="BodyText2"/>
        <w:tabs>
          <w:tab w:val="left" w:pos="540"/>
        </w:tabs>
        <w:spacing w:line="20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6C5AF7E5" w14:textId="26F50A2D" w:rsidR="00513A86" w:rsidRPr="00AB15A2" w:rsidRDefault="00513A86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AB15A2">
        <w:rPr>
          <w:rFonts w:ascii="Angsana New" w:hAnsi="Angsana New" w:hint="cs"/>
          <w:spacing w:val="-6"/>
          <w:sz w:val="30"/>
          <w:szCs w:val="30"/>
          <w:cs/>
        </w:rPr>
        <w:t xml:space="preserve">สินทรัพย์ระหว่างการก่อสร้างและติดตั้ง ณ วันที่ </w:t>
      </w:r>
      <w:r w:rsidR="008852A1" w:rsidRPr="00AB15A2">
        <w:rPr>
          <w:rFonts w:ascii="Angsana New" w:hAnsi="Angsana New"/>
          <w:spacing w:val="-6"/>
          <w:sz w:val="30"/>
          <w:szCs w:val="30"/>
          <w:lang w:val="en-US"/>
        </w:rPr>
        <w:t>31</w:t>
      </w:r>
      <w:r w:rsidRPr="00AB15A2">
        <w:rPr>
          <w:rFonts w:ascii="Angsana New" w:hAnsi="Angsana New" w:hint="cs"/>
          <w:spacing w:val="-6"/>
          <w:sz w:val="30"/>
          <w:szCs w:val="30"/>
          <w:cs/>
        </w:rPr>
        <w:t xml:space="preserve"> ธันวาคม </w:t>
      </w:r>
      <w:r w:rsidR="008852A1" w:rsidRPr="00AB15A2">
        <w:rPr>
          <w:rFonts w:ascii="Angsana New" w:hAnsi="Angsana New"/>
          <w:spacing w:val="-6"/>
          <w:sz w:val="30"/>
          <w:szCs w:val="30"/>
          <w:lang w:val="en-US"/>
        </w:rPr>
        <w:t>2563</w:t>
      </w:r>
      <w:r w:rsidR="00575ECF" w:rsidRPr="00AB15A2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AB15A2">
        <w:rPr>
          <w:rFonts w:ascii="Angsana New" w:hAnsi="Angsana New" w:hint="cs"/>
          <w:spacing w:val="-6"/>
          <w:sz w:val="30"/>
          <w:szCs w:val="30"/>
          <w:cs/>
        </w:rPr>
        <w:t>มีจำนวนเงินรวม</w:t>
      </w:r>
      <w:r w:rsidR="00B35F2B" w:rsidRPr="00AB15A2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8852A1" w:rsidRPr="00AB15A2"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="00B35F2B" w:rsidRPr="00AB15A2">
        <w:rPr>
          <w:rFonts w:ascii="Angsana New" w:hAnsi="Angsana New"/>
          <w:spacing w:val="-6"/>
          <w:sz w:val="30"/>
          <w:szCs w:val="30"/>
          <w:lang w:val="en-US"/>
        </w:rPr>
        <w:t>.</w:t>
      </w:r>
      <w:r w:rsidR="008852A1" w:rsidRPr="00AB15A2">
        <w:rPr>
          <w:rFonts w:ascii="Angsana New" w:hAnsi="Angsana New"/>
          <w:spacing w:val="-6"/>
          <w:sz w:val="30"/>
          <w:szCs w:val="30"/>
          <w:lang w:val="en-US"/>
        </w:rPr>
        <w:t>8</w:t>
      </w:r>
      <w:r w:rsidR="001E3E60" w:rsidRPr="00AB15A2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AB15A2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</w:t>
      </w:r>
      <w:r w:rsidRPr="00AB15A2">
        <w:rPr>
          <w:rFonts w:ascii="Angsana New" w:hAnsi="Angsana New"/>
          <w:i/>
          <w:iCs/>
          <w:spacing w:val="-6"/>
          <w:sz w:val="30"/>
          <w:szCs w:val="30"/>
        </w:rPr>
        <w:t>(</w:t>
      </w:r>
      <w:r w:rsidR="008852A1" w:rsidRPr="00AB15A2">
        <w:rPr>
          <w:rFonts w:ascii="Angsana New" w:hAnsi="Angsana New"/>
          <w:i/>
          <w:iCs/>
          <w:spacing w:val="-6"/>
          <w:sz w:val="30"/>
          <w:szCs w:val="30"/>
          <w:lang w:val="en-US"/>
        </w:rPr>
        <w:t>2562</w:t>
      </w:r>
      <w:r w:rsidRPr="00AB15A2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8852A1" w:rsidRPr="00AB15A2">
        <w:rPr>
          <w:rFonts w:ascii="Angsana New" w:hAnsi="Angsana New"/>
          <w:i/>
          <w:iCs/>
          <w:spacing w:val="-6"/>
          <w:sz w:val="30"/>
          <w:szCs w:val="30"/>
          <w:lang w:val="en-US"/>
        </w:rPr>
        <w:t>29</w:t>
      </w:r>
      <w:r w:rsidR="00D76166" w:rsidRPr="00AB15A2">
        <w:rPr>
          <w:rFonts w:ascii="Angsana New" w:hAnsi="Angsana New"/>
          <w:i/>
          <w:iCs/>
          <w:spacing w:val="-6"/>
          <w:sz w:val="30"/>
          <w:szCs w:val="30"/>
          <w:lang w:val="en-US"/>
        </w:rPr>
        <w:t>.</w:t>
      </w:r>
      <w:r w:rsidR="008852A1" w:rsidRPr="00AB15A2">
        <w:rPr>
          <w:rFonts w:ascii="Angsana New" w:hAnsi="Angsana New"/>
          <w:i/>
          <w:iCs/>
          <w:spacing w:val="-6"/>
          <w:sz w:val="30"/>
          <w:szCs w:val="30"/>
          <w:lang w:val="en-US"/>
        </w:rPr>
        <w:t>5</w:t>
      </w:r>
      <w:r w:rsidR="00A4383C" w:rsidRPr="00AB15A2">
        <w:rPr>
          <w:rFonts w:ascii="Angsana New" w:hAnsi="Angsana New"/>
          <w:i/>
          <w:iCs/>
          <w:spacing w:val="-6"/>
          <w:sz w:val="30"/>
          <w:szCs w:val="30"/>
          <w:lang w:val="en-US"/>
        </w:rPr>
        <w:t xml:space="preserve"> </w:t>
      </w:r>
      <w:r w:rsidRPr="00AB15A2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</w:t>
      </w:r>
      <w:r w:rsidRPr="00AB15A2">
        <w:rPr>
          <w:rFonts w:ascii="Angsana New" w:hAnsi="Angsana New" w:hint="cs"/>
          <w:i/>
          <w:iCs/>
          <w:sz w:val="30"/>
          <w:szCs w:val="30"/>
          <w:cs/>
        </w:rPr>
        <w:t>บาท)</w:t>
      </w:r>
      <w:r w:rsidRPr="00AB15A2">
        <w:rPr>
          <w:rFonts w:ascii="Angsana New" w:hAnsi="Angsana New" w:hint="cs"/>
          <w:sz w:val="30"/>
          <w:szCs w:val="30"/>
          <w:cs/>
        </w:rPr>
        <w:t xml:space="preserve"> ส่วนใหญ่เป็นต้นทุนเครื่องจักรและอุปกรณ์</w:t>
      </w:r>
      <w:r w:rsidR="00EF5C3B" w:rsidRPr="00AB15A2">
        <w:rPr>
          <w:rFonts w:ascii="Angsana New" w:hAnsi="Angsana New" w:hint="cs"/>
          <w:sz w:val="30"/>
          <w:szCs w:val="30"/>
          <w:cs/>
        </w:rPr>
        <w:t>โรงงาน</w:t>
      </w:r>
      <w:r w:rsidRPr="00AB15A2">
        <w:rPr>
          <w:rFonts w:ascii="Angsana New" w:hAnsi="Angsana New" w:hint="cs"/>
          <w:sz w:val="30"/>
          <w:szCs w:val="30"/>
          <w:cs/>
        </w:rPr>
        <w:t xml:space="preserve"> รวมทั้งต้นทุนการติดตั้งที่เกี่ยวข้อง</w:t>
      </w:r>
    </w:p>
    <w:p w14:paraId="78E4FCA8" w14:textId="77777777" w:rsidR="00DC3E44" w:rsidRPr="00AB15A2" w:rsidRDefault="00DC3E44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03BDAB9A" w14:textId="77777777" w:rsidR="00DC3E44" w:rsidRPr="00AB15A2" w:rsidRDefault="00DC3E44" w:rsidP="007278E2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AB15A2">
        <w:rPr>
          <w:rFonts w:ascii="Angsana New" w:hAnsi="Angsana New" w:cs="Angsana New" w:hint="cs"/>
          <w:b/>
          <w:bCs/>
          <w:sz w:val="30"/>
          <w:szCs w:val="30"/>
          <w:cs/>
        </w:rPr>
        <w:t>สัญญาเช่า</w:t>
      </w:r>
    </w:p>
    <w:p w14:paraId="1E6CDC15" w14:textId="7177AE8F" w:rsidR="00513A86" w:rsidRDefault="00513A86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177095EB" w14:textId="6F436493" w:rsidR="002E773B" w:rsidRPr="002E773B" w:rsidRDefault="002E773B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2E773B">
        <w:rPr>
          <w:rFonts w:ascii="Angsana New" w:hAnsi="Angsana New" w:hint="cs"/>
          <w:i/>
          <w:iCs/>
          <w:sz w:val="30"/>
          <w:szCs w:val="30"/>
          <w:cs/>
        </w:rPr>
        <w:t>ในฐานะผู้เช่า</w:t>
      </w:r>
    </w:p>
    <w:p w14:paraId="07764CD9" w14:textId="77777777" w:rsidR="002E773B" w:rsidRPr="00AB15A2" w:rsidRDefault="002E773B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7A5E8DF7" w14:textId="6EAC5423" w:rsidR="00AB15A2" w:rsidRPr="00AB15A2" w:rsidRDefault="00AB15A2" w:rsidP="00AB1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</w:rPr>
      </w:pPr>
      <w:r w:rsidRPr="00AB15A2">
        <w:rPr>
          <w:rFonts w:ascii="Angsana New" w:hAnsi="Angsana New" w:cs="Angsana New"/>
          <w:sz w:val="30"/>
          <w:szCs w:val="30"/>
          <w:cs/>
          <w:lang w:bidi="ar-SA"/>
        </w:rPr>
        <w:t>กลุ่มบริษัทเช่า</w:t>
      </w:r>
      <w:r w:rsidRPr="00AB15A2">
        <w:rPr>
          <w:rFonts w:ascii="Angsana New" w:hAnsi="Angsana New" w:cs="Angsana New" w:hint="cs"/>
          <w:sz w:val="30"/>
          <w:szCs w:val="30"/>
          <w:cs/>
        </w:rPr>
        <w:t>อาคารสำนักงานและร</w:t>
      </w:r>
      <w:r w:rsidR="005717DC">
        <w:rPr>
          <w:rFonts w:ascii="Angsana New" w:hAnsi="Angsana New" w:cs="Angsana New" w:hint="cs"/>
          <w:sz w:val="30"/>
          <w:szCs w:val="30"/>
          <w:cs/>
        </w:rPr>
        <w:t>ถ</w:t>
      </w:r>
      <w:r w:rsidRPr="00AB15A2">
        <w:rPr>
          <w:rFonts w:ascii="Angsana New" w:hAnsi="Angsana New" w:cs="Angsana New" w:hint="cs"/>
          <w:sz w:val="30"/>
          <w:szCs w:val="30"/>
          <w:cs/>
        </w:rPr>
        <w:t>โฟล์คลิฟท์</w:t>
      </w:r>
      <w:r w:rsidRPr="00AB15A2">
        <w:rPr>
          <w:rFonts w:ascii="Angsana New" w:hAnsi="Angsana New" w:cs="Angsana New" w:hint="cs"/>
          <w:sz w:val="30"/>
          <w:szCs w:val="30"/>
          <w:cs/>
          <w:lang w:bidi="ar-SA"/>
        </w:rPr>
        <w:t>เป็น</w:t>
      </w:r>
      <w:r w:rsidRPr="00AB15A2">
        <w:rPr>
          <w:rFonts w:ascii="Angsana New" w:hAnsi="Angsana New" w:cs="Angsana New"/>
          <w:sz w:val="30"/>
          <w:szCs w:val="30"/>
          <w:cs/>
          <w:lang w:bidi="ar-SA"/>
        </w:rPr>
        <w:t>ระยะเวลา</w:t>
      </w:r>
      <w:r w:rsidRPr="00AB15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B15A2">
        <w:rPr>
          <w:rFonts w:ascii="Angsana New" w:hAnsi="Angsana New" w:cs="Angsana New"/>
          <w:sz w:val="30"/>
          <w:szCs w:val="30"/>
        </w:rPr>
        <w:t>3</w:t>
      </w:r>
      <w:r w:rsidRPr="00AB15A2">
        <w:rPr>
          <w:rFonts w:ascii="Angsana New" w:hAnsi="Angsana New" w:cs="Angsana New"/>
          <w:sz w:val="30"/>
          <w:szCs w:val="30"/>
          <w:cs/>
          <w:lang w:bidi="ar-SA"/>
        </w:rPr>
        <w:t xml:space="preserve"> ปี</w:t>
      </w:r>
      <w:r w:rsidRPr="00AB15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B15A2">
        <w:rPr>
          <w:rFonts w:ascii="Angsana New" w:hAnsi="Angsana New" w:cs="Angsana New"/>
          <w:sz w:val="30"/>
          <w:szCs w:val="30"/>
          <w:cs/>
        </w:rPr>
        <w:t xml:space="preserve">โดยมีสิทธิต่ออายุสัญญาเช่าเมื่อสิ้นสุดอายุสัญญา </w:t>
      </w:r>
      <w:r w:rsidRPr="00AB15A2">
        <w:rPr>
          <w:rFonts w:ascii="Angsana New" w:hAnsi="Angsana New" w:cs="Angsana New" w:hint="cs"/>
          <w:sz w:val="30"/>
          <w:szCs w:val="30"/>
          <w:cs/>
        </w:rPr>
        <w:t>ค่าเช่า</w:t>
      </w:r>
      <w:r w:rsidRPr="00AB15A2">
        <w:rPr>
          <w:rFonts w:ascii="Angsana New" w:hAnsi="Angsana New" w:cs="Angsana New"/>
          <w:sz w:val="30"/>
          <w:szCs w:val="30"/>
          <w:cs/>
        </w:rPr>
        <w:t>กำหนดชำระเป็นรายเดือนตามอัตราที่</w:t>
      </w:r>
      <w:r w:rsidRPr="00AB15A2">
        <w:rPr>
          <w:rFonts w:ascii="Angsana New" w:hAnsi="Angsana New" w:cs="Angsana New" w:hint="cs"/>
          <w:sz w:val="30"/>
          <w:szCs w:val="30"/>
          <w:cs/>
        </w:rPr>
        <w:t>ระบุ</w:t>
      </w:r>
      <w:r w:rsidRPr="00AB15A2">
        <w:rPr>
          <w:rFonts w:ascii="Angsana New" w:hAnsi="Angsana New" w:cs="Angsana New"/>
          <w:sz w:val="30"/>
          <w:szCs w:val="30"/>
          <w:cs/>
        </w:rPr>
        <w:t>ไว้ในสัญญา</w:t>
      </w:r>
    </w:p>
    <w:p w14:paraId="0654B2DD" w14:textId="77777777" w:rsidR="00AB15A2" w:rsidRPr="00AB15A2" w:rsidRDefault="00AB15A2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30"/>
        <w:gridCol w:w="1530"/>
        <w:gridCol w:w="180"/>
        <w:gridCol w:w="1350"/>
      </w:tblGrid>
      <w:tr w:rsidR="00DC3E44" w:rsidRPr="00AB15A2" w14:paraId="0C99B37B" w14:textId="77777777" w:rsidTr="00817368">
        <w:trPr>
          <w:cantSplit/>
          <w:tblHeader/>
        </w:trPr>
        <w:tc>
          <w:tcPr>
            <w:tcW w:w="6030" w:type="dxa"/>
            <w:vAlign w:val="bottom"/>
            <w:hideMark/>
          </w:tcPr>
          <w:p w14:paraId="5143E0C1" w14:textId="5DBAADC0" w:rsidR="00DC3E44" w:rsidRPr="00AB15A2" w:rsidRDefault="00DC3E44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B15A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</w:t>
            </w:r>
            <w:r w:rsidRPr="00AB15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="008852A1" w:rsidRPr="00AB15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B15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B15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8852A1" w:rsidRPr="00AB15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  <w:hideMark/>
          </w:tcPr>
          <w:p w14:paraId="34121EC3" w14:textId="77777777" w:rsidR="00DC3E44" w:rsidRPr="00AB15A2" w:rsidRDefault="00DC3E44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GB" w:bidi="ar-SA"/>
              </w:rPr>
            </w:pPr>
          </w:p>
          <w:p w14:paraId="3632DFBB" w14:textId="77777777" w:rsidR="00DC3E44" w:rsidRPr="00AB15A2" w:rsidRDefault="00DC3E44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bidi="ar-SA"/>
              </w:rPr>
            </w:pPr>
            <w:r w:rsidRPr="00AB15A2">
              <w:rPr>
                <w:rFonts w:ascii="Angsana New" w:hAnsi="Angsana New" w:cs="Angsana New"/>
                <w:bCs/>
                <w:sz w:val="30"/>
                <w:szCs w:val="30"/>
                <w:cs/>
                <w:lang w:val="en-GB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58BDC7F2" w14:textId="77777777" w:rsidR="00DC3E44" w:rsidRPr="00AB15A2" w:rsidRDefault="00DC3E44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hideMark/>
          </w:tcPr>
          <w:p w14:paraId="03AC85E7" w14:textId="77777777" w:rsidR="00DC3E44" w:rsidRPr="00AB15A2" w:rsidRDefault="00DC3E44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bidi="ar-SA"/>
              </w:rPr>
            </w:pPr>
            <w:r w:rsidRPr="00AB15A2">
              <w:rPr>
                <w:rFonts w:ascii="Angsana New" w:hAnsi="Angsana New" w:cs="Angsana New"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AB15A2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       </w:t>
            </w:r>
            <w:r w:rsidRPr="00AB15A2">
              <w:rPr>
                <w:rFonts w:ascii="Angsana New" w:hAnsi="Angsana New" w:cs="Angsana New"/>
                <w:bCs/>
                <w:sz w:val="30"/>
                <w:szCs w:val="30"/>
                <w:cs/>
                <w:lang w:val="en-GB"/>
              </w:rPr>
              <w:t xml:space="preserve">เฉพาะกิจการ </w:t>
            </w:r>
          </w:p>
        </w:tc>
      </w:tr>
      <w:tr w:rsidR="00DC3E44" w:rsidRPr="00AB15A2" w14:paraId="2142BDE1" w14:textId="77777777" w:rsidTr="00817368">
        <w:trPr>
          <w:cantSplit/>
          <w:tblHeader/>
        </w:trPr>
        <w:tc>
          <w:tcPr>
            <w:tcW w:w="6030" w:type="dxa"/>
          </w:tcPr>
          <w:p w14:paraId="7F8730E0" w14:textId="77777777" w:rsidR="00DC3E44" w:rsidRPr="00AB15A2" w:rsidRDefault="00DC3E44" w:rsidP="00DC3E44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hideMark/>
          </w:tcPr>
          <w:p w14:paraId="006AEE40" w14:textId="77777777" w:rsidR="00DC3E44" w:rsidRPr="00AB15A2" w:rsidRDefault="00DC3E44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bidi="ar-SA"/>
              </w:rPr>
            </w:pPr>
            <w:r w:rsidRPr="00AB15A2">
              <w:rPr>
                <w:rFonts w:ascii="Angsana New" w:hAnsi="Angsana New" w:cs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AB15A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AB15A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DC3E44" w:rsidRPr="00AB15A2" w14:paraId="612FB1F1" w14:textId="77777777" w:rsidTr="00817368">
        <w:trPr>
          <w:cantSplit/>
        </w:trPr>
        <w:tc>
          <w:tcPr>
            <w:tcW w:w="6030" w:type="dxa"/>
            <w:hideMark/>
          </w:tcPr>
          <w:p w14:paraId="187B3629" w14:textId="77777777" w:rsidR="00DC3E44" w:rsidRPr="00AB15A2" w:rsidRDefault="00DC3E44" w:rsidP="00DC3E44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AB15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49D98492" w14:textId="77777777" w:rsidR="00DC3E44" w:rsidRPr="00AB15A2" w:rsidRDefault="00DC3E44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38BFA3AD" w14:textId="77777777" w:rsidR="00DC3E44" w:rsidRPr="00AB15A2" w:rsidRDefault="00DC3E44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2AF702B5" w14:textId="77777777" w:rsidR="00DC3E44" w:rsidRPr="00AB15A2" w:rsidRDefault="00DC3E44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3F329F" w:rsidRPr="00AB15A2" w14:paraId="3D3582AC" w14:textId="77777777" w:rsidTr="00817368">
        <w:trPr>
          <w:cantSplit/>
        </w:trPr>
        <w:tc>
          <w:tcPr>
            <w:tcW w:w="6030" w:type="dxa"/>
          </w:tcPr>
          <w:p w14:paraId="7DCA62BB" w14:textId="77777777" w:rsidR="003F329F" w:rsidRPr="00AB15A2" w:rsidRDefault="003F329F" w:rsidP="003F329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B15A2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  <w:r w:rsidRPr="00AB15A2">
              <w:rPr>
                <w:rFonts w:ascii="Angsana New" w:hAnsi="Angsana New" w:cs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530" w:type="dxa"/>
          </w:tcPr>
          <w:p w14:paraId="583AAD9F" w14:textId="45881084" w:rsidR="003F329F" w:rsidRPr="00AB15A2" w:rsidRDefault="008852A1" w:rsidP="003F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B15A2">
              <w:rPr>
                <w:rFonts w:ascii="Angsana New" w:hAnsi="Angsana New" w:cs="Angsana New"/>
                <w:sz w:val="30"/>
                <w:szCs w:val="30"/>
                <w:lang w:bidi="ar-SA"/>
              </w:rPr>
              <w:t>90</w:t>
            </w:r>
            <w:r w:rsidR="003F329F" w:rsidRPr="00AB15A2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,</w:t>
            </w:r>
            <w:r w:rsidRPr="00AB15A2">
              <w:rPr>
                <w:rFonts w:ascii="Angsana New" w:hAnsi="Angsana New" w:cs="Angsana New"/>
                <w:sz w:val="30"/>
                <w:szCs w:val="30"/>
                <w:lang w:bidi="ar-SA"/>
              </w:rPr>
              <w:t>174</w:t>
            </w:r>
          </w:p>
        </w:tc>
        <w:tc>
          <w:tcPr>
            <w:tcW w:w="180" w:type="dxa"/>
          </w:tcPr>
          <w:p w14:paraId="5E23992E" w14:textId="77777777" w:rsidR="003F329F" w:rsidRPr="00AB15A2" w:rsidRDefault="003F329F" w:rsidP="003F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16B8738C" w14:textId="4B5F1599" w:rsidR="003F329F" w:rsidRPr="00AB15A2" w:rsidRDefault="008852A1" w:rsidP="003F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B15A2">
              <w:rPr>
                <w:rFonts w:ascii="Angsana New" w:hAnsi="Angsana New" w:cs="Angsana New"/>
                <w:sz w:val="30"/>
                <w:szCs w:val="30"/>
                <w:lang w:bidi="ar-SA"/>
              </w:rPr>
              <w:t>90</w:t>
            </w:r>
            <w:r w:rsidR="003F329F" w:rsidRPr="00AB15A2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,</w:t>
            </w:r>
            <w:r w:rsidRPr="00AB15A2">
              <w:rPr>
                <w:rFonts w:ascii="Angsana New" w:hAnsi="Angsana New" w:cs="Angsana New"/>
                <w:sz w:val="30"/>
                <w:szCs w:val="30"/>
                <w:lang w:bidi="ar-SA"/>
              </w:rPr>
              <w:t>174</w:t>
            </w:r>
          </w:p>
        </w:tc>
      </w:tr>
      <w:tr w:rsidR="003F329F" w:rsidRPr="00AB15A2" w14:paraId="379342F8" w14:textId="77777777" w:rsidTr="00817368">
        <w:trPr>
          <w:cantSplit/>
        </w:trPr>
        <w:tc>
          <w:tcPr>
            <w:tcW w:w="6030" w:type="dxa"/>
          </w:tcPr>
          <w:p w14:paraId="48E2DEE5" w14:textId="585E9796" w:rsidR="003F329F" w:rsidRPr="00AB15A2" w:rsidRDefault="00AB15A2" w:rsidP="003F329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B15A2">
              <w:rPr>
                <w:rFonts w:ascii="Angsana New" w:hAnsi="Angsana New" w:cs="Angsana New" w:hint="cs"/>
                <w:sz w:val="30"/>
                <w:szCs w:val="30"/>
                <w:cs/>
              </w:rPr>
              <w:t>รถโฟล์คลิฟท์</w:t>
            </w:r>
          </w:p>
        </w:tc>
        <w:tc>
          <w:tcPr>
            <w:tcW w:w="1530" w:type="dxa"/>
          </w:tcPr>
          <w:p w14:paraId="428DCBEF" w14:textId="26D44F5D" w:rsidR="003F329F" w:rsidRPr="00AB15A2" w:rsidRDefault="008852A1" w:rsidP="003F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B15A2">
              <w:rPr>
                <w:rFonts w:ascii="Angsana New" w:hAnsi="Angsana New" w:cs="Angsana New"/>
                <w:sz w:val="30"/>
                <w:szCs w:val="30"/>
                <w:lang w:bidi="ar-SA"/>
              </w:rPr>
              <w:t>4</w:t>
            </w:r>
            <w:r w:rsidR="003F329F" w:rsidRPr="00AB15A2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,</w:t>
            </w:r>
            <w:r w:rsidRPr="00AB15A2">
              <w:rPr>
                <w:rFonts w:ascii="Angsana New" w:hAnsi="Angsana New" w:cs="Angsana New"/>
                <w:sz w:val="30"/>
                <w:szCs w:val="30"/>
                <w:lang w:bidi="ar-SA"/>
              </w:rPr>
              <w:t>411</w:t>
            </w:r>
          </w:p>
        </w:tc>
        <w:tc>
          <w:tcPr>
            <w:tcW w:w="180" w:type="dxa"/>
          </w:tcPr>
          <w:p w14:paraId="54D57A5F" w14:textId="77777777" w:rsidR="003F329F" w:rsidRPr="00AB15A2" w:rsidRDefault="003F329F" w:rsidP="003F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1CC47398" w14:textId="5C524978" w:rsidR="003F329F" w:rsidRPr="00AB15A2" w:rsidRDefault="008852A1" w:rsidP="003F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AB15A2">
              <w:rPr>
                <w:rFonts w:ascii="Angsana New" w:hAnsi="Angsana New" w:cs="Angsana New"/>
                <w:sz w:val="30"/>
                <w:szCs w:val="30"/>
                <w:lang w:bidi="ar-SA"/>
              </w:rPr>
              <w:t>4</w:t>
            </w:r>
            <w:r w:rsidR="003F329F" w:rsidRPr="00AB15A2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,</w:t>
            </w:r>
            <w:r w:rsidRPr="00AB15A2">
              <w:rPr>
                <w:rFonts w:ascii="Angsana New" w:hAnsi="Angsana New" w:cs="Angsana New"/>
                <w:sz w:val="30"/>
                <w:szCs w:val="30"/>
                <w:lang w:bidi="ar-SA"/>
              </w:rPr>
              <w:t>411</w:t>
            </w:r>
          </w:p>
        </w:tc>
      </w:tr>
      <w:tr w:rsidR="003F329F" w:rsidRPr="00AB15A2" w14:paraId="1CB4FBB5" w14:textId="77777777" w:rsidTr="00817368">
        <w:trPr>
          <w:cantSplit/>
        </w:trPr>
        <w:tc>
          <w:tcPr>
            <w:tcW w:w="6030" w:type="dxa"/>
            <w:hideMark/>
          </w:tcPr>
          <w:p w14:paraId="277CF924" w14:textId="77777777" w:rsidR="003F329F" w:rsidRPr="00AB15A2" w:rsidRDefault="003F329F" w:rsidP="003F329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15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6E93C7" w14:textId="500B7D36" w:rsidR="003F329F" w:rsidRPr="00AB15A2" w:rsidRDefault="008852A1" w:rsidP="003F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AB15A2"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  <w:t>94</w:t>
            </w:r>
            <w:r w:rsidR="003F329F" w:rsidRPr="00AB15A2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AB15A2"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  <w:t>585</w:t>
            </w:r>
          </w:p>
        </w:tc>
        <w:tc>
          <w:tcPr>
            <w:tcW w:w="180" w:type="dxa"/>
          </w:tcPr>
          <w:p w14:paraId="2D27E786" w14:textId="77777777" w:rsidR="003F329F" w:rsidRPr="00AB15A2" w:rsidRDefault="003F329F" w:rsidP="003F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E9DC4A" w14:textId="23F675E1" w:rsidR="003F329F" w:rsidRPr="00AB15A2" w:rsidRDefault="008852A1" w:rsidP="003F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AB15A2"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  <w:t>94</w:t>
            </w:r>
            <w:r w:rsidR="003F329F" w:rsidRPr="00AB15A2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AB15A2"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  <w:t>585</w:t>
            </w:r>
          </w:p>
        </w:tc>
      </w:tr>
    </w:tbl>
    <w:p w14:paraId="66291183" w14:textId="77777777" w:rsidR="00DC3E44" w:rsidRPr="00AB15A2" w:rsidRDefault="00DC3E44" w:rsidP="00DC3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357ABA04" w14:textId="19CD4A19" w:rsidR="00AB15A2" w:rsidRPr="00AB15A2" w:rsidRDefault="00DC3E44" w:rsidP="00AB15A2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</w:rPr>
      </w:pPr>
      <w:r w:rsidRPr="00AB15A2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8852A1" w:rsidRPr="00AB15A2">
        <w:rPr>
          <w:rFonts w:ascii="Angsana New" w:hAnsi="Angsana New" w:cs="Angsana New"/>
          <w:sz w:val="30"/>
          <w:szCs w:val="30"/>
        </w:rPr>
        <w:t>2563</w:t>
      </w:r>
      <w:r w:rsidRPr="00AB15A2">
        <w:rPr>
          <w:rFonts w:ascii="Angsana New" w:hAnsi="Angsana New" w:cs="Angsana New"/>
          <w:sz w:val="30"/>
          <w:szCs w:val="30"/>
        </w:rPr>
        <w:t xml:space="preserve"> </w:t>
      </w:r>
      <w:r w:rsidRPr="00AB15A2">
        <w:rPr>
          <w:rFonts w:ascii="Angsana New" w:hAnsi="Angsana New" w:cs="Angsana New"/>
          <w:sz w:val="30"/>
          <w:szCs w:val="30"/>
          <w:cs/>
        </w:rPr>
        <w:t>สินทรัพย์สิทธิการใช้ของกลุ่มบริษัท</w:t>
      </w:r>
      <w:r w:rsidR="00B779D4" w:rsidRPr="00AB15A2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AB15A2">
        <w:rPr>
          <w:rFonts w:ascii="Angsana New" w:hAnsi="Angsana New" w:cs="Angsana New"/>
          <w:sz w:val="30"/>
          <w:szCs w:val="30"/>
          <w:cs/>
        </w:rPr>
        <w:t xml:space="preserve">เพิ่มขึ้นเป็นจำนวน </w:t>
      </w:r>
      <w:r w:rsidR="00CE2CDD" w:rsidRPr="00AB15A2">
        <w:rPr>
          <w:rFonts w:ascii="Angsana New" w:hAnsi="Angsana New" w:cs="Angsana New"/>
          <w:sz w:val="30"/>
          <w:szCs w:val="30"/>
        </w:rPr>
        <w:t>5.4</w:t>
      </w:r>
      <w:r w:rsidRPr="00AB15A2">
        <w:rPr>
          <w:rFonts w:ascii="Angsana New" w:hAnsi="Angsana New" w:cs="Angsana New"/>
          <w:sz w:val="30"/>
          <w:szCs w:val="30"/>
        </w:rPr>
        <w:t xml:space="preserve"> </w:t>
      </w:r>
      <w:r w:rsidRPr="00AB15A2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AB15A2" w:rsidRPr="00AB15A2">
        <w:rPr>
          <w:rFonts w:ascii="Angsana New" w:hAnsi="Angsana New" w:cs="Angsana New" w:hint="cs"/>
          <w:sz w:val="30"/>
          <w:szCs w:val="30"/>
          <w:cs/>
        </w:rPr>
        <w:t>ซึ่ง</w:t>
      </w:r>
      <w:r w:rsidR="00AB15A2" w:rsidRPr="00AB15A2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AB15A2" w:rsidRPr="00AB15A2">
        <w:rPr>
          <w:rFonts w:ascii="Angsana New" w:hAnsi="Angsana New" w:cs="Angsana New" w:hint="cs"/>
          <w:sz w:val="30"/>
          <w:szCs w:val="30"/>
          <w:cs/>
        </w:rPr>
        <w:t>ได้</w:t>
      </w:r>
      <w:r w:rsidR="00AB15A2" w:rsidRPr="00AB15A2">
        <w:rPr>
          <w:rFonts w:ascii="Angsana New" w:hAnsi="Angsana New" w:cs="Angsana New"/>
          <w:sz w:val="30"/>
          <w:szCs w:val="30"/>
          <w:cs/>
        </w:rPr>
        <w:t>เช่า</w:t>
      </w:r>
      <w:r w:rsidR="00AB15A2" w:rsidRPr="00AB15A2">
        <w:rPr>
          <w:rFonts w:ascii="Angsana New" w:hAnsi="Angsana New" w:cs="Angsana New"/>
          <w:sz w:val="30"/>
          <w:szCs w:val="30"/>
        </w:rPr>
        <w:br/>
      </w:r>
      <w:r w:rsidR="00AB15A2" w:rsidRPr="00AB15A2">
        <w:rPr>
          <w:rFonts w:ascii="Angsana New" w:hAnsi="Angsana New" w:cs="Angsana New" w:hint="cs"/>
          <w:sz w:val="30"/>
          <w:szCs w:val="30"/>
          <w:cs/>
        </w:rPr>
        <w:t>รถโฟล์คลิฟท์</w:t>
      </w:r>
      <w:r w:rsidR="00AB15A2" w:rsidRPr="00AB15A2">
        <w:rPr>
          <w:rFonts w:ascii="Angsana New" w:hAnsi="Angsana New" w:cs="Angsana New"/>
          <w:sz w:val="30"/>
          <w:szCs w:val="30"/>
          <w:cs/>
        </w:rPr>
        <w:t xml:space="preserve">เป็นเวลา </w:t>
      </w:r>
      <w:r w:rsidR="00AB15A2" w:rsidRPr="00AB15A2">
        <w:rPr>
          <w:rFonts w:ascii="Angsana New" w:hAnsi="Angsana New" w:cs="Angsana New"/>
          <w:sz w:val="30"/>
          <w:szCs w:val="30"/>
        </w:rPr>
        <w:t xml:space="preserve">3 </w:t>
      </w:r>
      <w:r w:rsidR="00AB15A2" w:rsidRPr="00AB15A2">
        <w:rPr>
          <w:rFonts w:ascii="Angsana New" w:hAnsi="Angsana New" w:cs="Angsana New"/>
          <w:sz w:val="30"/>
          <w:szCs w:val="30"/>
          <w:cs/>
        </w:rPr>
        <w:t>ปี และ</w:t>
      </w:r>
      <w:r w:rsidR="00AB15A2" w:rsidRPr="00AB15A2">
        <w:rPr>
          <w:rFonts w:ascii="Angsana New" w:hAnsi="Angsana New" w:cs="Angsana New" w:hint="cs"/>
          <w:sz w:val="30"/>
          <w:szCs w:val="30"/>
          <w:cs/>
        </w:rPr>
        <w:t>จ่ายค่าเช่าคงที่</w:t>
      </w:r>
      <w:r w:rsidR="00AB15A2" w:rsidRPr="00AB15A2">
        <w:rPr>
          <w:rFonts w:ascii="Angsana New" w:hAnsi="Angsana New" w:cs="Angsana New"/>
          <w:sz w:val="30"/>
          <w:szCs w:val="30"/>
        </w:rPr>
        <w:t xml:space="preserve"> </w:t>
      </w:r>
      <w:r w:rsidR="00AB15A2" w:rsidRPr="00AB15A2">
        <w:rPr>
          <w:rFonts w:ascii="Angsana New" w:hAnsi="Angsana New" w:cs="Angsana New"/>
          <w:sz w:val="30"/>
          <w:szCs w:val="30"/>
          <w:cs/>
        </w:rPr>
        <w:t>โดยเงื่อนไขในการจ่ายชำระเป็นเงื่อนไขปกติทั่วไปสำหรับในประเทศไทย</w:t>
      </w:r>
      <w:r w:rsidR="00AB15A2" w:rsidRPr="00AB15A2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5FBF4A88" w14:textId="6EBA473A" w:rsidR="00DC3E44" w:rsidRDefault="00DC3E44" w:rsidP="00DC3E44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8553C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สิทธิเลือกในการขยายอายุสัญญาเช่า</w:t>
      </w:r>
    </w:p>
    <w:p w14:paraId="7B4B7EBE" w14:textId="77777777" w:rsidR="00B244BB" w:rsidRPr="0048553C" w:rsidRDefault="00B244BB" w:rsidP="00DC3E44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3C8F406" w14:textId="4D2F2E2F" w:rsidR="00DC3E44" w:rsidRPr="0048553C" w:rsidRDefault="00DC3E44" w:rsidP="00DC3E44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8553C">
        <w:rPr>
          <w:rFonts w:ascii="Angsana New" w:hAnsi="Angsana New" w:cs="Angsana New"/>
          <w:sz w:val="30"/>
          <w:szCs w:val="30"/>
          <w:cs/>
        </w:rPr>
        <w:t>สัญญาเช่า</w:t>
      </w:r>
      <w:r w:rsidR="00E80708">
        <w:rPr>
          <w:rFonts w:ascii="Angsana New" w:hAnsi="Angsana New" w:cs="Angsana New" w:hint="cs"/>
          <w:sz w:val="30"/>
          <w:szCs w:val="30"/>
          <w:cs/>
        </w:rPr>
        <w:t>อาคารสำนักงาน</w:t>
      </w:r>
      <w:r w:rsidRPr="0048553C">
        <w:rPr>
          <w:rFonts w:ascii="Angsana New" w:hAnsi="Angsana New" w:cs="Angsana New"/>
          <w:sz w:val="30"/>
          <w:szCs w:val="30"/>
          <w:cs/>
        </w:rPr>
        <w:t>ให้สิทธิ</w:t>
      </w:r>
      <w:r w:rsidRPr="00327546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48553C">
        <w:rPr>
          <w:rFonts w:ascii="Angsana New" w:hAnsi="Angsana New" w:cs="Angsana New"/>
          <w:sz w:val="30"/>
          <w:szCs w:val="30"/>
          <w:cs/>
        </w:rPr>
        <w:t>ในการเลือกขยายอายุ</w:t>
      </w:r>
      <w:r w:rsidRPr="00A61D34">
        <w:rPr>
          <w:rFonts w:ascii="Angsana New" w:hAnsi="Angsana New" w:cs="Angsana New"/>
          <w:sz w:val="30"/>
          <w:szCs w:val="30"/>
          <w:cs/>
        </w:rPr>
        <w:t>สัญญาเช่า</w:t>
      </w:r>
      <w:r w:rsidR="00E605D6" w:rsidRPr="00A61D34">
        <w:rPr>
          <w:rFonts w:ascii="Angsana New" w:hAnsi="Angsana New" w:cs="Angsana New"/>
          <w:sz w:val="30"/>
          <w:szCs w:val="30"/>
          <w:cs/>
        </w:rPr>
        <w:t>ภายใน</w:t>
      </w:r>
      <w:r w:rsidR="00E605D6" w:rsidRPr="00A61D34">
        <w:rPr>
          <w:rFonts w:ascii="Angsana New" w:hAnsi="Angsana New" w:cs="Angsana New" w:hint="cs"/>
          <w:sz w:val="30"/>
          <w:szCs w:val="30"/>
          <w:cs/>
        </w:rPr>
        <w:t>ระยะเวลาไม่น้อยกว่าหกเดือน</w:t>
      </w:r>
      <w:r w:rsidR="0085337A">
        <w:rPr>
          <w:rFonts w:ascii="Angsana New" w:hAnsi="Angsana New" w:cs="Angsana New" w:hint="cs"/>
          <w:sz w:val="30"/>
          <w:szCs w:val="30"/>
          <w:cs/>
        </w:rPr>
        <w:t>ก่อน</w:t>
      </w:r>
      <w:r w:rsidRPr="0048553C">
        <w:rPr>
          <w:rFonts w:ascii="Angsana New" w:hAnsi="Angsana New" w:cs="Angsana New"/>
          <w:sz w:val="30"/>
          <w:szCs w:val="30"/>
          <w:cs/>
        </w:rPr>
        <w:t>สิ้นสุดระยะเวลาเช่าที่บอกเลิกไม่ได้ ในทางปฏิบัติ</w:t>
      </w:r>
      <w:r w:rsidRPr="00327546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48553C">
        <w:rPr>
          <w:rFonts w:ascii="Angsana New" w:hAnsi="Angsana New" w:cs="Angsana New"/>
          <w:sz w:val="30"/>
          <w:szCs w:val="30"/>
          <w:cs/>
        </w:rPr>
        <w:t>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</w:t>
      </w:r>
      <w:r w:rsidRPr="00327546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48553C">
        <w:rPr>
          <w:rFonts w:ascii="Angsana New" w:hAnsi="Angsana New" w:cs="Angsana New"/>
          <w:sz w:val="30"/>
          <w:szCs w:val="30"/>
          <w:cs/>
        </w:rPr>
        <w:t xml:space="preserve">เป็นผู้มีสิทธิเลือกโดยผู้ให้เช่าไม่มีสิทธิดังกล่าว </w:t>
      </w:r>
      <w:r w:rsidRPr="00327546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48553C">
        <w:rPr>
          <w:rFonts w:ascii="Angsana New" w:hAnsi="Angsana New" w:cs="Angsana New"/>
          <w:sz w:val="30"/>
          <w:szCs w:val="30"/>
          <w:cs/>
        </w:rPr>
        <w:t>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</w:t>
      </w:r>
      <w:r w:rsidRPr="00327546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48553C">
        <w:rPr>
          <w:rFonts w:ascii="Angsana New" w:hAnsi="Angsana New" w:cs="Angsana New"/>
          <w:sz w:val="30"/>
          <w:szCs w:val="30"/>
          <w:cs/>
        </w:rPr>
        <w:t>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</w:t>
      </w:r>
      <w:r w:rsidRPr="00327546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48553C">
        <w:rPr>
          <w:rFonts w:ascii="Angsana New" w:hAnsi="Angsana New" w:cs="Angsana New"/>
          <w:sz w:val="30"/>
          <w:szCs w:val="30"/>
          <w:cs/>
        </w:rPr>
        <w:t xml:space="preserve">   </w:t>
      </w:r>
    </w:p>
    <w:p w14:paraId="4F464E70" w14:textId="77777777" w:rsidR="00DC3E44" w:rsidRPr="00DC3E44" w:rsidRDefault="00DC3E44" w:rsidP="00DC3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570"/>
        <w:gridCol w:w="1260"/>
        <w:gridCol w:w="180"/>
        <w:gridCol w:w="1170"/>
      </w:tblGrid>
      <w:tr w:rsidR="000604D3" w:rsidRPr="00DC3E44" w14:paraId="4054F494" w14:textId="77777777" w:rsidTr="008C72B8">
        <w:trPr>
          <w:cantSplit/>
          <w:tblHeader/>
        </w:trPr>
        <w:tc>
          <w:tcPr>
            <w:tcW w:w="6570" w:type="dxa"/>
            <w:shd w:val="clear" w:color="auto" w:fill="auto"/>
            <w:vAlign w:val="bottom"/>
          </w:tcPr>
          <w:p w14:paraId="573C0ABC" w14:textId="77777777" w:rsidR="000604D3" w:rsidRPr="00DC3E44" w:rsidRDefault="000604D3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color w:val="0000FF"/>
                <w:sz w:val="30"/>
                <w:szCs w:val="30"/>
                <w:highlight w:val="cyan"/>
                <w:lang w:bidi="ar-SA"/>
              </w:rPr>
            </w:pPr>
          </w:p>
        </w:tc>
        <w:tc>
          <w:tcPr>
            <w:tcW w:w="2610" w:type="dxa"/>
            <w:gridSpan w:val="3"/>
          </w:tcPr>
          <w:p w14:paraId="27E3D9A4" w14:textId="77777777" w:rsidR="008C10A1" w:rsidRDefault="000604D3" w:rsidP="0006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bidi="ar-SA"/>
              </w:rPr>
            </w:pPr>
            <w:r w:rsidRPr="00886DC5">
              <w:rPr>
                <w:rFonts w:ascii="Angsana New" w:hAnsi="Angsana New" w:cs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886DC5">
              <w:rPr>
                <w:rFonts w:ascii="Angsana New" w:hAnsi="Angsana New" w:cs="Angsana New"/>
                <w:b/>
                <w:sz w:val="30"/>
                <w:szCs w:val="30"/>
                <w:lang w:val="en-GB" w:bidi="ar-SA"/>
              </w:rPr>
              <w:t xml:space="preserve"> / </w:t>
            </w:r>
          </w:p>
          <w:p w14:paraId="3137AF83" w14:textId="19E2ABC1" w:rsidR="000604D3" w:rsidRPr="00DC3E44" w:rsidRDefault="000604D3" w:rsidP="0006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bidi="ar-SA"/>
              </w:rPr>
            </w:pPr>
            <w:r w:rsidRPr="00886DC5">
              <w:rPr>
                <w:rFonts w:ascii="Angsana New" w:hAnsi="Angsana New" w:cs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886DC5" w:rsidRPr="0048553C" w14:paraId="7CA16346" w14:textId="77777777" w:rsidTr="008C72B8">
        <w:trPr>
          <w:cantSplit/>
          <w:tblHeader/>
        </w:trPr>
        <w:tc>
          <w:tcPr>
            <w:tcW w:w="6570" w:type="dxa"/>
          </w:tcPr>
          <w:p w14:paraId="1637B041" w14:textId="09A240EB" w:rsidR="00886DC5" w:rsidRPr="0048553C" w:rsidRDefault="00886DC5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55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="008852A1" w:rsidRPr="008852A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4855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855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46504597" w14:textId="02CC6F1B" w:rsidR="00886DC5" w:rsidRPr="0048553C" w:rsidRDefault="008852A1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GB" w:bidi="ar-SA"/>
              </w:rPr>
            </w:pPr>
            <w:r w:rsidRPr="008852A1">
              <w:rPr>
                <w:rFonts w:ascii="Angsana New" w:hAnsi="Angsana New" w:cs="Angsana New"/>
                <w:bCs/>
                <w:sz w:val="30"/>
                <w:szCs w:val="30"/>
                <w:lang w:bidi="ar-SA"/>
              </w:rPr>
              <w:t>2563</w:t>
            </w:r>
          </w:p>
        </w:tc>
        <w:tc>
          <w:tcPr>
            <w:tcW w:w="180" w:type="dxa"/>
          </w:tcPr>
          <w:p w14:paraId="108A942A" w14:textId="77777777" w:rsidR="00886DC5" w:rsidRPr="0048553C" w:rsidRDefault="00886DC5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F62CEB9" w14:textId="5F6A72C4" w:rsidR="00886DC5" w:rsidRPr="0048553C" w:rsidRDefault="008852A1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GB" w:bidi="ar-SA"/>
              </w:rPr>
            </w:pPr>
            <w:r w:rsidRPr="008852A1">
              <w:rPr>
                <w:rFonts w:ascii="Angsana New" w:hAnsi="Angsana New" w:cs="Angsana New"/>
                <w:bCs/>
                <w:sz w:val="30"/>
                <w:szCs w:val="30"/>
                <w:lang w:bidi="ar-SA"/>
              </w:rPr>
              <w:t>2562</w:t>
            </w:r>
          </w:p>
        </w:tc>
      </w:tr>
      <w:tr w:rsidR="00DC3E44" w:rsidRPr="0048553C" w14:paraId="06586919" w14:textId="77777777" w:rsidTr="008C72B8">
        <w:trPr>
          <w:cantSplit/>
          <w:tblHeader/>
        </w:trPr>
        <w:tc>
          <w:tcPr>
            <w:tcW w:w="6570" w:type="dxa"/>
          </w:tcPr>
          <w:p w14:paraId="566A6CFD" w14:textId="77777777" w:rsidR="00DC3E44" w:rsidRPr="0048553C" w:rsidRDefault="00DC3E44" w:rsidP="00DC3E44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BE409CA" w14:textId="77777777" w:rsidR="00DC3E44" w:rsidRPr="000604D3" w:rsidRDefault="00DC3E44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lang w:val="en-GB" w:bidi="ar-SA"/>
              </w:rPr>
            </w:pPr>
            <w:r w:rsidRPr="00886DC5">
              <w:rPr>
                <w:rFonts w:ascii="Angsana New" w:hAnsi="Angsana New" w:cs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="00722BFF" w:rsidRPr="00886DC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พั</w:t>
            </w:r>
            <w:r w:rsidRPr="00886DC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  <w:t>นบาท</w:t>
            </w:r>
            <w:r w:rsidRPr="00886DC5">
              <w:rPr>
                <w:rFonts w:ascii="Angsana New" w:hAnsi="Angsana New" w:cs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886DC5" w:rsidRPr="0048553C" w14:paraId="50314A64" w14:textId="77777777" w:rsidTr="008C72B8">
        <w:trPr>
          <w:cantSplit/>
        </w:trPr>
        <w:tc>
          <w:tcPr>
            <w:tcW w:w="6570" w:type="dxa"/>
          </w:tcPr>
          <w:p w14:paraId="08C487FA" w14:textId="77777777" w:rsidR="00886DC5" w:rsidRPr="0048553C" w:rsidRDefault="00886DC5" w:rsidP="00DC3E44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855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4855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855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480B55BE" w14:textId="77777777" w:rsidR="00886DC5" w:rsidRPr="00886DC5" w:rsidRDefault="00886DC5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 w:firstLine="136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75E53548" w14:textId="77777777" w:rsidR="00886DC5" w:rsidRPr="0048553C" w:rsidRDefault="00886DC5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firstLine="136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53A147F" w14:textId="77777777" w:rsidR="00886DC5" w:rsidRPr="0048553C" w:rsidRDefault="00886DC5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 w:firstLine="136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886DC5" w:rsidRPr="0048553C" w14:paraId="5A55FCBB" w14:textId="77777777" w:rsidTr="008C72B8">
        <w:trPr>
          <w:cantSplit/>
        </w:trPr>
        <w:tc>
          <w:tcPr>
            <w:tcW w:w="6570" w:type="dxa"/>
          </w:tcPr>
          <w:p w14:paraId="0DFFBAB8" w14:textId="77777777" w:rsidR="00886DC5" w:rsidRPr="0048553C" w:rsidRDefault="00886DC5" w:rsidP="00DC3E44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553C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542802A2" w14:textId="77777777" w:rsidR="00886DC5" w:rsidRPr="0048553C" w:rsidRDefault="00886DC5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1DF9F212" w14:textId="77777777" w:rsidR="00886DC5" w:rsidRPr="0048553C" w:rsidRDefault="00886DC5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8C861A0" w14:textId="77777777" w:rsidR="00886DC5" w:rsidRPr="0048553C" w:rsidRDefault="00886DC5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</w:tr>
      <w:tr w:rsidR="00886DC5" w:rsidRPr="0048553C" w14:paraId="1CAFFA1B" w14:textId="77777777" w:rsidTr="008C72B8">
        <w:trPr>
          <w:cantSplit/>
        </w:trPr>
        <w:tc>
          <w:tcPr>
            <w:tcW w:w="6570" w:type="dxa"/>
          </w:tcPr>
          <w:p w14:paraId="2FCD8852" w14:textId="77777777" w:rsidR="00886DC5" w:rsidRPr="0048553C" w:rsidRDefault="00886DC5" w:rsidP="00A17E40">
            <w:pPr>
              <w:numPr>
                <w:ilvl w:val="0"/>
                <w:numId w:val="45"/>
              </w:numPr>
              <w:tabs>
                <w:tab w:val="clear" w:pos="680"/>
                <w:tab w:val="clear" w:pos="907"/>
              </w:tabs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48553C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  <w:r w:rsidRPr="0048553C">
              <w:rPr>
                <w:rFonts w:ascii="Angsana New" w:hAnsi="Angsana New" w:cs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60" w:type="dxa"/>
            <w:vAlign w:val="bottom"/>
          </w:tcPr>
          <w:p w14:paraId="1D036A51" w14:textId="0DA21E52" w:rsidR="00886DC5" w:rsidRPr="008C10A1" w:rsidRDefault="008852A1" w:rsidP="008C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8C10A1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11</w:t>
            </w:r>
            <w:r w:rsidR="00886DC5" w:rsidRPr="008C10A1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,</w:t>
            </w:r>
            <w:r w:rsidR="00E8070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891</w:t>
            </w:r>
          </w:p>
        </w:tc>
        <w:tc>
          <w:tcPr>
            <w:tcW w:w="180" w:type="dxa"/>
            <w:vAlign w:val="bottom"/>
          </w:tcPr>
          <w:p w14:paraId="271273BA" w14:textId="77777777" w:rsidR="00886DC5" w:rsidRPr="0048553C" w:rsidRDefault="00886DC5" w:rsidP="00A1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9EE794B" w14:textId="77777777" w:rsidR="00886DC5" w:rsidRPr="0048553C" w:rsidRDefault="00886DC5" w:rsidP="008C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right="58" w:firstLine="136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48553C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886DC5" w:rsidRPr="0048553C" w14:paraId="14A39953" w14:textId="77777777" w:rsidTr="008C72B8">
        <w:trPr>
          <w:cantSplit/>
        </w:trPr>
        <w:tc>
          <w:tcPr>
            <w:tcW w:w="6570" w:type="dxa"/>
          </w:tcPr>
          <w:p w14:paraId="261A98B4" w14:textId="6D785FC8" w:rsidR="00886DC5" w:rsidRPr="0048553C" w:rsidRDefault="00B40A10" w:rsidP="00A17E40">
            <w:pPr>
              <w:numPr>
                <w:ilvl w:val="0"/>
                <w:numId w:val="45"/>
              </w:numPr>
              <w:tabs>
                <w:tab w:val="clear" w:pos="680"/>
                <w:tab w:val="clear" w:pos="907"/>
              </w:tabs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B15A2">
              <w:rPr>
                <w:rFonts w:ascii="Angsana New" w:hAnsi="Angsana New" w:cs="Angsana New" w:hint="cs"/>
                <w:sz w:val="30"/>
                <w:szCs w:val="30"/>
                <w:cs/>
              </w:rPr>
              <w:t>รถโฟล์คลิฟท์</w:t>
            </w:r>
          </w:p>
        </w:tc>
        <w:tc>
          <w:tcPr>
            <w:tcW w:w="1260" w:type="dxa"/>
            <w:vAlign w:val="bottom"/>
          </w:tcPr>
          <w:p w14:paraId="6ECFF152" w14:textId="7153406A" w:rsidR="00886DC5" w:rsidRPr="008C10A1" w:rsidRDefault="008852A1" w:rsidP="008C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8C10A1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99</w:t>
            </w:r>
            <w:r w:rsidR="00E8070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</w:t>
            </w:r>
          </w:p>
        </w:tc>
        <w:tc>
          <w:tcPr>
            <w:tcW w:w="180" w:type="dxa"/>
            <w:vAlign w:val="bottom"/>
          </w:tcPr>
          <w:p w14:paraId="3A69D7AB" w14:textId="77777777" w:rsidR="00886DC5" w:rsidRPr="0048553C" w:rsidRDefault="00886DC5" w:rsidP="00A1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9837EC9" w14:textId="77777777" w:rsidR="00886DC5" w:rsidRPr="0048553C" w:rsidRDefault="00886DC5" w:rsidP="008C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right="58" w:firstLine="136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48553C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886DC5" w:rsidRPr="0048553C" w14:paraId="22B1FBEB" w14:textId="77777777" w:rsidTr="008C72B8">
        <w:trPr>
          <w:cantSplit/>
        </w:trPr>
        <w:tc>
          <w:tcPr>
            <w:tcW w:w="6570" w:type="dxa"/>
          </w:tcPr>
          <w:p w14:paraId="633DB062" w14:textId="77777777" w:rsidR="00886DC5" w:rsidRPr="00E73E9B" w:rsidRDefault="00886DC5" w:rsidP="00A17E40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3E9B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Pr="00E73E9B"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  <w:r w:rsidRPr="00E73E9B">
              <w:rPr>
                <w:rFonts w:ascii="Angsana New" w:hAnsi="Angsana New" w:cs="Angsana New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260" w:type="dxa"/>
          </w:tcPr>
          <w:p w14:paraId="53935E59" w14:textId="1DCFC1D1" w:rsidR="00886DC5" w:rsidRPr="00E73E9B" w:rsidRDefault="008852A1" w:rsidP="008C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E73E9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</w:t>
            </w:r>
            <w:r w:rsidR="00886DC5" w:rsidRPr="00E73E9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,</w:t>
            </w:r>
            <w:r w:rsidRPr="00E73E9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244</w:t>
            </w:r>
          </w:p>
        </w:tc>
        <w:tc>
          <w:tcPr>
            <w:tcW w:w="180" w:type="dxa"/>
            <w:vAlign w:val="bottom"/>
          </w:tcPr>
          <w:p w14:paraId="57974EFA" w14:textId="77777777" w:rsidR="00886DC5" w:rsidRPr="00E73E9B" w:rsidRDefault="00886DC5" w:rsidP="00A1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2BDB412" w14:textId="77777777" w:rsidR="00886DC5" w:rsidRPr="0048553C" w:rsidRDefault="00886DC5" w:rsidP="008C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right="58" w:firstLine="136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E73E9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886DC5" w:rsidRPr="0048553C" w14:paraId="0DDE4D55" w14:textId="77777777" w:rsidTr="008C72B8">
        <w:trPr>
          <w:cantSplit/>
        </w:trPr>
        <w:tc>
          <w:tcPr>
            <w:tcW w:w="6570" w:type="dxa"/>
          </w:tcPr>
          <w:p w14:paraId="211A36FF" w14:textId="77777777" w:rsidR="00886DC5" w:rsidRPr="0048553C" w:rsidRDefault="00886DC5" w:rsidP="00A17E40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8553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60" w:type="dxa"/>
          </w:tcPr>
          <w:p w14:paraId="5B62E981" w14:textId="4E751026" w:rsidR="00886DC5" w:rsidRPr="0048553C" w:rsidRDefault="008852A1" w:rsidP="008C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8C10A1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439</w:t>
            </w:r>
          </w:p>
        </w:tc>
        <w:tc>
          <w:tcPr>
            <w:tcW w:w="180" w:type="dxa"/>
            <w:vAlign w:val="bottom"/>
          </w:tcPr>
          <w:p w14:paraId="7CA4DA84" w14:textId="77777777" w:rsidR="00886DC5" w:rsidRPr="0048553C" w:rsidRDefault="00886DC5" w:rsidP="00A1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B60064B" w14:textId="77777777" w:rsidR="00886DC5" w:rsidRPr="0048553C" w:rsidRDefault="00886DC5" w:rsidP="008C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right="58" w:firstLine="136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48553C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886DC5" w:rsidRPr="00015C49" w14:paraId="0394BC75" w14:textId="77777777" w:rsidTr="008C72B8">
        <w:trPr>
          <w:cantSplit/>
        </w:trPr>
        <w:tc>
          <w:tcPr>
            <w:tcW w:w="6570" w:type="dxa"/>
          </w:tcPr>
          <w:p w14:paraId="24496071" w14:textId="77777777" w:rsidR="00886DC5" w:rsidRPr="00015C49" w:rsidRDefault="00886DC5" w:rsidP="00A17E40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15C49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260" w:type="dxa"/>
            <w:vAlign w:val="bottom"/>
          </w:tcPr>
          <w:p w14:paraId="6E023862" w14:textId="00B66713" w:rsidR="00886DC5" w:rsidRPr="00015C49" w:rsidRDefault="002C22E1" w:rsidP="008C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15C49">
              <w:rPr>
                <w:rFonts w:ascii="Angsana New" w:hAnsi="Angsana New" w:cs="Angsana New"/>
                <w:sz w:val="30"/>
                <w:szCs w:val="30"/>
              </w:rPr>
              <w:t>3,3</w:t>
            </w:r>
            <w:r w:rsidR="00015C49" w:rsidRPr="00015C49"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180" w:type="dxa"/>
            <w:vAlign w:val="bottom"/>
          </w:tcPr>
          <w:p w14:paraId="6639EFC0" w14:textId="77777777" w:rsidR="00886DC5" w:rsidRPr="00015C49" w:rsidRDefault="00886DC5" w:rsidP="00A1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7AF852C" w14:textId="77777777" w:rsidR="00886DC5" w:rsidRPr="00015C49" w:rsidRDefault="00886DC5" w:rsidP="008C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right="58" w:firstLine="136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015C49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FC4A3E" w:rsidRPr="00015C49" w14:paraId="11923AB9" w14:textId="77777777" w:rsidTr="008C72B8">
        <w:trPr>
          <w:cantSplit/>
        </w:trPr>
        <w:tc>
          <w:tcPr>
            <w:tcW w:w="6570" w:type="dxa"/>
          </w:tcPr>
          <w:p w14:paraId="33FB2DFA" w14:textId="6AE1A43E" w:rsidR="00FC4A3E" w:rsidRPr="00B40A10" w:rsidRDefault="00FC4A3E" w:rsidP="00A17E40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40A1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ค่าเช่าจ่าย </w:t>
            </w:r>
          </w:p>
        </w:tc>
        <w:tc>
          <w:tcPr>
            <w:tcW w:w="1260" w:type="dxa"/>
            <w:vAlign w:val="bottom"/>
          </w:tcPr>
          <w:p w14:paraId="461F9488" w14:textId="7E584651" w:rsidR="00FC4A3E" w:rsidRPr="00B40A10" w:rsidRDefault="00623E85" w:rsidP="008C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40A1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491EE89" w14:textId="77777777" w:rsidR="00FC4A3E" w:rsidRPr="00B40A10" w:rsidRDefault="00FC4A3E" w:rsidP="00A1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D78E266" w14:textId="4746004F" w:rsidR="00FC4A3E" w:rsidRPr="00E73E9B" w:rsidRDefault="00B40A10" w:rsidP="008C1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right="58" w:firstLine="136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B40A10">
              <w:rPr>
                <w:rFonts w:ascii="Angsana New" w:hAnsi="Angsana New" w:cs="Angsana New"/>
                <w:sz w:val="30"/>
                <w:szCs w:val="30"/>
                <w:lang w:bidi="ar-SA"/>
              </w:rPr>
              <w:t>14,732</w:t>
            </w:r>
          </w:p>
        </w:tc>
      </w:tr>
    </w:tbl>
    <w:p w14:paraId="7C0E9550" w14:textId="77777777" w:rsidR="00DC3E44" w:rsidRPr="00015C49" w:rsidRDefault="00DC3E44" w:rsidP="00DC3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568322D6" w14:textId="52520452" w:rsidR="00DC3E44" w:rsidRPr="00DC3E44" w:rsidRDefault="00DC3E44" w:rsidP="00DC3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  <w:lang w:val="en-GB" w:bidi="ar-SA"/>
        </w:rPr>
      </w:pPr>
      <w:r w:rsidRPr="00015C49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="008852A1" w:rsidRPr="00015C49">
        <w:rPr>
          <w:rFonts w:ascii="Angsana New" w:hAnsi="Angsana New" w:cs="Angsana New"/>
          <w:sz w:val="30"/>
          <w:szCs w:val="30"/>
        </w:rPr>
        <w:t>2563</w:t>
      </w:r>
      <w:r w:rsidRPr="00015C49">
        <w:rPr>
          <w:rFonts w:ascii="Angsana New" w:hAnsi="Angsana New" w:cs="Angsana New"/>
          <w:sz w:val="30"/>
          <w:szCs w:val="30"/>
        </w:rPr>
        <w:t xml:space="preserve"> </w:t>
      </w:r>
      <w:r w:rsidRPr="00015C49">
        <w:rPr>
          <w:rFonts w:ascii="Angsana New" w:hAnsi="Angsana New" w:cs="Angsana New"/>
          <w:sz w:val="30"/>
          <w:szCs w:val="30"/>
          <w:cs/>
        </w:rPr>
        <w:t>กระแสเงินสดจ่ายทั้งหมดของสัญญาเช่า</w:t>
      </w:r>
      <w:r w:rsidRPr="00015C49">
        <w:rPr>
          <w:rFonts w:ascii="Angsana New" w:hAnsi="Angsana New" w:cs="Angsana New" w:hint="cs"/>
          <w:sz w:val="30"/>
          <w:szCs w:val="30"/>
          <w:cs/>
        </w:rPr>
        <w:t>ของ</w:t>
      </w:r>
      <w:r w:rsidRPr="00015C49">
        <w:rPr>
          <w:rFonts w:ascii="Angsana New" w:hAnsi="Angsana New" w:cs="Angsana New"/>
          <w:sz w:val="30"/>
          <w:szCs w:val="30"/>
          <w:cs/>
        </w:rPr>
        <w:t>กลุ่ม</w:t>
      </w:r>
      <w:r w:rsidRPr="00B40A10">
        <w:rPr>
          <w:rFonts w:ascii="Angsana New" w:hAnsi="Angsana New" w:cs="Angsana New"/>
          <w:sz w:val="30"/>
          <w:szCs w:val="30"/>
          <w:cs/>
        </w:rPr>
        <w:t>บริษัท</w:t>
      </w:r>
      <w:r w:rsidR="00B779D4" w:rsidRPr="00B40A10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B40A10">
        <w:rPr>
          <w:rFonts w:ascii="Angsana New" w:hAnsi="Angsana New" w:cs="Angsana New"/>
          <w:sz w:val="30"/>
          <w:szCs w:val="30"/>
          <w:cs/>
        </w:rPr>
        <w:t xml:space="preserve"> มีจำนวน </w:t>
      </w:r>
      <w:r w:rsidR="008852A1" w:rsidRPr="00B40A10">
        <w:rPr>
          <w:rFonts w:ascii="Angsana New" w:hAnsi="Angsana New" w:cs="Angsana New"/>
          <w:sz w:val="30"/>
          <w:szCs w:val="30"/>
        </w:rPr>
        <w:t>1</w:t>
      </w:r>
      <w:r w:rsidR="002C22E1" w:rsidRPr="00B40A10">
        <w:rPr>
          <w:rFonts w:ascii="Angsana New" w:hAnsi="Angsana New" w:cs="Angsana New"/>
          <w:sz w:val="30"/>
          <w:szCs w:val="30"/>
        </w:rPr>
        <w:t>7.5</w:t>
      </w:r>
      <w:r w:rsidR="00015C49" w:rsidRPr="00B40A10">
        <w:rPr>
          <w:rFonts w:ascii="Angsana New" w:hAnsi="Angsana New" w:cs="Angsana New"/>
          <w:sz w:val="30"/>
          <w:szCs w:val="30"/>
        </w:rPr>
        <w:t>7</w:t>
      </w:r>
      <w:r w:rsidR="002C22E1" w:rsidRPr="00B40A10">
        <w:rPr>
          <w:rFonts w:ascii="Angsana New" w:hAnsi="Angsana New" w:cs="Angsana New"/>
          <w:sz w:val="30"/>
          <w:szCs w:val="30"/>
        </w:rPr>
        <w:t xml:space="preserve"> </w:t>
      </w:r>
      <w:r w:rsidRPr="00B40A10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7FDC407C" w14:textId="77777777" w:rsidR="00DC3E44" w:rsidRPr="00DC3E44" w:rsidRDefault="00DC3E44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3FA2BF98" w14:textId="77777777" w:rsidR="00FD3D7B" w:rsidRPr="007278E2" w:rsidRDefault="00BF4D06" w:rsidP="007278E2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E63216">
        <w:rPr>
          <w:rFonts w:ascii="Angsana New" w:hAnsi="Angsana New" w:cs="Angsana New"/>
          <w:sz w:val="30"/>
          <w:szCs w:val="30"/>
          <w:cs/>
        </w:rPr>
        <w:br w:type="page"/>
      </w:r>
      <w:r w:rsidR="00611835" w:rsidRPr="00DD3D2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สินทรัพย์ไม่มีตัวตน</w:t>
      </w:r>
    </w:p>
    <w:p w14:paraId="619D0F72" w14:textId="77777777" w:rsidR="009812D6" w:rsidRPr="00DD3D23" w:rsidRDefault="009812D6" w:rsidP="009812D6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0"/>
        <w:gridCol w:w="1170"/>
        <w:gridCol w:w="236"/>
        <w:gridCol w:w="1204"/>
        <w:gridCol w:w="236"/>
        <w:gridCol w:w="1114"/>
        <w:gridCol w:w="270"/>
        <w:gridCol w:w="1080"/>
      </w:tblGrid>
      <w:tr w:rsidR="0093599F" w:rsidRPr="00DD3D23" w14:paraId="6B16A6B6" w14:textId="77777777" w:rsidTr="00C96F7D">
        <w:trPr>
          <w:tblHeader/>
        </w:trPr>
        <w:tc>
          <w:tcPr>
            <w:tcW w:w="3970" w:type="dxa"/>
          </w:tcPr>
          <w:p w14:paraId="61667176" w14:textId="77777777" w:rsidR="0093599F" w:rsidRPr="00DD3D23" w:rsidRDefault="0093599F" w:rsidP="00B10F95">
            <w:pPr>
              <w:ind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321BAF08" w14:textId="77777777" w:rsidR="0093599F" w:rsidRPr="00DD3D23" w:rsidRDefault="00BC5967" w:rsidP="00452B26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="0093599F"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/ </w:t>
            </w:r>
            <w:r w:rsidR="005C6367" w:rsidRPr="00DD3D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5967" w:rsidRPr="00DD3D23" w14:paraId="767501BD" w14:textId="77777777" w:rsidTr="00C96F7D">
        <w:trPr>
          <w:tblHeader/>
        </w:trPr>
        <w:tc>
          <w:tcPr>
            <w:tcW w:w="3970" w:type="dxa"/>
          </w:tcPr>
          <w:p w14:paraId="5F068808" w14:textId="77777777" w:rsidR="00BC5967" w:rsidRPr="00DD3D23" w:rsidRDefault="00BC5967" w:rsidP="00BC5967">
            <w:pPr>
              <w:ind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89D74BF" w14:textId="77777777" w:rsidR="00BC5967" w:rsidRPr="00DD3D23" w:rsidRDefault="00BC5967" w:rsidP="00BC5967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B94950E" w14:textId="77777777" w:rsidR="00BC5967" w:rsidRPr="00DD3D23" w:rsidRDefault="00BC5967" w:rsidP="00BC5967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E2739D7" w14:textId="77777777" w:rsidR="00BC5967" w:rsidRPr="00DD3D23" w:rsidRDefault="00BC5967" w:rsidP="00BC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  <w:cs/>
              </w:rPr>
              <w:t>สิทธิ</w:t>
            </w:r>
            <w:r w:rsidRPr="00DD3D23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ในการใช้</w:t>
            </w:r>
          </w:p>
        </w:tc>
        <w:tc>
          <w:tcPr>
            <w:tcW w:w="236" w:type="dxa"/>
          </w:tcPr>
          <w:p w14:paraId="01E2BB69" w14:textId="77777777" w:rsidR="00BC5967" w:rsidRPr="00DD3D23" w:rsidRDefault="00BC5967" w:rsidP="00BC5967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723C5780" w14:textId="77777777" w:rsidR="00BC5967" w:rsidRPr="00DD3D23" w:rsidRDefault="00BC5967" w:rsidP="00BC5967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F5B7BA" w14:textId="77777777" w:rsidR="00BC5967" w:rsidRPr="00DD3D23" w:rsidRDefault="00BC5967" w:rsidP="00BC5967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096061A" w14:textId="77777777" w:rsidR="00BC5967" w:rsidRPr="00DD3D23" w:rsidRDefault="00BC5967" w:rsidP="00BC5967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C5967" w:rsidRPr="00DD3D23" w14:paraId="13A05418" w14:textId="77777777" w:rsidTr="00C96F7D">
        <w:trPr>
          <w:tblHeader/>
        </w:trPr>
        <w:tc>
          <w:tcPr>
            <w:tcW w:w="3970" w:type="dxa"/>
          </w:tcPr>
          <w:p w14:paraId="01D097E4" w14:textId="77777777" w:rsidR="00BC5967" w:rsidRPr="00DD3D23" w:rsidRDefault="00BC5967" w:rsidP="00BC5967">
            <w:pPr>
              <w:ind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5FAC6B" w14:textId="77777777" w:rsidR="00BC5967" w:rsidRPr="00DD3D23" w:rsidRDefault="00BC5967" w:rsidP="00BC5967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  <w:cs/>
              </w:rPr>
              <w:t>ลิขสิทธิ์</w:t>
            </w:r>
          </w:p>
        </w:tc>
        <w:tc>
          <w:tcPr>
            <w:tcW w:w="236" w:type="dxa"/>
          </w:tcPr>
          <w:p w14:paraId="03664D42" w14:textId="77777777" w:rsidR="00BC5967" w:rsidRPr="00DD3D23" w:rsidRDefault="00BC5967" w:rsidP="00BC5967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6AE92EE" w14:textId="77777777" w:rsidR="00BC5967" w:rsidRPr="00DD3D23" w:rsidRDefault="00BC5967" w:rsidP="00BC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เครื่องหมาย</w:t>
            </w:r>
          </w:p>
        </w:tc>
        <w:tc>
          <w:tcPr>
            <w:tcW w:w="236" w:type="dxa"/>
          </w:tcPr>
          <w:p w14:paraId="72475F8B" w14:textId="77777777" w:rsidR="00BC5967" w:rsidRPr="00DD3D23" w:rsidRDefault="00BC5967" w:rsidP="00BC5967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37294258" w14:textId="77777777" w:rsidR="00BC5967" w:rsidRPr="00DD3D23" w:rsidRDefault="00BC5967" w:rsidP="00BC5967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4E304B5" w14:textId="77777777" w:rsidR="00BC5967" w:rsidRPr="00DD3D23" w:rsidRDefault="00BC5967" w:rsidP="00BC5967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4386C51" w14:textId="77777777" w:rsidR="00BC5967" w:rsidRPr="00DD3D23" w:rsidRDefault="00BC5967" w:rsidP="00BC5967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C5967" w:rsidRPr="00DD3D23" w14:paraId="17A69D14" w14:textId="77777777" w:rsidTr="00C96F7D">
        <w:trPr>
          <w:tblHeader/>
        </w:trPr>
        <w:tc>
          <w:tcPr>
            <w:tcW w:w="3970" w:type="dxa"/>
          </w:tcPr>
          <w:p w14:paraId="08C6C914" w14:textId="77777777" w:rsidR="00BC5967" w:rsidRPr="00DD3D23" w:rsidRDefault="00BC5967" w:rsidP="00C96F7D">
            <w:pPr>
              <w:ind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D1CCC1F" w14:textId="77777777" w:rsidR="00BC5967" w:rsidRPr="00DD3D23" w:rsidRDefault="00BC5967" w:rsidP="00BC5967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  <w:cs/>
              </w:rPr>
              <w:t>ซอฟ</w:t>
            </w:r>
            <w:r w:rsidRPr="00DD3D23">
              <w:rPr>
                <w:rFonts w:ascii="Angsana New" w:hAnsi="Angsana New" w:cs="Angsana New" w:hint="cs"/>
                <w:sz w:val="30"/>
                <w:szCs w:val="30"/>
                <w:cs/>
              </w:rPr>
              <w:t>ต์</w:t>
            </w:r>
            <w:r w:rsidRPr="00DD3D23">
              <w:rPr>
                <w:rFonts w:ascii="Angsana New" w:hAnsi="Angsana New" w:cs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236" w:type="dxa"/>
          </w:tcPr>
          <w:p w14:paraId="64CFA284" w14:textId="77777777" w:rsidR="00BC5967" w:rsidRPr="00DD3D23" w:rsidRDefault="00BC5967" w:rsidP="00BC5967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C9A9951" w14:textId="77777777" w:rsidR="00BC5967" w:rsidRPr="00DD3D23" w:rsidRDefault="00BC5967" w:rsidP="00BC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 w:hint="cs"/>
                <w:sz w:val="30"/>
                <w:szCs w:val="30"/>
                <w:cs/>
              </w:rPr>
              <w:t>การค้า</w:t>
            </w:r>
          </w:p>
        </w:tc>
        <w:tc>
          <w:tcPr>
            <w:tcW w:w="236" w:type="dxa"/>
          </w:tcPr>
          <w:p w14:paraId="21F87977" w14:textId="77777777" w:rsidR="00BC5967" w:rsidRPr="00DD3D23" w:rsidRDefault="00BC5967" w:rsidP="00BC5967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5458972E" w14:textId="77777777" w:rsidR="00BC5967" w:rsidRPr="00DD3D23" w:rsidRDefault="00BC5967" w:rsidP="00BC5967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 w:hint="cs"/>
                <w:sz w:val="30"/>
                <w:szCs w:val="30"/>
                <w:cs/>
              </w:rPr>
              <w:t>สูตรการผลิต</w:t>
            </w:r>
          </w:p>
        </w:tc>
        <w:tc>
          <w:tcPr>
            <w:tcW w:w="270" w:type="dxa"/>
          </w:tcPr>
          <w:p w14:paraId="65ACAE74" w14:textId="77777777" w:rsidR="00BC5967" w:rsidRPr="00DD3D23" w:rsidRDefault="00BC5967" w:rsidP="00BC5967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AD83D0" w14:textId="77777777" w:rsidR="00BC5967" w:rsidRPr="00DD3D23" w:rsidRDefault="00BC5967" w:rsidP="00BC5967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BC5967" w:rsidRPr="00DD3D23" w14:paraId="51329396" w14:textId="77777777" w:rsidTr="00C96F7D">
        <w:trPr>
          <w:tblHeader/>
        </w:trPr>
        <w:tc>
          <w:tcPr>
            <w:tcW w:w="3970" w:type="dxa"/>
          </w:tcPr>
          <w:p w14:paraId="6DE4CBEC" w14:textId="77777777" w:rsidR="00BC5967" w:rsidRPr="00DD3D23" w:rsidRDefault="00BC5967" w:rsidP="00BC5967">
            <w:pPr>
              <w:ind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7D701DC2" w14:textId="77777777" w:rsidR="00BC5967" w:rsidRPr="00DD3D23" w:rsidRDefault="00BC5967" w:rsidP="00BC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5967" w:rsidRPr="00DD3D23" w14:paraId="57E7655D" w14:textId="77777777" w:rsidTr="00C96F7D">
        <w:tc>
          <w:tcPr>
            <w:tcW w:w="3970" w:type="dxa"/>
          </w:tcPr>
          <w:p w14:paraId="1C54C1ED" w14:textId="77777777" w:rsidR="00BC5967" w:rsidRPr="00DD3D23" w:rsidRDefault="00BC5967" w:rsidP="00BC5967">
            <w:pPr>
              <w:ind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14:paraId="7AA0722B" w14:textId="77777777" w:rsidR="00BC5967" w:rsidRPr="00DD3D23" w:rsidRDefault="00BC5967" w:rsidP="00BC5967">
            <w:pPr>
              <w:tabs>
                <w:tab w:val="decimal" w:pos="1062"/>
              </w:tabs>
              <w:ind w:left="-594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848C9FD" w14:textId="77777777" w:rsidR="00BC5967" w:rsidRPr="00DD3D23" w:rsidRDefault="00BC5967" w:rsidP="00BC5967">
            <w:pPr>
              <w:tabs>
                <w:tab w:val="decimal" w:pos="106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B79DE2E" w14:textId="77777777" w:rsidR="00BC5967" w:rsidRPr="00DD3D23" w:rsidRDefault="00BC5967" w:rsidP="00BC5967">
            <w:pPr>
              <w:tabs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D4D5A83" w14:textId="77777777" w:rsidR="00BC5967" w:rsidRPr="00DD3D23" w:rsidRDefault="00BC5967" w:rsidP="00BC5967">
            <w:pPr>
              <w:tabs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0B96183A" w14:textId="77777777" w:rsidR="00BC5967" w:rsidRPr="00DD3D23" w:rsidRDefault="00BC5967" w:rsidP="00BC5967">
            <w:pPr>
              <w:tabs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2C2B3C" w14:textId="77777777" w:rsidR="00BC5967" w:rsidRPr="00DD3D23" w:rsidRDefault="00BC5967" w:rsidP="00BC5967">
            <w:pPr>
              <w:tabs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1835F2E" w14:textId="77777777" w:rsidR="00BC5967" w:rsidRPr="00DD3D23" w:rsidRDefault="00BC5967" w:rsidP="00BC5967">
            <w:pPr>
              <w:tabs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76166" w:rsidRPr="00DD3D23" w14:paraId="213B6ABE" w14:textId="77777777" w:rsidTr="00C96F7D">
        <w:tc>
          <w:tcPr>
            <w:tcW w:w="3970" w:type="dxa"/>
          </w:tcPr>
          <w:p w14:paraId="63289226" w14:textId="4B4939E5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D2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D3D23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14:paraId="267BB531" w14:textId="2C427A4E" w:rsidR="00D76166" w:rsidRPr="00D76166" w:rsidRDefault="008852A1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D76166" w:rsidRPr="00D761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424</w:t>
            </w:r>
          </w:p>
        </w:tc>
        <w:tc>
          <w:tcPr>
            <w:tcW w:w="236" w:type="dxa"/>
          </w:tcPr>
          <w:p w14:paraId="72E2D62A" w14:textId="77777777" w:rsidR="00D76166" w:rsidRPr="00D76166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33F0066" w14:textId="2AABEE94" w:rsidR="00D76166" w:rsidRPr="00D76166" w:rsidRDefault="008852A1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196</w:t>
            </w:r>
            <w:r w:rsidR="00D76166" w:rsidRPr="00D761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262</w:t>
            </w:r>
          </w:p>
        </w:tc>
        <w:tc>
          <w:tcPr>
            <w:tcW w:w="236" w:type="dxa"/>
          </w:tcPr>
          <w:p w14:paraId="22FEF557" w14:textId="77777777" w:rsidR="00D76166" w:rsidRPr="00D76166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A16CB7F" w14:textId="298A8CC7" w:rsidR="00D76166" w:rsidRPr="00D76166" w:rsidRDefault="008852A1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D76166" w:rsidRPr="00D761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346</w:t>
            </w:r>
          </w:p>
        </w:tc>
        <w:tc>
          <w:tcPr>
            <w:tcW w:w="270" w:type="dxa"/>
          </w:tcPr>
          <w:p w14:paraId="47899D27" w14:textId="77777777" w:rsidR="00D76166" w:rsidRPr="00D76166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5ECF17" w14:textId="0273BF56" w:rsidR="00D76166" w:rsidRPr="00D76166" w:rsidRDefault="008852A1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222</w:t>
            </w:r>
            <w:r w:rsidR="00D76166" w:rsidRPr="00D761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032</w:t>
            </w:r>
          </w:p>
        </w:tc>
      </w:tr>
      <w:tr w:rsidR="00D76166" w:rsidRPr="00DD3D23" w14:paraId="7CF4F23F" w14:textId="77777777" w:rsidTr="00C96F7D">
        <w:tc>
          <w:tcPr>
            <w:tcW w:w="3970" w:type="dxa"/>
          </w:tcPr>
          <w:p w14:paraId="7F7AB623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21AA68FC" w14:textId="28D42252" w:rsidR="00D76166" w:rsidRPr="00DD3D23" w:rsidRDefault="008852A1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339</w:t>
            </w:r>
          </w:p>
        </w:tc>
        <w:tc>
          <w:tcPr>
            <w:tcW w:w="236" w:type="dxa"/>
          </w:tcPr>
          <w:p w14:paraId="218A4039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FCE98C8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C814D6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DD429F6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5AA27F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18E423" w14:textId="3563FAB7" w:rsidR="00D76166" w:rsidRPr="00DD3D23" w:rsidRDefault="008852A1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339</w:t>
            </w:r>
          </w:p>
        </w:tc>
      </w:tr>
      <w:tr w:rsidR="00D76166" w:rsidRPr="00DD3D23" w14:paraId="0C2433FE" w14:textId="77777777" w:rsidTr="00C96F7D">
        <w:tc>
          <w:tcPr>
            <w:tcW w:w="3970" w:type="dxa"/>
          </w:tcPr>
          <w:p w14:paraId="5BFE4B6D" w14:textId="15912016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A08E35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B7C5987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C835474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54BB9C3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5223C98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7B4307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C712AC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76166" w:rsidRPr="00DD3D23" w14:paraId="0E082451" w14:textId="77777777" w:rsidTr="00C96F7D">
        <w:tc>
          <w:tcPr>
            <w:tcW w:w="3970" w:type="dxa"/>
          </w:tcPr>
          <w:p w14:paraId="63EB5324" w14:textId="436EAF5C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55E16AF0" w14:textId="42991E66" w:rsidR="00D76166" w:rsidRPr="00DD3D23" w:rsidRDefault="008852A1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</w:t>
            </w:r>
            <w:r w:rsidR="00D76166"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763</w:t>
            </w:r>
          </w:p>
        </w:tc>
        <w:tc>
          <w:tcPr>
            <w:tcW w:w="236" w:type="dxa"/>
          </w:tcPr>
          <w:p w14:paraId="43D05161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29CEC810" w14:textId="355AC603" w:rsidR="00D76166" w:rsidRPr="00DD3D23" w:rsidRDefault="008852A1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196</w:t>
            </w:r>
            <w:r w:rsidR="00D76166"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262</w:t>
            </w:r>
          </w:p>
        </w:tc>
        <w:tc>
          <w:tcPr>
            <w:tcW w:w="236" w:type="dxa"/>
          </w:tcPr>
          <w:p w14:paraId="7CDDCEC6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64526E46" w14:textId="09B25A4B" w:rsidR="00D76166" w:rsidRPr="00DD3D23" w:rsidRDefault="008852A1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D76166"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346</w:t>
            </w:r>
          </w:p>
        </w:tc>
        <w:tc>
          <w:tcPr>
            <w:tcW w:w="270" w:type="dxa"/>
          </w:tcPr>
          <w:p w14:paraId="495D6672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2FF649" w14:textId="5B2DAFB4" w:rsidR="00D76166" w:rsidRPr="00DD3D23" w:rsidRDefault="008852A1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222</w:t>
            </w:r>
            <w:r w:rsidR="00D76166"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371</w:t>
            </w:r>
          </w:p>
        </w:tc>
      </w:tr>
      <w:tr w:rsidR="00D76166" w:rsidRPr="00DD3D23" w14:paraId="4CAD47AB" w14:textId="77777777" w:rsidTr="00C96F7D">
        <w:tc>
          <w:tcPr>
            <w:tcW w:w="3970" w:type="dxa"/>
          </w:tcPr>
          <w:p w14:paraId="6965EA13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05D1D304" w14:textId="2EA5839C" w:rsidR="00D76166" w:rsidRPr="00DD3D23" w:rsidRDefault="008852A1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761820" w:rsidRPr="007618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678</w:t>
            </w:r>
          </w:p>
        </w:tc>
        <w:tc>
          <w:tcPr>
            <w:tcW w:w="236" w:type="dxa"/>
          </w:tcPr>
          <w:p w14:paraId="5D98FA72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0CCD7E1" w14:textId="77777777" w:rsidR="00D76166" w:rsidRPr="00DD3D23" w:rsidRDefault="00761820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82C53A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CD530E3" w14:textId="77777777" w:rsidR="00D76166" w:rsidRPr="00DD3D23" w:rsidRDefault="00761820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C1671C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9D4D5A" w14:textId="620FB41F" w:rsidR="00D76166" w:rsidRPr="00DD3D23" w:rsidRDefault="008852A1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761820" w:rsidRPr="007618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678</w:t>
            </w:r>
          </w:p>
        </w:tc>
      </w:tr>
      <w:tr w:rsidR="00D76166" w:rsidRPr="00DD3D23" w14:paraId="63768485" w14:textId="77777777" w:rsidTr="00C96F7D">
        <w:tc>
          <w:tcPr>
            <w:tcW w:w="3970" w:type="dxa"/>
          </w:tcPr>
          <w:p w14:paraId="2EA33A06" w14:textId="7F358204" w:rsidR="00D76166" w:rsidRPr="00DD3D23" w:rsidRDefault="00E62675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626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9D06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E6267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E626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6F5B5EC" w14:textId="7073DF30" w:rsidR="00D76166" w:rsidRPr="00DD3D23" w:rsidRDefault="008852A1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  <w:r w:rsidR="00761820" w:rsidRPr="007618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441</w:t>
            </w:r>
          </w:p>
        </w:tc>
        <w:tc>
          <w:tcPr>
            <w:tcW w:w="236" w:type="dxa"/>
          </w:tcPr>
          <w:p w14:paraId="5B50EBFC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4A7A06CD" w14:textId="241FBA36" w:rsidR="00D76166" w:rsidRPr="00DD3D23" w:rsidRDefault="008852A1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196</w:t>
            </w:r>
            <w:r w:rsidR="00761820" w:rsidRPr="007618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262</w:t>
            </w:r>
          </w:p>
        </w:tc>
        <w:tc>
          <w:tcPr>
            <w:tcW w:w="236" w:type="dxa"/>
          </w:tcPr>
          <w:p w14:paraId="4663C1A9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7C094C67" w14:textId="1B70600D" w:rsidR="00D76166" w:rsidRPr="00DD3D23" w:rsidRDefault="008852A1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761820" w:rsidRPr="007618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346</w:t>
            </w:r>
          </w:p>
        </w:tc>
        <w:tc>
          <w:tcPr>
            <w:tcW w:w="270" w:type="dxa"/>
          </w:tcPr>
          <w:p w14:paraId="0BC50DB9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1AC20E4" w14:textId="40200D70" w:rsidR="00D76166" w:rsidRPr="00DD3D23" w:rsidRDefault="008852A1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225</w:t>
            </w:r>
            <w:r w:rsidR="00761820" w:rsidRPr="007618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049</w:t>
            </w:r>
          </w:p>
        </w:tc>
      </w:tr>
      <w:tr w:rsidR="00D76166" w:rsidRPr="00DD3D23" w14:paraId="087BDF22" w14:textId="77777777" w:rsidTr="00C96F7D">
        <w:tc>
          <w:tcPr>
            <w:tcW w:w="3970" w:type="dxa"/>
          </w:tcPr>
          <w:p w14:paraId="54C6DD46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vertAlign w:val="superscript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23A30A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sz w:val="30"/>
                <w:szCs w:val="30"/>
                <w:vertAlign w:val="superscript"/>
              </w:rPr>
            </w:pPr>
          </w:p>
        </w:tc>
        <w:tc>
          <w:tcPr>
            <w:tcW w:w="236" w:type="dxa"/>
          </w:tcPr>
          <w:p w14:paraId="2E32A3F4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="Angsana New" w:hAnsi="Angsana New" w:cs="Angsana New"/>
                <w:sz w:val="30"/>
                <w:szCs w:val="30"/>
                <w:vertAlign w:val="superscript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7C8A214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vertAlign w:val="superscript"/>
              </w:rPr>
            </w:pPr>
          </w:p>
        </w:tc>
        <w:tc>
          <w:tcPr>
            <w:tcW w:w="236" w:type="dxa"/>
          </w:tcPr>
          <w:p w14:paraId="16FEBC53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vertAlign w:val="superscript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458B7493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vertAlign w:val="superscript"/>
              </w:rPr>
            </w:pPr>
          </w:p>
        </w:tc>
        <w:tc>
          <w:tcPr>
            <w:tcW w:w="270" w:type="dxa"/>
          </w:tcPr>
          <w:p w14:paraId="1203FCA1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vertAlign w:val="superscript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FF5C11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vertAlign w:val="superscript"/>
              </w:rPr>
            </w:pPr>
          </w:p>
        </w:tc>
      </w:tr>
      <w:tr w:rsidR="00D76166" w:rsidRPr="00DD3D23" w14:paraId="47B307D3" w14:textId="77777777" w:rsidTr="00C96F7D">
        <w:tc>
          <w:tcPr>
            <w:tcW w:w="3970" w:type="dxa"/>
          </w:tcPr>
          <w:p w14:paraId="132BBE7F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ค่าตัด</w:t>
            </w:r>
            <w:r w:rsidRPr="00DD3D2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จำหน่ายและขาดทุนจากการด้อยค่า</w:t>
            </w:r>
          </w:p>
        </w:tc>
        <w:tc>
          <w:tcPr>
            <w:tcW w:w="1170" w:type="dxa"/>
          </w:tcPr>
          <w:p w14:paraId="1037C8E2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722492A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95D998B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6D80F55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09D125AB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79ED947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024F8F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76166" w:rsidRPr="00DD3D23" w14:paraId="339EA267" w14:textId="77777777" w:rsidTr="00C96F7D">
        <w:tc>
          <w:tcPr>
            <w:tcW w:w="3970" w:type="dxa"/>
          </w:tcPr>
          <w:p w14:paraId="3A40128D" w14:textId="0FC83F5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D2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D3D23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14:paraId="47149073" w14:textId="2CE5EC77" w:rsidR="00D76166" w:rsidRPr="00D76166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D7616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D761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104</w:t>
            </w:r>
            <w:r w:rsidRPr="00D7616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AF674D3" w14:textId="77777777" w:rsidR="00D76166" w:rsidRPr="00D76166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BECB5D1" w14:textId="112CD649" w:rsidR="00D76166" w:rsidRPr="00D76166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D7616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195</w:t>
            </w:r>
            <w:r w:rsidRPr="00D761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583</w:t>
            </w:r>
            <w:r w:rsidRPr="00D7616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307F3CF" w14:textId="77777777" w:rsidR="00D76166" w:rsidRPr="00D76166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32120B9" w14:textId="77777777" w:rsidR="00D76166" w:rsidRPr="00D76166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D7616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F1087D" w14:textId="77777777" w:rsidR="00D76166" w:rsidRPr="00D76166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DF6E7E" w14:textId="505351F3" w:rsidR="00D76166" w:rsidRPr="00D76166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D7616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200</w:t>
            </w:r>
            <w:r w:rsidRPr="00D761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687</w:t>
            </w:r>
            <w:r w:rsidRPr="00D7616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76166" w:rsidRPr="00DD3D23" w14:paraId="794701C5" w14:textId="77777777" w:rsidTr="00C96F7D">
        <w:tc>
          <w:tcPr>
            <w:tcW w:w="3970" w:type="dxa"/>
          </w:tcPr>
          <w:p w14:paraId="67C91FF5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</w:tcPr>
          <w:p w14:paraId="29DBF257" w14:textId="37FFB51F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D2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664</w:t>
            </w:r>
            <w:r w:rsidRPr="00DD3D2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5ECC281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6EEB2F8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E54A158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FBE9138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D612E4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9FB747" w14:textId="59E36606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D2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664</w:t>
            </w:r>
            <w:r w:rsidRPr="00DD3D2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76166" w:rsidRPr="00DD3D23" w14:paraId="5A9B5DC7" w14:textId="77777777" w:rsidTr="00C96F7D">
        <w:tc>
          <w:tcPr>
            <w:tcW w:w="3970" w:type="dxa"/>
          </w:tcPr>
          <w:p w14:paraId="341BE0BF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89D4BB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EB2DF81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F351BF8" w14:textId="37EAA5C1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679</w:t>
            </w:r>
            <w:r w:rsidRPr="00DD3D2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37EFD91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9D282EA" w14:textId="6960DD71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DD3D2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346</w:t>
            </w:r>
            <w:r w:rsidRPr="00DD3D2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BF4F950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0D55A4" w14:textId="19BF0F76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DD3D2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025</w:t>
            </w:r>
            <w:r w:rsidRPr="00DD3D2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76166" w:rsidRPr="00DD3D23" w14:paraId="5EAB3495" w14:textId="77777777" w:rsidTr="00C96F7D">
        <w:tc>
          <w:tcPr>
            <w:tcW w:w="3970" w:type="dxa"/>
          </w:tcPr>
          <w:p w14:paraId="15697609" w14:textId="6279A0EC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14:paraId="09E1E97A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AC69542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6F58D7B2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E57B5E2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45E9806F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F0FA4B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BECC2A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76166" w:rsidRPr="00DD3D23" w14:paraId="61D4A97E" w14:textId="77777777" w:rsidTr="00C96F7D">
        <w:tc>
          <w:tcPr>
            <w:tcW w:w="3970" w:type="dxa"/>
          </w:tcPr>
          <w:p w14:paraId="690D2359" w14:textId="202A772E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38120AC3" w14:textId="4F15BFC5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768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733B73A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0609047D" w14:textId="04882243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196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262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2FDEFC7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02E459E6" w14:textId="40514069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346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D596D4D" w14:textId="77777777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C2E4EA" w14:textId="78DB0384" w:rsidR="00D76166" w:rsidRPr="00DD3D23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212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376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08737D" w:rsidRPr="00DD3D23" w14:paraId="7FB0B923" w14:textId="77777777" w:rsidTr="00C96F7D">
        <w:tc>
          <w:tcPr>
            <w:tcW w:w="3970" w:type="dxa"/>
          </w:tcPr>
          <w:p w14:paraId="3677215D" w14:textId="77777777" w:rsidR="0008737D" w:rsidRPr="00DD3D23" w:rsidRDefault="0008737D" w:rsidP="0008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</w:tcPr>
          <w:p w14:paraId="1347B76B" w14:textId="6BD297D7" w:rsidR="0008737D" w:rsidRPr="0019134E" w:rsidRDefault="0008737D" w:rsidP="0008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9134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9134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819</w:t>
            </w:r>
            <w:r w:rsidRPr="0019134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154340D" w14:textId="77777777" w:rsidR="0008737D" w:rsidRPr="0019134E" w:rsidRDefault="0008737D" w:rsidP="0008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65DA8B1" w14:textId="2E3F5A19" w:rsidR="0008737D" w:rsidRPr="0019134E" w:rsidRDefault="0008737D" w:rsidP="0008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19134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21D8390" w14:textId="77777777" w:rsidR="0008737D" w:rsidRPr="0019134E" w:rsidRDefault="0008737D" w:rsidP="0008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14D0F6B" w14:textId="1F453072" w:rsidR="0008737D" w:rsidRPr="0019134E" w:rsidRDefault="0008737D" w:rsidP="0008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19134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554920" w14:textId="77777777" w:rsidR="0008737D" w:rsidRPr="0019134E" w:rsidRDefault="0008737D" w:rsidP="0008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E30E83" w14:textId="7B30D4E0" w:rsidR="0008737D" w:rsidRPr="0019134E" w:rsidRDefault="0008737D" w:rsidP="0008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19134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9134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819</w:t>
            </w:r>
            <w:r w:rsidRPr="0019134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8737D" w:rsidRPr="00DD3D23" w14:paraId="3CABD7D6" w14:textId="77777777" w:rsidTr="0031002A">
        <w:tc>
          <w:tcPr>
            <w:tcW w:w="3970" w:type="dxa"/>
          </w:tcPr>
          <w:p w14:paraId="39BB762A" w14:textId="5090AAD2" w:rsidR="0008737D" w:rsidRPr="00DD3D23" w:rsidRDefault="0008737D" w:rsidP="0008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26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9D06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E6267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E626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10C3C" w14:textId="25DF0C3F" w:rsidR="0008737D" w:rsidRPr="0019134E" w:rsidRDefault="0008737D" w:rsidP="0008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913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Pr="001913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587</w:t>
            </w:r>
            <w:r w:rsidRPr="001913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E2F57FB" w14:textId="77777777" w:rsidR="0008737D" w:rsidRPr="0019134E" w:rsidRDefault="0008737D" w:rsidP="0008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EE72A" w14:textId="54999584" w:rsidR="0008737D" w:rsidRPr="0019134E" w:rsidRDefault="0008737D" w:rsidP="0008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1913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196</w:t>
            </w:r>
            <w:r w:rsidRPr="001913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262</w:t>
            </w:r>
            <w:r w:rsidRPr="001913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3070BD3" w14:textId="77777777" w:rsidR="0008737D" w:rsidRPr="0019134E" w:rsidRDefault="0008737D" w:rsidP="0008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D881F" w14:textId="4B5FB671" w:rsidR="0008737D" w:rsidRPr="0019134E" w:rsidRDefault="0008737D" w:rsidP="0008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1913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Pr="001913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346</w:t>
            </w:r>
            <w:r w:rsidRPr="001913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F3C11CF" w14:textId="77777777" w:rsidR="0008737D" w:rsidRPr="0019134E" w:rsidRDefault="0008737D" w:rsidP="0008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4187A" w14:textId="7FE18544" w:rsidR="0008737D" w:rsidRPr="0019134E" w:rsidRDefault="0008737D" w:rsidP="0008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1913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214</w:t>
            </w:r>
            <w:r w:rsidRPr="001913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195</w:t>
            </w:r>
            <w:r w:rsidRPr="001913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08737D" w:rsidRPr="00DD3D23" w14:paraId="1F756FF6" w14:textId="77777777" w:rsidTr="0031002A">
        <w:tc>
          <w:tcPr>
            <w:tcW w:w="3970" w:type="dxa"/>
          </w:tcPr>
          <w:p w14:paraId="27840C94" w14:textId="3FA8CC4F" w:rsidR="0008737D" w:rsidRPr="00DD3D23" w:rsidRDefault="0008737D" w:rsidP="0076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E34975" w14:textId="49B2BFBA" w:rsidR="0008737D" w:rsidRPr="00DD3D23" w:rsidRDefault="0008737D" w:rsidP="0076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D85D01E" w14:textId="77777777" w:rsidR="0008737D" w:rsidRPr="00DD3D23" w:rsidRDefault="0008737D" w:rsidP="0076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318DD4BC" w14:textId="697211EB" w:rsidR="0008737D" w:rsidRPr="00DD3D23" w:rsidRDefault="0008737D" w:rsidP="0076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926EEDD" w14:textId="77777777" w:rsidR="0008737D" w:rsidRPr="00DD3D23" w:rsidRDefault="0008737D" w:rsidP="0076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55A66176" w14:textId="58264BEC" w:rsidR="0008737D" w:rsidRPr="00DD3D23" w:rsidRDefault="0008737D" w:rsidP="0076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F5C927" w14:textId="77777777" w:rsidR="0008737D" w:rsidRPr="00DD3D23" w:rsidRDefault="0008737D" w:rsidP="0076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32BC79" w14:textId="503B779F" w:rsidR="0008737D" w:rsidRPr="00DD3D23" w:rsidRDefault="0008737D" w:rsidP="0076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8737D" w:rsidRPr="00DD3D23" w14:paraId="2A820837" w14:textId="77777777" w:rsidTr="0031002A">
        <w:tc>
          <w:tcPr>
            <w:tcW w:w="3970" w:type="dxa"/>
          </w:tcPr>
          <w:p w14:paraId="7754E989" w14:textId="1468F544" w:rsidR="0008737D" w:rsidRPr="00DD3D23" w:rsidRDefault="0008737D" w:rsidP="00761820">
            <w:pPr>
              <w:ind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0F901D51" w14:textId="77777777" w:rsidR="0008737D" w:rsidRPr="00DD3D23" w:rsidRDefault="0008737D" w:rsidP="00761820">
            <w:pPr>
              <w:tabs>
                <w:tab w:val="clear" w:pos="680"/>
                <w:tab w:val="clear" w:pos="907"/>
                <w:tab w:val="decimal" w:pos="882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6C1594F" w14:textId="77777777" w:rsidR="0008737D" w:rsidRPr="00DD3D23" w:rsidRDefault="0008737D" w:rsidP="00761820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28BFDF8" w14:textId="77777777" w:rsidR="0008737D" w:rsidRPr="00DD3D23" w:rsidRDefault="0008737D" w:rsidP="0076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decimal" w:pos="916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F9AFDDE" w14:textId="77777777" w:rsidR="0008737D" w:rsidRPr="00DD3D23" w:rsidRDefault="0008737D" w:rsidP="00761820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680A0144" w14:textId="77777777" w:rsidR="0008737D" w:rsidRPr="00DD3D23" w:rsidRDefault="0008737D" w:rsidP="0076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decimal" w:pos="826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DF82D0" w14:textId="77777777" w:rsidR="0008737D" w:rsidRPr="00DD3D23" w:rsidRDefault="0008737D" w:rsidP="00761820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AA6218" w14:textId="77777777" w:rsidR="0008737D" w:rsidRPr="00DD3D23" w:rsidRDefault="0008737D" w:rsidP="00761820">
            <w:pPr>
              <w:tabs>
                <w:tab w:val="clear" w:pos="680"/>
                <w:tab w:val="clear" w:pos="907"/>
                <w:tab w:val="decimal" w:pos="792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8737D" w:rsidRPr="00DD3D23" w14:paraId="53AC0AED" w14:textId="77777777" w:rsidTr="0031002A">
        <w:trPr>
          <w:trHeight w:val="317"/>
        </w:trPr>
        <w:tc>
          <w:tcPr>
            <w:tcW w:w="3970" w:type="dxa"/>
          </w:tcPr>
          <w:p w14:paraId="5981E31F" w14:textId="0550B9E8" w:rsidR="0008737D" w:rsidRPr="00DD3D23" w:rsidRDefault="0008737D" w:rsidP="0076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6F2FE7E" w14:textId="36EBF8D8" w:rsidR="0008737D" w:rsidRPr="00DD3D23" w:rsidRDefault="008852A1" w:rsidP="0076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</w:t>
            </w:r>
            <w:r w:rsidR="0008737D"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320</w:t>
            </w:r>
          </w:p>
        </w:tc>
        <w:tc>
          <w:tcPr>
            <w:tcW w:w="236" w:type="dxa"/>
          </w:tcPr>
          <w:p w14:paraId="131A06A3" w14:textId="77777777" w:rsidR="0008737D" w:rsidRPr="00DD3D23" w:rsidRDefault="0008737D" w:rsidP="0076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687D4D0A" w14:textId="0749043C" w:rsidR="0008737D" w:rsidRPr="00DD3D23" w:rsidRDefault="008852A1" w:rsidP="0076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679</w:t>
            </w:r>
          </w:p>
        </w:tc>
        <w:tc>
          <w:tcPr>
            <w:tcW w:w="236" w:type="dxa"/>
          </w:tcPr>
          <w:p w14:paraId="2A0170D2" w14:textId="77777777" w:rsidR="0008737D" w:rsidRPr="00DD3D23" w:rsidRDefault="0008737D" w:rsidP="0076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1451E941" w14:textId="4683E03B" w:rsidR="0008737D" w:rsidRPr="00DD3D23" w:rsidRDefault="008852A1" w:rsidP="0076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08737D"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346</w:t>
            </w:r>
          </w:p>
        </w:tc>
        <w:tc>
          <w:tcPr>
            <w:tcW w:w="270" w:type="dxa"/>
          </w:tcPr>
          <w:p w14:paraId="256E2899" w14:textId="77777777" w:rsidR="0008737D" w:rsidRPr="00DD3D23" w:rsidRDefault="0008737D" w:rsidP="0076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E184216" w14:textId="3B5DB030" w:rsidR="0008737D" w:rsidRPr="00DD3D23" w:rsidRDefault="008852A1" w:rsidP="0076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</w:t>
            </w:r>
            <w:r w:rsidR="0008737D"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345</w:t>
            </w:r>
          </w:p>
        </w:tc>
      </w:tr>
      <w:tr w:rsidR="0008737D" w:rsidRPr="00DD3D23" w14:paraId="526B7F0A" w14:textId="77777777" w:rsidTr="0031002A">
        <w:trPr>
          <w:trHeight w:val="164"/>
        </w:trPr>
        <w:tc>
          <w:tcPr>
            <w:tcW w:w="3970" w:type="dxa"/>
          </w:tcPr>
          <w:p w14:paraId="0A2C0423" w14:textId="10B8C853" w:rsidR="0008737D" w:rsidRPr="00DD3D23" w:rsidRDefault="0008737D" w:rsidP="0076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14:paraId="55A7649E" w14:textId="57AB5437" w:rsidR="0008737D" w:rsidRPr="00DD3D23" w:rsidRDefault="0008737D" w:rsidP="0076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1CBDA31" w14:textId="77777777" w:rsidR="0008737D" w:rsidRPr="00DD3D23" w:rsidRDefault="0008737D" w:rsidP="0076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547E46A4" w14:textId="62CAA209" w:rsidR="0008737D" w:rsidRPr="00DD3D23" w:rsidRDefault="0008737D" w:rsidP="0076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B68EE4D" w14:textId="77777777" w:rsidR="0008737D" w:rsidRPr="00DD3D23" w:rsidRDefault="0008737D" w:rsidP="0076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538AC8F4" w14:textId="12B72E3B" w:rsidR="0008737D" w:rsidRPr="00DD3D23" w:rsidRDefault="0008737D" w:rsidP="0076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4C0F56" w14:textId="77777777" w:rsidR="0008737D" w:rsidRPr="00DD3D23" w:rsidRDefault="0008737D" w:rsidP="0076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6F50FCA" w14:textId="187543AF" w:rsidR="0008737D" w:rsidRPr="00DD3D23" w:rsidRDefault="0008737D" w:rsidP="0076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08737D" w:rsidRPr="00DD3D23" w14:paraId="58FB157D" w14:textId="77777777" w:rsidTr="0031002A">
        <w:tc>
          <w:tcPr>
            <w:tcW w:w="3970" w:type="dxa"/>
          </w:tcPr>
          <w:p w14:paraId="00F5877E" w14:textId="71DFA08C" w:rsidR="0008737D" w:rsidRPr="00DD3D23" w:rsidRDefault="0008737D" w:rsidP="0076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65B8C9E" w14:textId="66A82939" w:rsidR="0008737D" w:rsidRPr="00DD3D23" w:rsidRDefault="008852A1" w:rsidP="0076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08737D"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995</w:t>
            </w:r>
          </w:p>
        </w:tc>
        <w:tc>
          <w:tcPr>
            <w:tcW w:w="236" w:type="dxa"/>
          </w:tcPr>
          <w:p w14:paraId="612E6ACE" w14:textId="77777777" w:rsidR="0008737D" w:rsidRPr="00DD3D23" w:rsidRDefault="0008737D" w:rsidP="0076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4CC44B3C" w14:textId="240B2C93" w:rsidR="0008737D" w:rsidRPr="00DD3D23" w:rsidRDefault="0008737D" w:rsidP="0076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8713F1" w14:textId="77777777" w:rsidR="0008737D" w:rsidRPr="00DD3D23" w:rsidRDefault="0008737D" w:rsidP="0076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5614C18B" w14:textId="5BB9D440" w:rsidR="0008737D" w:rsidRPr="00DD3D23" w:rsidRDefault="0008737D" w:rsidP="0076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51C5CA" w14:textId="77777777" w:rsidR="0008737D" w:rsidRPr="00DD3D23" w:rsidRDefault="0008737D" w:rsidP="0076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D1DBD7C" w14:textId="2268A1D0" w:rsidR="0008737D" w:rsidRPr="00DD3D23" w:rsidRDefault="008852A1" w:rsidP="0076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08737D" w:rsidRPr="00DD3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995</w:t>
            </w:r>
          </w:p>
        </w:tc>
      </w:tr>
      <w:tr w:rsidR="0008737D" w:rsidRPr="00DD3D23" w14:paraId="25B5A132" w14:textId="77777777" w:rsidTr="0031002A">
        <w:tc>
          <w:tcPr>
            <w:tcW w:w="3970" w:type="dxa"/>
          </w:tcPr>
          <w:p w14:paraId="33743547" w14:textId="7263B3AF" w:rsidR="0008737D" w:rsidRPr="00DD3D23" w:rsidRDefault="0008737D" w:rsidP="0008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26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9D06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E6267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E626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C2CA89B" w14:textId="1794204C" w:rsidR="0008737D" w:rsidRPr="0019134E" w:rsidRDefault="008852A1" w:rsidP="0008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  <w:r w:rsidR="0008737D" w:rsidRPr="001913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854</w:t>
            </w:r>
          </w:p>
        </w:tc>
        <w:tc>
          <w:tcPr>
            <w:tcW w:w="236" w:type="dxa"/>
          </w:tcPr>
          <w:p w14:paraId="284D048C" w14:textId="77777777" w:rsidR="0008737D" w:rsidRPr="0019134E" w:rsidRDefault="0008737D" w:rsidP="0008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DB43837" w14:textId="6A6F2312" w:rsidR="0008737D" w:rsidRPr="0019134E" w:rsidRDefault="0008737D" w:rsidP="0008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913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DD6926" w14:textId="77777777" w:rsidR="0008737D" w:rsidRPr="0019134E" w:rsidRDefault="0008737D" w:rsidP="0008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</w:tcPr>
          <w:p w14:paraId="4A17C878" w14:textId="7C5A529C" w:rsidR="0008737D" w:rsidRPr="0019134E" w:rsidRDefault="0008737D" w:rsidP="0008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913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729291" w14:textId="77777777" w:rsidR="0008737D" w:rsidRPr="0019134E" w:rsidRDefault="0008737D" w:rsidP="0008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F6D7886" w14:textId="454A171D" w:rsidR="0008737D" w:rsidRPr="0019134E" w:rsidRDefault="008852A1" w:rsidP="0008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  <w:r w:rsidR="0008737D" w:rsidRPr="001913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854</w:t>
            </w:r>
          </w:p>
        </w:tc>
      </w:tr>
      <w:tr w:rsidR="0008737D" w:rsidRPr="00DD3D23" w14:paraId="7AA90E70" w14:textId="77777777" w:rsidTr="0019134E">
        <w:tc>
          <w:tcPr>
            <w:tcW w:w="3970" w:type="dxa"/>
          </w:tcPr>
          <w:p w14:paraId="43F5C006" w14:textId="7E1C7A89" w:rsidR="0008737D" w:rsidRPr="00DD3D23" w:rsidRDefault="0008737D" w:rsidP="0076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5D47D3F" w14:textId="6687AD9E" w:rsidR="0008737D" w:rsidRPr="00DD3D23" w:rsidRDefault="0008737D" w:rsidP="0076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3D5B647" w14:textId="77777777" w:rsidR="0008737D" w:rsidRPr="00DD3D23" w:rsidRDefault="0008737D" w:rsidP="0076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38BE73D9" w14:textId="1BA365DE" w:rsidR="0008737D" w:rsidRPr="00DD3D23" w:rsidRDefault="0008737D" w:rsidP="0076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D6F0C31" w14:textId="77777777" w:rsidR="0008737D" w:rsidRPr="00DD3D23" w:rsidRDefault="0008737D" w:rsidP="0076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</w:tcPr>
          <w:p w14:paraId="2833B521" w14:textId="40EB3D81" w:rsidR="0008737D" w:rsidRPr="00DD3D23" w:rsidRDefault="0008737D" w:rsidP="0076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B87A3E" w14:textId="77777777" w:rsidR="0008737D" w:rsidRPr="00DD3D23" w:rsidRDefault="0008737D" w:rsidP="0076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A3692C2" w14:textId="5F1B99E1" w:rsidR="0008737D" w:rsidRPr="00DD3D23" w:rsidRDefault="0008737D" w:rsidP="0076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429BE974" w14:textId="77777777" w:rsidR="00B861CF" w:rsidRPr="00DD3D23" w:rsidRDefault="00B861CF" w:rsidP="004D6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257F043" w14:textId="62D3327F" w:rsidR="002C7790" w:rsidRPr="00BF4D06" w:rsidRDefault="00BF4D06" w:rsidP="004D6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EA2758" w:rsidRPr="00BF4D06">
        <w:rPr>
          <w:rFonts w:ascii="Angsana New" w:hAnsi="Angsana New" w:cs="Angsana New"/>
          <w:sz w:val="30"/>
          <w:szCs w:val="30"/>
          <w:cs/>
        </w:rPr>
        <w:lastRenderedPageBreak/>
        <w:t>เมื่อวันที่</w:t>
      </w:r>
      <w:r w:rsidR="00EA2758" w:rsidRPr="00BF4D06">
        <w:rPr>
          <w:rFonts w:ascii="Angsana New" w:hAnsi="Angsana New" w:cs="Angsana New"/>
          <w:sz w:val="30"/>
          <w:szCs w:val="30"/>
        </w:rPr>
        <w:t xml:space="preserve"> </w:t>
      </w:r>
      <w:r w:rsidR="008852A1" w:rsidRPr="008852A1">
        <w:rPr>
          <w:rFonts w:ascii="Angsana New" w:hAnsi="Angsana New" w:cs="Angsana New"/>
          <w:sz w:val="30"/>
          <w:szCs w:val="30"/>
        </w:rPr>
        <w:t>15</w:t>
      </w:r>
      <w:r w:rsidR="00EA2758" w:rsidRPr="00BF4D06">
        <w:rPr>
          <w:rFonts w:ascii="Angsana New" w:hAnsi="Angsana New" w:cs="Angsana New" w:hint="cs"/>
          <w:sz w:val="30"/>
          <w:szCs w:val="30"/>
          <w:cs/>
        </w:rPr>
        <w:t xml:space="preserve"> พฤษภาคม</w:t>
      </w:r>
      <w:r w:rsidR="00EA2758" w:rsidRPr="00BF4D06">
        <w:rPr>
          <w:rFonts w:ascii="Angsana New" w:hAnsi="Angsana New" w:cs="Angsana New"/>
          <w:sz w:val="30"/>
          <w:szCs w:val="30"/>
        </w:rPr>
        <w:t xml:space="preserve"> </w:t>
      </w:r>
      <w:r w:rsidR="008852A1" w:rsidRPr="008852A1">
        <w:rPr>
          <w:rFonts w:ascii="Angsana New" w:hAnsi="Angsana New" w:cs="Angsana New"/>
          <w:sz w:val="30"/>
          <w:szCs w:val="30"/>
        </w:rPr>
        <w:t>2557</w:t>
      </w:r>
      <w:r w:rsidR="00EA2758" w:rsidRPr="00BF4D06">
        <w:rPr>
          <w:rFonts w:ascii="Angsana New" w:hAnsi="Angsana New" w:cs="Angsana New"/>
          <w:sz w:val="30"/>
          <w:szCs w:val="30"/>
        </w:rPr>
        <w:t xml:space="preserve"> </w:t>
      </w:r>
      <w:r w:rsidR="00EA2758" w:rsidRPr="00BF4D06">
        <w:rPr>
          <w:rFonts w:ascii="Angsana New" w:hAnsi="Angsana New" w:cs="Angsana New" w:hint="cs"/>
          <w:sz w:val="30"/>
          <w:szCs w:val="30"/>
          <w:cs/>
        </w:rPr>
        <w:t>บริษัทได้เข้าทำสัญญาซื้อขายสิทธิในการใช้เครื่องหมายการค้าไบเล่พร้อมสูตร</w:t>
      </w:r>
      <w:r w:rsidR="000A2BD7" w:rsidRPr="00BF4D06">
        <w:rPr>
          <w:rFonts w:ascii="Angsana New" w:hAnsi="Angsana New" w:cs="Angsana New"/>
          <w:sz w:val="30"/>
          <w:szCs w:val="30"/>
          <w:cs/>
        </w:rPr>
        <w:br/>
      </w:r>
      <w:r w:rsidR="00EA2758" w:rsidRPr="00BF4D06">
        <w:rPr>
          <w:rFonts w:ascii="Angsana New" w:hAnsi="Angsana New" w:cs="Angsana New" w:hint="cs"/>
          <w:sz w:val="30"/>
          <w:szCs w:val="30"/>
          <w:cs/>
        </w:rPr>
        <w:t xml:space="preserve">การผลิตเครื่องดื่มน้ำผลไม้จากบริษัทในประเทศแห่งหนึ่งเป็นจำนวนเงินรวม </w:t>
      </w:r>
      <w:r w:rsidR="008852A1" w:rsidRPr="008852A1">
        <w:rPr>
          <w:rFonts w:ascii="Angsana New" w:hAnsi="Angsana New" w:cs="Angsana New"/>
          <w:sz w:val="30"/>
          <w:szCs w:val="30"/>
        </w:rPr>
        <w:t>224</w:t>
      </w:r>
      <w:r w:rsidR="00EA2758" w:rsidRPr="00BF4D06">
        <w:rPr>
          <w:rFonts w:ascii="Angsana New" w:hAnsi="Angsana New" w:cs="Angsana New"/>
          <w:sz w:val="30"/>
          <w:szCs w:val="30"/>
        </w:rPr>
        <w:t>.</w:t>
      </w:r>
      <w:r w:rsidR="008852A1" w:rsidRPr="008852A1">
        <w:rPr>
          <w:rFonts w:ascii="Angsana New" w:hAnsi="Angsana New" w:cs="Angsana New"/>
          <w:sz w:val="30"/>
          <w:szCs w:val="30"/>
        </w:rPr>
        <w:t>3</w:t>
      </w:r>
      <w:r w:rsidR="00EA2758" w:rsidRPr="00BF4D06">
        <w:rPr>
          <w:rFonts w:ascii="Angsana New" w:hAnsi="Angsana New" w:cs="Angsana New" w:hint="cs"/>
          <w:sz w:val="30"/>
          <w:szCs w:val="30"/>
          <w:cs/>
        </w:rPr>
        <w:t xml:space="preserve"> ล้านบาท ซึ่งประกอบด้วย</w:t>
      </w:r>
      <w:r w:rsidR="000A2BD7" w:rsidRPr="00BF4D06">
        <w:rPr>
          <w:rFonts w:ascii="Angsana New" w:hAnsi="Angsana New" w:cs="Angsana New"/>
          <w:sz w:val="30"/>
          <w:szCs w:val="30"/>
          <w:cs/>
        </w:rPr>
        <w:br/>
      </w:r>
      <w:r w:rsidR="00EA2758" w:rsidRPr="00BF4D06">
        <w:rPr>
          <w:rFonts w:ascii="Angsana New" w:hAnsi="Angsana New" w:cs="Angsana New" w:hint="cs"/>
          <w:sz w:val="30"/>
          <w:szCs w:val="30"/>
          <w:cs/>
        </w:rPr>
        <w:t xml:space="preserve">ค่าสิทธิในการใช้เครื่องหมายการค้าไบเล่ในการผลิตและจำหน่ายเครื่องดื่มน้ำผลไม้ในประเทศต่างๆ </w:t>
      </w:r>
      <w:r w:rsidR="008852A1" w:rsidRPr="008852A1">
        <w:rPr>
          <w:rFonts w:ascii="Angsana New" w:hAnsi="Angsana New" w:cs="Angsana New"/>
          <w:sz w:val="30"/>
          <w:szCs w:val="30"/>
        </w:rPr>
        <w:t>16</w:t>
      </w:r>
      <w:r w:rsidR="00EA2758" w:rsidRPr="00BF4D06">
        <w:rPr>
          <w:rFonts w:ascii="Angsana New" w:hAnsi="Angsana New" w:cs="Angsana New"/>
          <w:sz w:val="30"/>
          <w:szCs w:val="30"/>
        </w:rPr>
        <w:t xml:space="preserve"> </w:t>
      </w:r>
      <w:r w:rsidR="00EA2758" w:rsidRPr="00BF4D06">
        <w:rPr>
          <w:rFonts w:ascii="Angsana New" w:hAnsi="Angsana New" w:cs="Angsana New" w:hint="cs"/>
          <w:sz w:val="30"/>
          <w:szCs w:val="30"/>
          <w:cs/>
        </w:rPr>
        <w:t xml:space="preserve">ประเทศ    ทั่วโลกตามราคาที่กำหนดไว้ในสัญญาเป็นจำนวนเงินรวม </w:t>
      </w:r>
      <w:r w:rsidR="008852A1" w:rsidRPr="008852A1">
        <w:rPr>
          <w:rFonts w:ascii="Angsana New" w:hAnsi="Angsana New" w:cs="Angsana New"/>
          <w:sz w:val="30"/>
          <w:szCs w:val="30"/>
        </w:rPr>
        <w:t>215</w:t>
      </w:r>
      <w:r w:rsidR="00EA2758" w:rsidRPr="00BF4D06">
        <w:rPr>
          <w:rFonts w:ascii="Angsana New" w:hAnsi="Angsana New" w:cs="Angsana New"/>
          <w:sz w:val="30"/>
          <w:szCs w:val="30"/>
        </w:rPr>
        <w:t>.</w:t>
      </w:r>
      <w:r w:rsidR="008852A1" w:rsidRPr="008852A1">
        <w:rPr>
          <w:rFonts w:ascii="Angsana New" w:hAnsi="Angsana New" w:cs="Angsana New"/>
          <w:sz w:val="30"/>
          <w:szCs w:val="30"/>
        </w:rPr>
        <w:t>0</w:t>
      </w:r>
      <w:r w:rsidR="00EA2758" w:rsidRPr="00BF4D06">
        <w:rPr>
          <w:rFonts w:ascii="Angsana New" w:hAnsi="Angsana New" w:cs="Angsana New"/>
          <w:sz w:val="30"/>
          <w:szCs w:val="30"/>
        </w:rPr>
        <w:t xml:space="preserve"> </w:t>
      </w:r>
      <w:r w:rsidR="00EA2758" w:rsidRPr="00BF4D06">
        <w:rPr>
          <w:rFonts w:ascii="Angsana New" w:hAnsi="Angsana New" w:cs="Angsana New" w:hint="cs"/>
          <w:sz w:val="30"/>
          <w:szCs w:val="30"/>
          <w:cs/>
        </w:rPr>
        <w:t xml:space="preserve">ล้านบาท และค่าสูตรการผลิตเครื่องดื่มน้ำผลไม้ดังกล่าวเป็นจำนวนเงิน </w:t>
      </w:r>
      <w:r w:rsidR="008852A1" w:rsidRPr="008852A1">
        <w:rPr>
          <w:rFonts w:ascii="Angsana New" w:hAnsi="Angsana New" w:cs="Angsana New"/>
          <w:sz w:val="30"/>
          <w:szCs w:val="30"/>
        </w:rPr>
        <w:t>9</w:t>
      </w:r>
      <w:r w:rsidR="00EA2758" w:rsidRPr="00BF4D06">
        <w:rPr>
          <w:rFonts w:ascii="Angsana New" w:hAnsi="Angsana New" w:cs="Angsana New"/>
          <w:sz w:val="30"/>
          <w:szCs w:val="30"/>
        </w:rPr>
        <w:t>.</w:t>
      </w:r>
      <w:r w:rsidR="008852A1" w:rsidRPr="008852A1">
        <w:rPr>
          <w:rFonts w:ascii="Angsana New" w:hAnsi="Angsana New" w:cs="Angsana New"/>
          <w:sz w:val="30"/>
          <w:szCs w:val="30"/>
        </w:rPr>
        <w:t>3</w:t>
      </w:r>
      <w:r w:rsidR="00EA2758" w:rsidRPr="00BF4D06">
        <w:rPr>
          <w:rFonts w:ascii="Angsana New" w:hAnsi="Angsana New" w:cs="Angsana New"/>
          <w:sz w:val="30"/>
          <w:szCs w:val="30"/>
        </w:rPr>
        <w:t xml:space="preserve"> </w:t>
      </w:r>
      <w:r w:rsidR="00EA2758" w:rsidRPr="00BF4D06">
        <w:rPr>
          <w:rFonts w:ascii="Angsana New" w:hAnsi="Angsana New" w:cs="Angsana New" w:hint="cs"/>
          <w:sz w:val="30"/>
          <w:szCs w:val="30"/>
          <w:cs/>
        </w:rPr>
        <w:t xml:space="preserve">ล้านบาท ณ วันที่ </w:t>
      </w:r>
      <w:r w:rsidR="008852A1" w:rsidRPr="008852A1">
        <w:rPr>
          <w:rFonts w:ascii="Angsana New" w:hAnsi="Angsana New" w:cs="Angsana New"/>
          <w:sz w:val="30"/>
          <w:szCs w:val="30"/>
        </w:rPr>
        <w:t>31</w:t>
      </w:r>
      <w:r w:rsidR="00287EC0" w:rsidRPr="00BF4D06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EA2758" w:rsidRPr="00BF4D0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852A1" w:rsidRPr="008852A1">
        <w:rPr>
          <w:rFonts w:ascii="Angsana New" w:hAnsi="Angsana New" w:cs="Angsana New"/>
          <w:sz w:val="30"/>
          <w:szCs w:val="30"/>
        </w:rPr>
        <w:t>2557</w:t>
      </w:r>
      <w:r w:rsidR="00EA2758" w:rsidRPr="00BF4D06">
        <w:rPr>
          <w:rFonts w:ascii="Angsana New" w:hAnsi="Angsana New" w:cs="Angsana New"/>
          <w:sz w:val="30"/>
          <w:szCs w:val="30"/>
        </w:rPr>
        <w:t xml:space="preserve"> </w:t>
      </w:r>
      <w:r w:rsidR="00EA2758" w:rsidRPr="00BF4D06">
        <w:rPr>
          <w:rFonts w:ascii="Angsana New" w:hAnsi="Angsana New" w:cs="Angsana New" w:hint="cs"/>
          <w:sz w:val="30"/>
          <w:szCs w:val="30"/>
          <w:cs/>
        </w:rPr>
        <w:t>บริษัทได้จ่ายชำระเงินค่าสิทธิในการใช้เครื่องหมายการค้าและค่าสูตรการผลิตดังกล่าวแล้ว</w:t>
      </w:r>
      <w:r w:rsidR="00EA2758" w:rsidRPr="00BF4D06">
        <w:rPr>
          <w:rFonts w:ascii="Angsana New" w:hAnsi="Angsana New" w:cs="Angsana New"/>
          <w:sz w:val="30"/>
          <w:szCs w:val="30"/>
          <w:cs/>
        </w:rPr>
        <w:t xml:space="preserve">เป็นจำนวนเงินรวม </w:t>
      </w:r>
      <w:r w:rsidR="008852A1" w:rsidRPr="008852A1">
        <w:rPr>
          <w:rFonts w:ascii="Angsana New" w:hAnsi="Angsana New" w:cs="Angsana New"/>
          <w:sz w:val="30"/>
          <w:szCs w:val="30"/>
        </w:rPr>
        <w:t>205</w:t>
      </w:r>
      <w:r w:rsidR="00EA2758" w:rsidRPr="00BF4D06">
        <w:rPr>
          <w:rFonts w:ascii="Angsana New" w:hAnsi="Angsana New" w:cs="Angsana New"/>
          <w:sz w:val="30"/>
          <w:szCs w:val="30"/>
        </w:rPr>
        <w:t>.</w:t>
      </w:r>
      <w:r w:rsidR="008852A1" w:rsidRPr="008852A1">
        <w:rPr>
          <w:rFonts w:ascii="Angsana New" w:hAnsi="Angsana New" w:cs="Angsana New"/>
          <w:sz w:val="30"/>
          <w:szCs w:val="30"/>
        </w:rPr>
        <w:t>6</w:t>
      </w:r>
      <w:r w:rsidR="00EA2758" w:rsidRPr="00BF4D06">
        <w:rPr>
          <w:rFonts w:ascii="Angsana New" w:hAnsi="Angsana New" w:cs="Angsana New"/>
          <w:sz w:val="30"/>
          <w:szCs w:val="30"/>
        </w:rPr>
        <w:t xml:space="preserve"> </w:t>
      </w:r>
      <w:r w:rsidR="00EA2758" w:rsidRPr="00BF4D06">
        <w:rPr>
          <w:rFonts w:ascii="Angsana New" w:hAnsi="Angsana New" w:cs="Angsana New" w:hint="cs"/>
          <w:sz w:val="30"/>
          <w:szCs w:val="30"/>
          <w:cs/>
        </w:rPr>
        <w:t xml:space="preserve">ล้านบาท ในการนี้ บริษัทได้รับการจดทะเบียนโอนสิทธิในการใช้เครื่องหมายการค้าไบเล่ในบางประเทศและสูตรการผลิตแล้วเป็นจำนวนเงินรวม </w:t>
      </w:r>
      <w:r w:rsidR="008852A1" w:rsidRPr="008852A1">
        <w:rPr>
          <w:rFonts w:ascii="Angsana New" w:hAnsi="Angsana New" w:cs="Angsana New"/>
          <w:sz w:val="30"/>
          <w:szCs w:val="30"/>
        </w:rPr>
        <w:t>168</w:t>
      </w:r>
      <w:r w:rsidR="00287EC0" w:rsidRPr="00BF4D06">
        <w:rPr>
          <w:rFonts w:ascii="Angsana New" w:hAnsi="Angsana New" w:cs="Angsana New"/>
          <w:sz w:val="30"/>
          <w:szCs w:val="30"/>
        </w:rPr>
        <w:t>.</w:t>
      </w:r>
      <w:r w:rsidR="008852A1" w:rsidRPr="008852A1">
        <w:rPr>
          <w:rFonts w:ascii="Angsana New" w:hAnsi="Angsana New" w:cs="Angsana New"/>
          <w:sz w:val="30"/>
          <w:szCs w:val="30"/>
        </w:rPr>
        <w:t>2</w:t>
      </w:r>
      <w:r w:rsidR="00EA2758" w:rsidRPr="00BF4D06">
        <w:rPr>
          <w:rFonts w:ascii="Angsana New" w:hAnsi="Angsana New" w:cs="Angsana New" w:hint="cs"/>
          <w:sz w:val="30"/>
          <w:szCs w:val="30"/>
          <w:cs/>
        </w:rPr>
        <w:t xml:space="preserve"> ล้านบาท โดยบันทึกไว้ในบัญชี </w:t>
      </w:r>
      <w:r w:rsidR="00EA2758" w:rsidRPr="00BF4D06">
        <w:rPr>
          <w:rFonts w:ascii="Angsana New" w:hAnsi="Angsana New" w:cs="Angsana New"/>
          <w:sz w:val="30"/>
          <w:szCs w:val="30"/>
        </w:rPr>
        <w:t>“</w:t>
      </w:r>
      <w:r w:rsidR="00EA2758" w:rsidRPr="00BF4D06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</w:t>
      </w:r>
      <w:r w:rsidR="00EA2758" w:rsidRPr="00BF4D06">
        <w:rPr>
          <w:rFonts w:ascii="Angsana New" w:hAnsi="Angsana New" w:cs="Angsana New"/>
          <w:sz w:val="30"/>
          <w:szCs w:val="30"/>
        </w:rPr>
        <w:t xml:space="preserve">” </w:t>
      </w:r>
      <w:r w:rsidR="00EA2758" w:rsidRPr="00BF4D06">
        <w:rPr>
          <w:rFonts w:ascii="Angsana New" w:hAnsi="Angsana New" w:cs="Angsana New" w:hint="cs"/>
          <w:sz w:val="30"/>
          <w:szCs w:val="30"/>
          <w:cs/>
        </w:rPr>
        <w:t>ส่วนค่าสิทธิในการใช้เครื่องหมายการค้าในประเทศที่อยู่ระหว่าง</w:t>
      </w:r>
      <w:r w:rsidR="000D31C2" w:rsidRPr="00BF4D06">
        <w:rPr>
          <w:rFonts w:ascii="Angsana New" w:hAnsi="Angsana New" w:cs="Angsana New"/>
          <w:sz w:val="30"/>
          <w:szCs w:val="30"/>
        </w:rPr>
        <w:br/>
      </w:r>
      <w:r w:rsidR="00EA2758" w:rsidRPr="00BF4D0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การจดทะเบียนโอนสิทธิส่วนที่เหลือเป็นจำนวนเงินรวม </w:t>
      </w:r>
      <w:r w:rsidR="008852A1" w:rsidRPr="008852A1">
        <w:rPr>
          <w:rFonts w:ascii="Angsana New" w:hAnsi="Angsana New" w:cs="Angsana New"/>
          <w:spacing w:val="-2"/>
          <w:sz w:val="30"/>
          <w:szCs w:val="30"/>
        </w:rPr>
        <w:t>37</w:t>
      </w:r>
      <w:r w:rsidR="00287EC0" w:rsidRPr="00BF4D06">
        <w:rPr>
          <w:rFonts w:ascii="Angsana New" w:hAnsi="Angsana New" w:cs="Angsana New"/>
          <w:spacing w:val="-2"/>
          <w:sz w:val="30"/>
          <w:szCs w:val="30"/>
        </w:rPr>
        <w:t>.</w:t>
      </w:r>
      <w:r w:rsidR="008852A1" w:rsidRPr="008852A1">
        <w:rPr>
          <w:rFonts w:ascii="Angsana New" w:hAnsi="Angsana New" w:cs="Angsana New"/>
          <w:spacing w:val="-2"/>
          <w:sz w:val="30"/>
          <w:szCs w:val="30"/>
        </w:rPr>
        <w:t>4</w:t>
      </w:r>
      <w:r w:rsidR="00EA2758" w:rsidRPr="00BF4D0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ล้านบาท บริษัทได้บันทึกไว้ในบัญชี</w:t>
      </w:r>
      <w:r w:rsidR="00EA2758" w:rsidRPr="00BF4D06">
        <w:rPr>
          <w:rFonts w:ascii="Angsana New" w:hAnsi="Angsana New" w:cs="Angsana New"/>
          <w:spacing w:val="-2"/>
          <w:sz w:val="30"/>
          <w:szCs w:val="30"/>
        </w:rPr>
        <w:t xml:space="preserve"> “</w:t>
      </w:r>
      <w:r w:rsidR="00EA2758" w:rsidRPr="00BF4D06">
        <w:rPr>
          <w:rFonts w:ascii="Angsana New" w:hAnsi="Angsana New" w:cs="Angsana New" w:hint="cs"/>
          <w:spacing w:val="-2"/>
          <w:sz w:val="30"/>
          <w:szCs w:val="30"/>
          <w:cs/>
        </w:rPr>
        <w:t>เงินจ่ายล่วงหน้าค่าซื้อสิทธิในการใช้เครื่องหมายการค้า</w:t>
      </w:r>
      <w:r w:rsidR="00EA2758" w:rsidRPr="00BF4D06">
        <w:rPr>
          <w:rFonts w:ascii="Angsana New" w:hAnsi="Angsana New" w:cs="Angsana New"/>
          <w:spacing w:val="-2"/>
          <w:sz w:val="30"/>
          <w:szCs w:val="30"/>
        </w:rPr>
        <w:t>”</w:t>
      </w:r>
      <w:r w:rsidR="00EA2758" w:rsidRPr="00BF4D0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และจะโอนเป็นสินทรัพย์ไม่มีตัวตนเมื่อได้รับการโอนสิทธิในภายหลัง</w:t>
      </w:r>
    </w:p>
    <w:p w14:paraId="32A93479" w14:textId="77777777" w:rsidR="00A23594" w:rsidRPr="00BF4D06" w:rsidRDefault="00A23594" w:rsidP="002C7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04EE2CC" w14:textId="16D3BF40" w:rsidR="002C7790" w:rsidRPr="00BF4D06" w:rsidRDefault="002C7790" w:rsidP="002C7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F4D06">
        <w:rPr>
          <w:rFonts w:ascii="Angsana New" w:hAnsi="Angsana New" w:cs="Angsana New"/>
          <w:sz w:val="30"/>
          <w:szCs w:val="30"/>
          <w:cs/>
        </w:rPr>
        <w:t>ณ วันที่</w:t>
      </w:r>
      <w:r w:rsidRPr="00BF4D06">
        <w:rPr>
          <w:rFonts w:ascii="Angsana New" w:hAnsi="Angsana New" w:cs="Angsana New"/>
          <w:sz w:val="30"/>
          <w:szCs w:val="30"/>
        </w:rPr>
        <w:t xml:space="preserve"> </w:t>
      </w:r>
      <w:r w:rsidR="008852A1" w:rsidRPr="008852A1">
        <w:rPr>
          <w:rFonts w:ascii="Angsana New" w:hAnsi="Angsana New" w:cs="Angsana New"/>
          <w:sz w:val="30"/>
          <w:szCs w:val="30"/>
        </w:rPr>
        <w:t>31</w:t>
      </w:r>
      <w:r w:rsidRPr="00BF4D06">
        <w:rPr>
          <w:rFonts w:ascii="Angsana New" w:hAnsi="Angsana New" w:cs="Angsana New"/>
          <w:sz w:val="30"/>
          <w:szCs w:val="30"/>
        </w:rPr>
        <w:t xml:space="preserve"> </w:t>
      </w:r>
      <w:r w:rsidRPr="00BF4D06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BF4D06">
        <w:rPr>
          <w:rFonts w:ascii="Angsana New" w:hAnsi="Angsana New" w:cs="Angsana New"/>
          <w:sz w:val="30"/>
          <w:szCs w:val="30"/>
        </w:rPr>
        <w:t xml:space="preserve"> </w:t>
      </w:r>
      <w:r w:rsidR="008852A1" w:rsidRPr="008852A1">
        <w:rPr>
          <w:rFonts w:ascii="Angsana New" w:hAnsi="Angsana New" w:cs="Angsana New"/>
          <w:sz w:val="30"/>
          <w:szCs w:val="30"/>
        </w:rPr>
        <w:t>2557</w:t>
      </w:r>
      <w:r w:rsidRPr="00BF4D06">
        <w:rPr>
          <w:rFonts w:ascii="Angsana New" w:hAnsi="Angsana New" w:cs="Angsana New" w:hint="cs"/>
          <w:sz w:val="30"/>
          <w:szCs w:val="30"/>
          <w:cs/>
        </w:rPr>
        <w:t xml:space="preserve"> บริษัทไม่มีแผนที่จะนำสินค้าภายใต้เครื่องหมายการค้าไบเล่ไปจัดจำหน่ายในต่างประเทศ </w:t>
      </w:r>
      <w:r w:rsidRPr="00BF4D06">
        <w:rPr>
          <w:rFonts w:ascii="Angsana New" w:hAnsi="Angsana New" w:cs="Angsana New" w:hint="cs"/>
          <w:spacing w:val="-2"/>
          <w:sz w:val="30"/>
          <w:szCs w:val="30"/>
          <w:cs/>
        </w:rPr>
        <w:t>ยกเว้นการจัดจำหน่ายในประเทศไทย และไม่สามารถประมาณการกระแสเงินสดที่จะได้รับในอนาคตที่จะเกิดขึ้นจากการใช้เครื่องหมายการค้าไบเล่</w:t>
      </w:r>
      <w:r w:rsidR="00506DBC" w:rsidRPr="00BF4D06">
        <w:rPr>
          <w:rFonts w:ascii="Angsana New" w:hAnsi="Angsana New" w:cs="Angsana New" w:hint="cs"/>
          <w:spacing w:val="-2"/>
          <w:sz w:val="30"/>
          <w:szCs w:val="30"/>
          <w:cs/>
        </w:rPr>
        <w:t>ในต่างประเทศ</w:t>
      </w:r>
      <w:r w:rsidRPr="00BF4D06">
        <w:rPr>
          <w:rFonts w:ascii="Angsana New" w:hAnsi="Angsana New" w:cs="Angsana New" w:hint="cs"/>
          <w:spacing w:val="-2"/>
          <w:sz w:val="30"/>
          <w:szCs w:val="30"/>
          <w:cs/>
        </w:rPr>
        <w:t>ได้อย่างน่าเชื่อถือ ยกเว้นการใช้เครื่องหมายการค้าไบเล่ในประเทศไทย</w:t>
      </w:r>
      <w:r w:rsidRPr="00BF4D06">
        <w:rPr>
          <w:rFonts w:ascii="Angsana New" w:hAnsi="Angsana New" w:cs="Angsana New" w:hint="cs"/>
          <w:sz w:val="30"/>
          <w:szCs w:val="30"/>
          <w:cs/>
        </w:rPr>
        <w:t xml:space="preserve"> ดังนั้นผู้บริหารของบริษัทจึงได้พิจารณาตั้งสำรองผลขาดทุนจากการด้อยค่าสำหรับสิทธิ</w:t>
      </w:r>
      <w:r w:rsidR="00506DBC" w:rsidRPr="00BF4D06">
        <w:rPr>
          <w:rFonts w:ascii="Angsana New" w:hAnsi="Angsana New" w:cs="Angsana New" w:hint="cs"/>
          <w:sz w:val="30"/>
          <w:szCs w:val="30"/>
          <w:cs/>
        </w:rPr>
        <w:t>ในการใช้เครื่องหมายการค้าในต่างประเทศ</w:t>
      </w:r>
      <w:r w:rsidRPr="00BF4D06">
        <w:rPr>
          <w:rFonts w:ascii="Angsana New" w:hAnsi="Angsana New" w:cs="Angsana New" w:hint="cs"/>
          <w:sz w:val="30"/>
          <w:szCs w:val="30"/>
          <w:cs/>
        </w:rPr>
        <w:t xml:space="preserve">ในบัญชี </w:t>
      </w:r>
      <w:r w:rsidRPr="00BF4D06">
        <w:rPr>
          <w:rFonts w:ascii="Angsana New" w:hAnsi="Angsana New" w:cs="Angsana New"/>
          <w:sz w:val="30"/>
          <w:szCs w:val="30"/>
        </w:rPr>
        <w:t>“</w:t>
      </w:r>
      <w:r w:rsidRPr="00BF4D06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</w:t>
      </w:r>
      <w:r w:rsidRPr="00BF4D06">
        <w:rPr>
          <w:rFonts w:ascii="Angsana New" w:hAnsi="Angsana New" w:cs="Angsana New"/>
          <w:sz w:val="30"/>
          <w:szCs w:val="30"/>
        </w:rPr>
        <w:t xml:space="preserve">” </w:t>
      </w:r>
      <w:r w:rsidRPr="00BF4D06"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 </w:t>
      </w:r>
      <w:r w:rsidR="008852A1" w:rsidRPr="008852A1">
        <w:rPr>
          <w:rFonts w:ascii="Angsana New" w:hAnsi="Angsana New" w:cs="Angsana New"/>
          <w:sz w:val="30"/>
          <w:szCs w:val="30"/>
        </w:rPr>
        <w:t>84</w:t>
      </w:r>
      <w:r w:rsidRPr="00BF4D06">
        <w:rPr>
          <w:rFonts w:ascii="Angsana New" w:hAnsi="Angsana New" w:cs="Angsana New"/>
          <w:sz w:val="30"/>
          <w:szCs w:val="30"/>
        </w:rPr>
        <w:t>.</w:t>
      </w:r>
      <w:r w:rsidR="008852A1" w:rsidRPr="008852A1">
        <w:rPr>
          <w:rFonts w:ascii="Angsana New" w:hAnsi="Angsana New" w:cs="Angsana New"/>
          <w:sz w:val="30"/>
          <w:szCs w:val="30"/>
        </w:rPr>
        <w:t>1</w:t>
      </w:r>
      <w:r w:rsidRPr="00BF4D06">
        <w:rPr>
          <w:rFonts w:ascii="Angsana New" w:hAnsi="Angsana New" w:cs="Angsana New" w:hint="cs"/>
          <w:sz w:val="30"/>
          <w:szCs w:val="30"/>
          <w:cs/>
        </w:rPr>
        <w:t xml:space="preserve"> ล้านบาท และบัญชี </w:t>
      </w:r>
      <w:r w:rsidRPr="00BF4D06">
        <w:rPr>
          <w:rFonts w:ascii="Angsana New" w:hAnsi="Angsana New" w:cs="Angsana New"/>
          <w:sz w:val="30"/>
          <w:szCs w:val="30"/>
        </w:rPr>
        <w:t>“</w:t>
      </w:r>
      <w:r w:rsidRPr="00BF4D06">
        <w:rPr>
          <w:rFonts w:ascii="Angsana New" w:hAnsi="Angsana New" w:cs="Angsana New" w:hint="cs"/>
          <w:sz w:val="30"/>
          <w:szCs w:val="30"/>
          <w:cs/>
        </w:rPr>
        <w:t>เงินจ่ายล่วงหน้าค่าซื้อสิทธิในการใช้เครื่องหมายการค้า</w:t>
      </w:r>
      <w:r w:rsidRPr="00BF4D06">
        <w:rPr>
          <w:rFonts w:ascii="Angsana New" w:hAnsi="Angsana New" w:cs="Angsana New"/>
          <w:sz w:val="30"/>
          <w:szCs w:val="30"/>
        </w:rPr>
        <w:t xml:space="preserve">” </w:t>
      </w:r>
      <w:r w:rsidRPr="00BF4D06"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 </w:t>
      </w:r>
      <w:r w:rsidR="008852A1" w:rsidRPr="008852A1">
        <w:rPr>
          <w:rFonts w:ascii="Angsana New" w:hAnsi="Angsana New" w:cs="Angsana New"/>
          <w:sz w:val="30"/>
          <w:szCs w:val="30"/>
        </w:rPr>
        <w:t>37</w:t>
      </w:r>
      <w:r w:rsidRPr="00BF4D06">
        <w:rPr>
          <w:rFonts w:ascii="Angsana New" w:hAnsi="Angsana New" w:cs="Angsana New"/>
          <w:sz w:val="30"/>
          <w:szCs w:val="30"/>
        </w:rPr>
        <w:t>.</w:t>
      </w:r>
      <w:r w:rsidR="008852A1" w:rsidRPr="008852A1">
        <w:rPr>
          <w:rFonts w:ascii="Angsana New" w:hAnsi="Angsana New" w:cs="Angsana New"/>
          <w:sz w:val="30"/>
          <w:szCs w:val="30"/>
        </w:rPr>
        <w:t>4</w:t>
      </w:r>
      <w:r w:rsidRPr="00BF4D06">
        <w:rPr>
          <w:rFonts w:ascii="Angsana New" w:hAnsi="Angsana New" w:cs="Angsana New" w:hint="cs"/>
          <w:sz w:val="30"/>
          <w:szCs w:val="30"/>
          <w:cs/>
        </w:rPr>
        <w:t xml:space="preserve"> ล้านบาท รวมเป็นเงินจำนวน </w:t>
      </w:r>
      <w:r w:rsidR="008852A1" w:rsidRPr="008852A1">
        <w:rPr>
          <w:rFonts w:ascii="Angsana New" w:hAnsi="Angsana New" w:cs="Angsana New"/>
          <w:sz w:val="30"/>
          <w:szCs w:val="30"/>
        </w:rPr>
        <w:t>121</w:t>
      </w:r>
      <w:r w:rsidRPr="00BF4D06">
        <w:rPr>
          <w:rFonts w:ascii="Angsana New" w:hAnsi="Angsana New" w:cs="Angsana New"/>
          <w:sz w:val="30"/>
          <w:szCs w:val="30"/>
        </w:rPr>
        <w:t>.</w:t>
      </w:r>
      <w:r w:rsidR="008852A1" w:rsidRPr="008852A1">
        <w:rPr>
          <w:rFonts w:ascii="Angsana New" w:hAnsi="Angsana New" w:cs="Angsana New"/>
          <w:sz w:val="30"/>
          <w:szCs w:val="30"/>
        </w:rPr>
        <w:t>5</w:t>
      </w:r>
      <w:r w:rsidRPr="00BF4D06">
        <w:rPr>
          <w:rFonts w:ascii="Angsana New" w:hAnsi="Angsana New" w:cs="Angsana New"/>
          <w:sz w:val="30"/>
          <w:szCs w:val="30"/>
        </w:rPr>
        <w:t xml:space="preserve"> </w:t>
      </w:r>
      <w:r w:rsidRPr="00BF4D06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0D5F619D" w14:textId="77777777" w:rsidR="0011313F" w:rsidRPr="00BF4D06" w:rsidRDefault="0011313F" w:rsidP="00D62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F306BAD" w14:textId="7FD1044A" w:rsidR="004A244E" w:rsidRPr="00BF4D06" w:rsidRDefault="000D1726" w:rsidP="00D62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F4D06">
        <w:rPr>
          <w:rFonts w:ascii="Angsana New" w:hAnsi="Angsana New" w:cs="Angsana New" w:hint="cs"/>
          <w:sz w:val="30"/>
          <w:szCs w:val="30"/>
          <w:cs/>
        </w:rPr>
        <w:t xml:space="preserve">ในระหว่างปี </w:t>
      </w:r>
      <w:r w:rsidR="008852A1" w:rsidRPr="008852A1">
        <w:rPr>
          <w:rFonts w:ascii="Angsana New" w:hAnsi="Angsana New" w:cs="Angsana New"/>
          <w:sz w:val="30"/>
          <w:szCs w:val="30"/>
        </w:rPr>
        <w:t>2558</w:t>
      </w:r>
      <w:r w:rsidRPr="00BF4D06">
        <w:rPr>
          <w:rFonts w:ascii="Angsana New" w:hAnsi="Angsana New" w:cs="Angsana New"/>
          <w:sz w:val="30"/>
          <w:szCs w:val="30"/>
        </w:rPr>
        <w:t xml:space="preserve"> </w:t>
      </w:r>
      <w:r w:rsidRPr="00BF4D06">
        <w:rPr>
          <w:rFonts w:ascii="Angsana New" w:hAnsi="Angsana New" w:cs="Angsana New" w:hint="cs"/>
          <w:sz w:val="30"/>
          <w:szCs w:val="30"/>
          <w:cs/>
        </w:rPr>
        <w:t>บริษัทได้รับ</w:t>
      </w:r>
      <w:r w:rsidR="004F2B16" w:rsidRPr="00BF4D06">
        <w:rPr>
          <w:rFonts w:ascii="Angsana New" w:hAnsi="Angsana New" w:cs="Angsana New" w:hint="cs"/>
          <w:sz w:val="30"/>
          <w:szCs w:val="30"/>
          <w:cs/>
        </w:rPr>
        <w:t>การจดทะเบียน</w:t>
      </w:r>
      <w:r w:rsidRPr="00BF4D06">
        <w:rPr>
          <w:rFonts w:ascii="Angsana New" w:hAnsi="Angsana New" w:cs="Angsana New" w:hint="cs"/>
          <w:sz w:val="30"/>
          <w:szCs w:val="30"/>
          <w:cs/>
        </w:rPr>
        <w:t>โอนสิทธิในการใช้เครื่องหมายการค้า</w:t>
      </w:r>
      <w:r w:rsidR="00506DBC" w:rsidRPr="00BF4D06">
        <w:rPr>
          <w:rFonts w:ascii="Angsana New" w:hAnsi="Angsana New" w:cs="Angsana New" w:hint="cs"/>
          <w:sz w:val="30"/>
          <w:szCs w:val="30"/>
          <w:cs/>
        </w:rPr>
        <w:t>ในต่าง</w:t>
      </w:r>
      <w:r w:rsidR="004F2B16" w:rsidRPr="00BF4D06">
        <w:rPr>
          <w:rFonts w:ascii="Angsana New" w:hAnsi="Angsana New" w:cs="Angsana New" w:hint="cs"/>
          <w:sz w:val="30"/>
          <w:szCs w:val="30"/>
          <w:cs/>
        </w:rPr>
        <w:t>ประเทศ</w:t>
      </w:r>
      <w:r w:rsidR="00C8552C" w:rsidRPr="00BF4D06">
        <w:rPr>
          <w:rFonts w:ascii="Angsana New" w:hAnsi="Angsana New" w:cs="Angsana New" w:hint="cs"/>
          <w:sz w:val="30"/>
          <w:szCs w:val="30"/>
          <w:cs/>
        </w:rPr>
        <w:t>เพิ่มขึ้น</w:t>
      </w:r>
      <w:r w:rsidRPr="00BF4D06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="004F2B16" w:rsidRPr="00BF4D06">
        <w:rPr>
          <w:rFonts w:ascii="Angsana New" w:hAnsi="Angsana New" w:cs="Angsana New" w:hint="cs"/>
          <w:sz w:val="30"/>
          <w:szCs w:val="30"/>
          <w:cs/>
        </w:rPr>
        <w:t>รวม</w:t>
      </w:r>
      <w:r w:rsidRPr="00BF4D0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852A1" w:rsidRPr="008852A1">
        <w:rPr>
          <w:rFonts w:ascii="Angsana New" w:hAnsi="Angsana New" w:cs="Angsana New"/>
          <w:sz w:val="30"/>
          <w:szCs w:val="30"/>
        </w:rPr>
        <w:t>35</w:t>
      </w:r>
      <w:r w:rsidR="00C8552C" w:rsidRPr="00BF4D06">
        <w:rPr>
          <w:rFonts w:ascii="Angsana New" w:hAnsi="Angsana New" w:cs="Angsana New"/>
          <w:sz w:val="30"/>
          <w:szCs w:val="30"/>
        </w:rPr>
        <w:t>.</w:t>
      </w:r>
      <w:r w:rsidR="008852A1" w:rsidRPr="008852A1">
        <w:rPr>
          <w:rFonts w:ascii="Angsana New" w:hAnsi="Angsana New" w:cs="Angsana New"/>
          <w:sz w:val="30"/>
          <w:szCs w:val="30"/>
        </w:rPr>
        <w:t>0</w:t>
      </w:r>
      <w:r w:rsidRPr="00BF4D06">
        <w:rPr>
          <w:rFonts w:ascii="Angsana New" w:hAnsi="Angsana New" w:cs="Angsana New"/>
          <w:sz w:val="30"/>
          <w:szCs w:val="30"/>
        </w:rPr>
        <w:t xml:space="preserve"> </w:t>
      </w:r>
      <w:r w:rsidRPr="00BF4D06">
        <w:rPr>
          <w:rFonts w:ascii="Angsana New" w:hAnsi="Angsana New" w:cs="Angsana New" w:hint="cs"/>
          <w:sz w:val="30"/>
          <w:szCs w:val="30"/>
          <w:cs/>
        </w:rPr>
        <w:t>ล้านบาท และได้โอน</w:t>
      </w:r>
      <w:r w:rsidR="004F2B16" w:rsidRPr="00BF4D06">
        <w:rPr>
          <w:rFonts w:ascii="Angsana New" w:hAnsi="Angsana New" w:cs="Angsana New" w:hint="cs"/>
          <w:sz w:val="30"/>
          <w:szCs w:val="30"/>
          <w:cs/>
        </w:rPr>
        <w:t>สิทธิในการใช้เครื่องหมายการค้า</w:t>
      </w:r>
      <w:r w:rsidR="00C8552C" w:rsidRPr="00BF4D06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="002C7790" w:rsidRPr="00BF4D06">
        <w:rPr>
          <w:rFonts w:ascii="Angsana New" w:hAnsi="Angsana New" w:cs="Angsana New" w:hint="cs"/>
          <w:sz w:val="30"/>
          <w:szCs w:val="30"/>
          <w:cs/>
        </w:rPr>
        <w:t>รวมถึงสำรองผลขาดทุนจาก</w:t>
      </w:r>
      <w:r w:rsidR="00BC4FCB" w:rsidRPr="00BF4D06">
        <w:rPr>
          <w:rFonts w:ascii="Angsana New" w:hAnsi="Angsana New" w:cs="Angsana New"/>
          <w:sz w:val="30"/>
          <w:szCs w:val="30"/>
        </w:rPr>
        <w:br/>
      </w:r>
      <w:r w:rsidR="002C7790" w:rsidRPr="00BF4D06">
        <w:rPr>
          <w:rFonts w:ascii="Angsana New" w:hAnsi="Angsana New" w:cs="Angsana New" w:hint="cs"/>
          <w:sz w:val="30"/>
          <w:szCs w:val="30"/>
          <w:cs/>
        </w:rPr>
        <w:t>การด้อยค่า</w:t>
      </w:r>
      <w:r w:rsidR="00C8552C" w:rsidRPr="00BF4D06">
        <w:rPr>
          <w:rFonts w:ascii="Angsana New" w:hAnsi="Angsana New" w:cs="Angsana New" w:hint="cs"/>
          <w:sz w:val="30"/>
          <w:szCs w:val="30"/>
          <w:cs/>
        </w:rPr>
        <w:t>ที่เกี่ยวข้อง</w:t>
      </w:r>
      <w:r w:rsidRPr="00BF4D06">
        <w:rPr>
          <w:rFonts w:ascii="Angsana New" w:hAnsi="Angsana New" w:cs="Angsana New" w:hint="cs"/>
          <w:sz w:val="30"/>
          <w:szCs w:val="30"/>
          <w:cs/>
        </w:rPr>
        <w:t>จากบัญชี “เงินจ่ายล่วงหน้าค่าซื้อสิทธิในการใช้เครื่องหมายการค้า” ไปยังบัญชี “สินทรัพย์</w:t>
      </w:r>
      <w:r w:rsidR="002E3A2C" w:rsidRPr="00BF4D06">
        <w:rPr>
          <w:rFonts w:ascii="Angsana New" w:hAnsi="Angsana New" w:cs="Angsana New"/>
          <w:sz w:val="30"/>
          <w:szCs w:val="30"/>
        </w:rPr>
        <w:br/>
      </w:r>
      <w:r w:rsidRPr="00BF4D06">
        <w:rPr>
          <w:rFonts w:ascii="Angsana New" w:hAnsi="Angsana New" w:cs="Angsana New" w:hint="cs"/>
          <w:sz w:val="30"/>
          <w:szCs w:val="30"/>
          <w:cs/>
        </w:rPr>
        <w:t>ไม่มีตัวตน</w:t>
      </w:r>
      <w:r w:rsidRPr="00BF4D06">
        <w:rPr>
          <w:rFonts w:ascii="Angsana New" w:hAnsi="Angsana New" w:cs="Angsana New"/>
          <w:sz w:val="30"/>
          <w:szCs w:val="30"/>
        </w:rPr>
        <w:t>”</w:t>
      </w:r>
      <w:r w:rsidRPr="00BF4D0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53992" w:rsidRPr="00BF4D06">
        <w:rPr>
          <w:rFonts w:ascii="Angsana New" w:hAnsi="Angsana New" w:cs="Angsana New" w:hint="cs"/>
          <w:sz w:val="30"/>
          <w:szCs w:val="30"/>
          <w:cs/>
        </w:rPr>
        <w:t>นอกจากนี้ บริษัท</w:t>
      </w:r>
      <w:r w:rsidR="00520976" w:rsidRPr="00BF4D06">
        <w:rPr>
          <w:rFonts w:ascii="Angsana New" w:hAnsi="Angsana New" w:cs="Angsana New" w:hint="cs"/>
          <w:sz w:val="30"/>
          <w:szCs w:val="30"/>
          <w:cs/>
        </w:rPr>
        <w:t>ถูก</w:t>
      </w:r>
      <w:r w:rsidR="00A32B5B" w:rsidRPr="00BF4D06">
        <w:rPr>
          <w:rFonts w:ascii="Angsana New" w:hAnsi="Angsana New" w:cs="Angsana New" w:hint="cs"/>
          <w:sz w:val="30"/>
          <w:szCs w:val="30"/>
          <w:cs/>
        </w:rPr>
        <w:t>กรมทรัพย์สินทางปัญญาของประเทศไต้หวันสั่ง</w:t>
      </w:r>
      <w:r w:rsidR="00520976" w:rsidRPr="00BF4D06">
        <w:rPr>
          <w:rFonts w:ascii="Angsana New" w:hAnsi="Angsana New" w:cs="Angsana New" w:hint="cs"/>
          <w:sz w:val="30"/>
          <w:szCs w:val="30"/>
          <w:cs/>
        </w:rPr>
        <w:t>เพิกถอนสิทธิในการใช้เครื่อ</w:t>
      </w:r>
      <w:r w:rsidR="00C8552C" w:rsidRPr="00BF4D06">
        <w:rPr>
          <w:rFonts w:ascii="Angsana New" w:hAnsi="Angsana New" w:cs="Angsana New" w:hint="cs"/>
          <w:sz w:val="30"/>
          <w:szCs w:val="30"/>
          <w:cs/>
        </w:rPr>
        <w:t xml:space="preserve">งหมายการค้าไบเล่ในประเทศไต้หวันที่บริษัทได้รับการจดทะเบียนโอนสิทธิแล้วในปี </w:t>
      </w:r>
      <w:r w:rsidR="008852A1" w:rsidRPr="008852A1">
        <w:rPr>
          <w:rFonts w:ascii="Angsana New" w:hAnsi="Angsana New" w:cs="Angsana New"/>
          <w:sz w:val="30"/>
          <w:szCs w:val="30"/>
        </w:rPr>
        <w:t>2557</w:t>
      </w:r>
      <w:r w:rsidR="00C8552C" w:rsidRPr="00BF4D06">
        <w:rPr>
          <w:rFonts w:ascii="Angsana New" w:hAnsi="Angsana New" w:cs="Angsana New"/>
          <w:sz w:val="30"/>
          <w:szCs w:val="30"/>
        </w:rPr>
        <w:t xml:space="preserve"> </w:t>
      </w:r>
      <w:r w:rsidR="00520976" w:rsidRPr="00BF4D06">
        <w:rPr>
          <w:rFonts w:ascii="Angsana New" w:hAnsi="Angsana New" w:cs="Angsana New" w:hint="cs"/>
          <w:sz w:val="30"/>
          <w:szCs w:val="30"/>
          <w:cs/>
        </w:rPr>
        <w:t xml:space="preserve">ซึ่งมีมูลค่าเป็นจำนวนเงิน </w:t>
      </w:r>
      <w:r w:rsidR="008852A1" w:rsidRPr="008852A1">
        <w:rPr>
          <w:rFonts w:ascii="Angsana New" w:hAnsi="Angsana New" w:cs="Angsana New"/>
          <w:sz w:val="30"/>
          <w:szCs w:val="30"/>
        </w:rPr>
        <w:t>9</w:t>
      </w:r>
      <w:r w:rsidR="00520976" w:rsidRPr="00BF4D06">
        <w:rPr>
          <w:rFonts w:ascii="Angsana New" w:hAnsi="Angsana New" w:cs="Angsana New"/>
          <w:sz w:val="30"/>
          <w:szCs w:val="30"/>
        </w:rPr>
        <w:t>.</w:t>
      </w:r>
      <w:r w:rsidR="008852A1" w:rsidRPr="008852A1">
        <w:rPr>
          <w:rFonts w:ascii="Angsana New" w:hAnsi="Angsana New" w:cs="Angsana New"/>
          <w:sz w:val="30"/>
          <w:szCs w:val="30"/>
        </w:rPr>
        <w:t>3</w:t>
      </w:r>
      <w:r w:rsidR="00520976" w:rsidRPr="00BF4D06">
        <w:rPr>
          <w:rFonts w:ascii="Angsana New" w:hAnsi="Angsana New" w:cs="Angsana New"/>
          <w:sz w:val="30"/>
          <w:szCs w:val="30"/>
        </w:rPr>
        <w:t xml:space="preserve"> </w:t>
      </w:r>
      <w:r w:rsidR="00520976" w:rsidRPr="00BF4D06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553992" w:rsidRPr="00BF4D06">
        <w:rPr>
          <w:rFonts w:ascii="Angsana New" w:hAnsi="Angsana New" w:cs="Angsana New" w:hint="cs"/>
          <w:sz w:val="30"/>
          <w:szCs w:val="30"/>
          <w:cs/>
        </w:rPr>
        <w:t>บริษัทจึงได้ตัดจำหน่ายสิทธิ</w:t>
      </w:r>
      <w:r w:rsidR="00BA5859" w:rsidRPr="00BF4D06">
        <w:rPr>
          <w:rFonts w:ascii="Angsana New" w:hAnsi="Angsana New" w:cs="Angsana New" w:hint="cs"/>
          <w:sz w:val="30"/>
          <w:szCs w:val="30"/>
          <w:cs/>
        </w:rPr>
        <w:t>ในการใช้เครื่องหมายการค้า</w:t>
      </w:r>
      <w:r w:rsidR="00C8552C" w:rsidRPr="00BF4D06">
        <w:rPr>
          <w:rFonts w:ascii="Angsana New" w:hAnsi="Angsana New" w:cs="Angsana New" w:hint="cs"/>
          <w:sz w:val="30"/>
          <w:szCs w:val="30"/>
          <w:cs/>
        </w:rPr>
        <w:t>ในประเทศไต้หวันออกจากบัญชี “สินทรัพย์ไม่มีตัวตน”</w:t>
      </w:r>
      <w:r w:rsidR="00BA5859" w:rsidRPr="00BF4D06">
        <w:rPr>
          <w:rFonts w:ascii="Angsana New" w:hAnsi="Angsana New" w:cs="Angsana New"/>
          <w:sz w:val="30"/>
          <w:szCs w:val="30"/>
        </w:rPr>
        <w:t xml:space="preserve"> </w:t>
      </w:r>
      <w:r w:rsidR="00553992" w:rsidRPr="00BF4D06"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="00520976" w:rsidRPr="00BF4D06">
        <w:rPr>
          <w:rFonts w:ascii="Angsana New" w:hAnsi="Angsana New" w:cs="Angsana New" w:hint="cs"/>
          <w:sz w:val="30"/>
          <w:szCs w:val="30"/>
          <w:cs/>
        </w:rPr>
        <w:t>บริษัทผู้ขายสิทธิในกา</w:t>
      </w:r>
      <w:r w:rsidR="00553992" w:rsidRPr="00BF4D06">
        <w:rPr>
          <w:rFonts w:ascii="Angsana New" w:hAnsi="Angsana New" w:cs="Angsana New" w:hint="cs"/>
          <w:sz w:val="30"/>
          <w:szCs w:val="30"/>
          <w:cs/>
        </w:rPr>
        <w:t>รใช้เครื่องหมายการค้า</w:t>
      </w:r>
      <w:r w:rsidR="00C8552C" w:rsidRPr="00BF4D06">
        <w:rPr>
          <w:rFonts w:ascii="Angsana New" w:hAnsi="Angsana New" w:cs="Angsana New" w:hint="cs"/>
          <w:sz w:val="30"/>
          <w:szCs w:val="30"/>
          <w:cs/>
        </w:rPr>
        <w:t>ให้กับบริษัท</w:t>
      </w:r>
      <w:r w:rsidR="00553992" w:rsidRPr="00BF4D06">
        <w:rPr>
          <w:rFonts w:ascii="Angsana New" w:hAnsi="Angsana New" w:cs="Angsana New" w:hint="cs"/>
          <w:sz w:val="30"/>
          <w:szCs w:val="30"/>
          <w:cs/>
        </w:rPr>
        <w:t>ยินยอม</w:t>
      </w:r>
      <w:r w:rsidR="00520976" w:rsidRPr="00BF4D06">
        <w:rPr>
          <w:rFonts w:ascii="Angsana New" w:hAnsi="Angsana New" w:cs="Angsana New" w:hint="cs"/>
          <w:sz w:val="30"/>
          <w:szCs w:val="30"/>
          <w:cs/>
        </w:rPr>
        <w:t>รับผิดชอบ</w:t>
      </w:r>
      <w:r w:rsidR="00553992" w:rsidRPr="00BF4D06">
        <w:rPr>
          <w:rFonts w:ascii="Angsana New" w:hAnsi="Angsana New" w:cs="Angsana New" w:hint="cs"/>
          <w:spacing w:val="-2"/>
          <w:sz w:val="30"/>
          <w:szCs w:val="30"/>
          <w:cs/>
        </w:rPr>
        <w:t>การถูกสั่งเพิกถอนสิทธิดังกล่าว</w:t>
      </w:r>
      <w:r w:rsidR="00520976" w:rsidRPr="00BF4D06">
        <w:rPr>
          <w:rFonts w:ascii="Angsana New" w:hAnsi="Angsana New" w:cs="Angsana New" w:hint="cs"/>
          <w:spacing w:val="-2"/>
          <w:sz w:val="30"/>
          <w:szCs w:val="30"/>
          <w:cs/>
        </w:rPr>
        <w:t>โดยการ</w:t>
      </w:r>
      <w:r w:rsidR="00C8552C" w:rsidRPr="00BF4D06">
        <w:rPr>
          <w:rFonts w:ascii="Angsana New" w:hAnsi="Angsana New" w:cs="Angsana New" w:hint="cs"/>
          <w:spacing w:val="-2"/>
          <w:sz w:val="30"/>
          <w:szCs w:val="30"/>
          <w:cs/>
        </w:rPr>
        <w:t>คืน</w:t>
      </w:r>
      <w:r w:rsidR="00520976" w:rsidRPr="00BF4D06">
        <w:rPr>
          <w:rFonts w:ascii="Angsana New" w:hAnsi="Angsana New" w:cs="Angsana New" w:hint="cs"/>
          <w:spacing w:val="-2"/>
          <w:sz w:val="30"/>
          <w:szCs w:val="30"/>
          <w:cs/>
        </w:rPr>
        <w:t>เงิน</w:t>
      </w:r>
      <w:r w:rsidR="00553992" w:rsidRPr="00BF4D06">
        <w:rPr>
          <w:rFonts w:ascii="Angsana New" w:hAnsi="Angsana New" w:cs="Angsana New" w:hint="cs"/>
          <w:spacing w:val="-2"/>
          <w:sz w:val="30"/>
          <w:szCs w:val="30"/>
          <w:cs/>
        </w:rPr>
        <w:t>ค่า</w:t>
      </w:r>
      <w:r w:rsidR="00C8552C" w:rsidRPr="00BF4D06">
        <w:rPr>
          <w:rFonts w:ascii="Angsana New" w:hAnsi="Angsana New" w:cs="Angsana New" w:hint="cs"/>
          <w:spacing w:val="-2"/>
          <w:sz w:val="30"/>
          <w:szCs w:val="30"/>
          <w:cs/>
        </w:rPr>
        <w:t>ซื้อ</w:t>
      </w:r>
      <w:r w:rsidR="00553992" w:rsidRPr="00BF4D06">
        <w:rPr>
          <w:rFonts w:ascii="Angsana New" w:hAnsi="Angsana New" w:cs="Angsana New" w:hint="cs"/>
          <w:spacing w:val="-2"/>
          <w:sz w:val="30"/>
          <w:szCs w:val="30"/>
          <w:cs/>
        </w:rPr>
        <w:t>สิทธิในการใช้เครื่องหมายการค้าไบเล่ในประเทศไต้หวันให้</w:t>
      </w:r>
      <w:r w:rsidR="00BA5859" w:rsidRPr="00BF4D06">
        <w:rPr>
          <w:rFonts w:ascii="Angsana New" w:hAnsi="Angsana New" w:cs="Angsana New" w:hint="cs"/>
          <w:spacing w:val="-2"/>
          <w:sz w:val="30"/>
          <w:szCs w:val="30"/>
          <w:cs/>
        </w:rPr>
        <w:t>กับ</w:t>
      </w:r>
      <w:r w:rsidR="00553992" w:rsidRPr="00BF4D06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="00BA5859" w:rsidRPr="00BF4D06">
        <w:rPr>
          <w:rFonts w:ascii="Angsana New" w:hAnsi="Angsana New" w:cs="Angsana New" w:hint="cs"/>
          <w:spacing w:val="-2"/>
          <w:sz w:val="30"/>
          <w:szCs w:val="30"/>
          <w:cs/>
        </w:rPr>
        <w:t>ทั้ง</w:t>
      </w:r>
      <w:r w:rsidR="00553992" w:rsidRPr="00BF4D06">
        <w:rPr>
          <w:rFonts w:ascii="Angsana New" w:hAnsi="Angsana New" w:cs="Angsana New" w:hint="cs"/>
          <w:spacing w:val="-2"/>
          <w:sz w:val="30"/>
          <w:szCs w:val="30"/>
          <w:cs/>
        </w:rPr>
        <w:t>จำนวน</w:t>
      </w:r>
      <w:r w:rsidR="00C8552C" w:rsidRPr="00BF4D0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บริษัทจึงกลับรายการสำรองผลขาดทุนจากการด้อยค่าที่เกี่ยวข้องจำนวนเงิน </w:t>
      </w:r>
      <w:r w:rsidR="008852A1" w:rsidRPr="008852A1">
        <w:rPr>
          <w:rFonts w:ascii="Angsana New" w:hAnsi="Angsana New" w:cs="Angsana New"/>
          <w:spacing w:val="-2"/>
          <w:sz w:val="30"/>
          <w:szCs w:val="30"/>
        </w:rPr>
        <w:t>9</w:t>
      </w:r>
      <w:r w:rsidR="00C8552C" w:rsidRPr="00BF4D06">
        <w:rPr>
          <w:rFonts w:ascii="Angsana New" w:hAnsi="Angsana New" w:cs="Angsana New"/>
          <w:spacing w:val="-2"/>
          <w:sz w:val="30"/>
          <w:szCs w:val="30"/>
        </w:rPr>
        <w:t>.</w:t>
      </w:r>
      <w:r w:rsidR="008852A1" w:rsidRPr="008852A1">
        <w:rPr>
          <w:rFonts w:ascii="Angsana New" w:hAnsi="Angsana New" w:cs="Angsana New"/>
          <w:spacing w:val="-2"/>
          <w:sz w:val="30"/>
          <w:szCs w:val="30"/>
        </w:rPr>
        <w:t>3</w:t>
      </w:r>
      <w:r w:rsidR="00C8552C" w:rsidRPr="00BF4D0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C8552C" w:rsidRPr="00BF4D0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ล้านบาท ในปี </w:t>
      </w:r>
      <w:r w:rsidR="008852A1" w:rsidRPr="008852A1">
        <w:rPr>
          <w:rFonts w:ascii="Angsana New" w:hAnsi="Angsana New" w:cs="Angsana New"/>
          <w:spacing w:val="-2"/>
          <w:sz w:val="30"/>
          <w:szCs w:val="30"/>
        </w:rPr>
        <w:t>2558</w:t>
      </w:r>
    </w:p>
    <w:p w14:paraId="1F9F82B3" w14:textId="77777777" w:rsidR="00A059D2" w:rsidRPr="00BF4D06" w:rsidRDefault="00A05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4565BF01" w14:textId="6A675103" w:rsidR="00385B22" w:rsidRPr="00336BB2" w:rsidRDefault="00BF4D06" w:rsidP="00336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pacing w:val="2"/>
          <w:sz w:val="30"/>
          <w:szCs w:val="30"/>
          <w:cs/>
        </w:rPr>
        <w:br w:type="page"/>
      </w:r>
      <w:r w:rsidR="00385B22" w:rsidRPr="00BF4D06">
        <w:rPr>
          <w:rFonts w:ascii="Angsana New" w:hAnsi="Angsana New" w:cs="Angsana New"/>
          <w:spacing w:val="2"/>
          <w:sz w:val="30"/>
          <w:szCs w:val="30"/>
          <w:cs/>
        </w:rPr>
        <w:lastRenderedPageBreak/>
        <w:t xml:space="preserve">ในระหว่างปี </w:t>
      </w:r>
      <w:r w:rsidR="008852A1" w:rsidRPr="008852A1">
        <w:rPr>
          <w:rFonts w:ascii="Angsana New" w:hAnsi="Angsana New" w:cs="Angsana New"/>
          <w:spacing w:val="2"/>
          <w:sz w:val="30"/>
          <w:szCs w:val="30"/>
        </w:rPr>
        <w:t>2559</w:t>
      </w:r>
      <w:r w:rsidR="00385B22" w:rsidRPr="00BF4D06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385B22" w:rsidRPr="00BF4D06">
        <w:rPr>
          <w:rFonts w:ascii="Angsana New" w:hAnsi="Angsana New" w:cs="Angsana New" w:hint="cs"/>
          <w:spacing w:val="2"/>
          <w:sz w:val="30"/>
          <w:szCs w:val="30"/>
          <w:cs/>
        </w:rPr>
        <w:t>บริษัทได้รับการจดทะเบียนโอนสิทธิในการใช้เครื่องหมายการค้า</w:t>
      </w:r>
      <w:r w:rsidR="00D454B3" w:rsidRPr="00BF4D06">
        <w:rPr>
          <w:rFonts w:ascii="Angsana New" w:hAnsi="Angsana New" w:cs="Angsana New" w:hint="cs"/>
          <w:spacing w:val="2"/>
          <w:sz w:val="30"/>
          <w:szCs w:val="30"/>
          <w:cs/>
        </w:rPr>
        <w:t>ในต่างประเทศ</w:t>
      </w:r>
      <w:r w:rsidR="00FC13F4" w:rsidRPr="00BF4D06">
        <w:rPr>
          <w:rFonts w:ascii="Angsana New" w:hAnsi="Angsana New" w:cs="Angsana New" w:hint="cs"/>
          <w:spacing w:val="2"/>
          <w:sz w:val="30"/>
          <w:szCs w:val="30"/>
          <w:cs/>
        </w:rPr>
        <w:t>แห่งหนึ่ง</w:t>
      </w:r>
      <w:r w:rsidR="00D454B3" w:rsidRPr="00BF4D06">
        <w:rPr>
          <w:rFonts w:ascii="Angsana New" w:hAnsi="Angsana New" w:cs="Angsana New" w:hint="cs"/>
          <w:spacing w:val="2"/>
          <w:sz w:val="30"/>
          <w:szCs w:val="30"/>
          <w:cs/>
        </w:rPr>
        <w:t>เพิ่ม</w:t>
      </w:r>
      <w:r w:rsidR="00385B22" w:rsidRPr="00BF4D06">
        <w:rPr>
          <w:rFonts w:ascii="Angsana New" w:hAnsi="Angsana New" w:cs="Angsana New" w:hint="cs"/>
          <w:spacing w:val="2"/>
          <w:sz w:val="30"/>
          <w:szCs w:val="30"/>
          <w:cs/>
        </w:rPr>
        <w:t xml:space="preserve">เป็นจำนวนเงินรวม </w:t>
      </w:r>
      <w:r w:rsidR="008852A1" w:rsidRPr="008852A1">
        <w:rPr>
          <w:rFonts w:ascii="Angsana New" w:hAnsi="Angsana New" w:cs="Angsana New"/>
          <w:spacing w:val="-2"/>
          <w:sz w:val="30"/>
          <w:szCs w:val="30"/>
        </w:rPr>
        <w:t>2</w:t>
      </w:r>
      <w:r w:rsidR="00385B22" w:rsidRPr="00BF4D06">
        <w:rPr>
          <w:rFonts w:ascii="Angsana New" w:hAnsi="Angsana New" w:cs="Angsana New"/>
          <w:spacing w:val="-2"/>
          <w:sz w:val="30"/>
          <w:szCs w:val="30"/>
        </w:rPr>
        <w:t>.</w:t>
      </w:r>
      <w:r w:rsidR="008852A1" w:rsidRPr="008852A1">
        <w:rPr>
          <w:rFonts w:ascii="Angsana New" w:hAnsi="Angsana New" w:cs="Angsana New"/>
          <w:spacing w:val="-2"/>
          <w:sz w:val="30"/>
          <w:szCs w:val="30"/>
        </w:rPr>
        <w:t>3</w:t>
      </w:r>
      <w:r w:rsidR="00385B22" w:rsidRPr="00BF4D0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385B22" w:rsidRPr="00BF4D0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ล้านบาท </w:t>
      </w:r>
      <w:r w:rsidR="00385B22" w:rsidRPr="00BF4D06">
        <w:rPr>
          <w:rFonts w:ascii="Angsana New" w:hAnsi="Angsana New" w:cs="Angsana New" w:hint="cs"/>
          <w:sz w:val="30"/>
          <w:szCs w:val="30"/>
          <w:cs/>
        </w:rPr>
        <w:t xml:space="preserve">และได้โอนสิทธิในการใช้เครื่องหมายการค้าดังกล่าวรวมถึงสำรองผลขาดทุนจากการด้อยค่าที่เกี่ยวข้องจากบัญชี </w:t>
      </w:r>
      <w:r w:rsidR="00385B22" w:rsidRPr="00BF4D06">
        <w:rPr>
          <w:rFonts w:ascii="Angsana New" w:hAnsi="Angsana New" w:cs="Angsana New"/>
          <w:sz w:val="30"/>
          <w:szCs w:val="30"/>
        </w:rPr>
        <w:t>“</w:t>
      </w:r>
      <w:r w:rsidR="00385B22" w:rsidRPr="00BF4D06">
        <w:rPr>
          <w:rFonts w:ascii="Angsana New" w:hAnsi="Angsana New" w:cs="Angsana New" w:hint="cs"/>
          <w:sz w:val="30"/>
          <w:szCs w:val="30"/>
          <w:cs/>
        </w:rPr>
        <w:t>เงินจ่ายล่วงหน้าค่าซื้อสิทธิในการใช้เครื่องหมายการค้า</w:t>
      </w:r>
      <w:r w:rsidR="00385B22" w:rsidRPr="00BF4D06">
        <w:rPr>
          <w:rFonts w:ascii="Angsana New" w:hAnsi="Angsana New" w:cs="Angsana New"/>
          <w:sz w:val="30"/>
          <w:szCs w:val="30"/>
        </w:rPr>
        <w:t>”</w:t>
      </w:r>
      <w:r w:rsidR="00385B22" w:rsidRPr="00BF4D06">
        <w:rPr>
          <w:rFonts w:ascii="Angsana New" w:hAnsi="Angsana New" w:cs="Angsana New" w:hint="cs"/>
          <w:sz w:val="30"/>
          <w:szCs w:val="30"/>
          <w:cs/>
        </w:rPr>
        <w:t xml:space="preserve"> ไปยังบัญชี </w:t>
      </w:r>
      <w:r w:rsidR="00385B22" w:rsidRPr="00BF4D06">
        <w:rPr>
          <w:rFonts w:ascii="Angsana New" w:hAnsi="Angsana New" w:cs="Angsana New"/>
          <w:sz w:val="30"/>
          <w:szCs w:val="30"/>
        </w:rPr>
        <w:t>“</w:t>
      </w:r>
      <w:r w:rsidR="00385B22" w:rsidRPr="00BF4D06">
        <w:rPr>
          <w:rFonts w:ascii="Angsana New" w:hAnsi="Angsana New" w:cs="Angsana New" w:hint="cs"/>
          <w:sz w:val="30"/>
          <w:szCs w:val="30"/>
          <w:cs/>
        </w:rPr>
        <w:t>สินทรัพย์</w:t>
      </w:r>
      <w:r w:rsidR="000902A6" w:rsidRPr="00BF4D06">
        <w:rPr>
          <w:rFonts w:ascii="Angsana New" w:hAnsi="Angsana New" w:cs="Angsana New"/>
          <w:sz w:val="30"/>
          <w:szCs w:val="30"/>
        </w:rPr>
        <w:br/>
      </w:r>
      <w:r w:rsidR="00385B22" w:rsidRPr="00BF4D06">
        <w:rPr>
          <w:rFonts w:ascii="Angsana New" w:hAnsi="Angsana New" w:cs="Angsana New" w:hint="cs"/>
          <w:sz w:val="30"/>
          <w:szCs w:val="30"/>
          <w:cs/>
        </w:rPr>
        <w:t>ไม่มีตัวตน</w:t>
      </w:r>
      <w:r w:rsidR="00385B22" w:rsidRPr="00BF4D06">
        <w:rPr>
          <w:rFonts w:ascii="Angsana New" w:hAnsi="Angsana New" w:cs="Angsana New"/>
          <w:sz w:val="30"/>
          <w:szCs w:val="30"/>
        </w:rPr>
        <w:t>”</w:t>
      </w:r>
      <w:r w:rsidR="00984D2E" w:rsidRPr="00BF4D06">
        <w:rPr>
          <w:rFonts w:ascii="Angsana New" w:hAnsi="Angsana New" w:cs="Angsana New"/>
          <w:sz w:val="30"/>
          <w:szCs w:val="30"/>
        </w:rPr>
        <w:t xml:space="preserve"> </w:t>
      </w:r>
      <w:r w:rsidR="00385B22" w:rsidRPr="00BF4D06">
        <w:rPr>
          <w:rFonts w:ascii="Angsana New" w:hAnsi="Angsana New" w:cs="Angsana New" w:hint="cs"/>
          <w:sz w:val="30"/>
          <w:szCs w:val="30"/>
          <w:cs/>
        </w:rPr>
        <w:t xml:space="preserve">นอกจากนี้ </w:t>
      </w:r>
      <w:r w:rsidR="00336BB2" w:rsidRPr="00BF4D06">
        <w:rPr>
          <w:rFonts w:ascii="Angsana New" w:hAnsi="Angsana New" w:cs="Angsana New" w:hint="cs"/>
          <w:sz w:val="30"/>
          <w:szCs w:val="30"/>
          <w:cs/>
        </w:rPr>
        <w:t>บริษัทได้จ่ายชำระเงินค่าสิทธิในการใช้เครื่องหมายการค้า</w:t>
      </w:r>
      <w:r w:rsidR="00281EE1" w:rsidRPr="00BF4D06">
        <w:rPr>
          <w:rFonts w:ascii="Angsana New" w:hAnsi="Angsana New" w:cs="Angsana New" w:hint="cs"/>
          <w:sz w:val="30"/>
          <w:szCs w:val="30"/>
          <w:cs/>
        </w:rPr>
        <w:t>ในต่างประเทศ</w:t>
      </w:r>
      <w:r w:rsidR="00336BB2" w:rsidRPr="00BF4D06">
        <w:rPr>
          <w:rFonts w:ascii="Angsana New" w:hAnsi="Angsana New" w:cs="Angsana New" w:hint="cs"/>
          <w:sz w:val="30"/>
          <w:szCs w:val="30"/>
          <w:cs/>
        </w:rPr>
        <w:t xml:space="preserve">เพิ่มเติมเป็นจำนวน </w:t>
      </w:r>
      <w:r w:rsidR="008852A1" w:rsidRPr="008852A1">
        <w:rPr>
          <w:rFonts w:ascii="Angsana New" w:hAnsi="Angsana New" w:cs="Angsana New"/>
          <w:spacing w:val="-10"/>
          <w:sz w:val="30"/>
          <w:szCs w:val="30"/>
        </w:rPr>
        <w:t>9</w:t>
      </w:r>
      <w:r w:rsidR="00336BB2" w:rsidRPr="00BF4D06">
        <w:rPr>
          <w:rFonts w:ascii="Angsana New" w:hAnsi="Angsana New" w:cs="Angsana New"/>
          <w:spacing w:val="-10"/>
          <w:sz w:val="30"/>
          <w:szCs w:val="30"/>
        </w:rPr>
        <w:t>.</w:t>
      </w:r>
      <w:r w:rsidR="008852A1" w:rsidRPr="008852A1">
        <w:rPr>
          <w:rFonts w:ascii="Angsana New" w:hAnsi="Angsana New" w:cs="Angsana New"/>
          <w:spacing w:val="-10"/>
          <w:sz w:val="30"/>
          <w:szCs w:val="30"/>
        </w:rPr>
        <w:t>3</w:t>
      </w:r>
      <w:r w:rsidR="00336BB2" w:rsidRPr="00BF4D06">
        <w:rPr>
          <w:rFonts w:ascii="Angsana New" w:hAnsi="Angsana New" w:cs="Angsana New" w:hint="cs"/>
          <w:spacing w:val="-10"/>
          <w:sz w:val="30"/>
          <w:szCs w:val="30"/>
          <w:cs/>
        </w:rPr>
        <w:t xml:space="preserve"> ล้านบาท</w:t>
      </w:r>
      <w:r w:rsidR="00271505" w:rsidRPr="00BF4D06">
        <w:rPr>
          <w:rFonts w:ascii="Angsana New" w:hAnsi="Angsana New" w:cs="Angsana New" w:hint="cs"/>
          <w:spacing w:val="-10"/>
          <w:sz w:val="30"/>
          <w:szCs w:val="30"/>
          <w:cs/>
        </w:rPr>
        <w:t xml:space="preserve"> ในการนี้ บริษัทได้รับการจดทะเบียนโอนสิทธิในการใช้เครื่องหมายการค้าในประเทศดังกล่าวแล้วใน</w:t>
      </w:r>
      <w:r w:rsidR="00B861CF" w:rsidRPr="00BF4D06">
        <w:rPr>
          <w:rFonts w:ascii="Angsana New" w:hAnsi="Angsana New" w:cs="Angsana New" w:hint="cs"/>
          <w:spacing w:val="-10"/>
          <w:sz w:val="30"/>
          <w:szCs w:val="30"/>
          <w:cs/>
        </w:rPr>
        <w:t>ระหว่าง</w:t>
      </w:r>
      <w:r w:rsidR="00271505" w:rsidRPr="00BF4D06">
        <w:rPr>
          <w:rFonts w:ascii="Angsana New" w:hAnsi="Angsana New" w:cs="Angsana New" w:hint="cs"/>
          <w:spacing w:val="-10"/>
          <w:sz w:val="30"/>
          <w:szCs w:val="30"/>
          <w:cs/>
        </w:rPr>
        <w:t>ปี</w:t>
      </w:r>
      <w:r w:rsidR="0027150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71505" w:rsidRPr="00A35A85">
        <w:rPr>
          <w:rFonts w:ascii="Angsana New" w:hAnsi="Angsana New" w:cs="Angsana New" w:hint="cs"/>
          <w:spacing w:val="-4"/>
          <w:sz w:val="30"/>
          <w:szCs w:val="30"/>
          <w:cs/>
        </w:rPr>
        <w:t>บริษัทจึงได้บันทึก</w:t>
      </w:r>
      <w:r w:rsidR="00A908A4">
        <w:rPr>
          <w:rFonts w:ascii="Angsana New" w:hAnsi="Angsana New" w:cs="Angsana New" w:hint="cs"/>
          <w:spacing w:val="-4"/>
          <w:sz w:val="30"/>
          <w:szCs w:val="30"/>
          <w:cs/>
        </w:rPr>
        <w:t>สิทธิในการใช้เครื่องหมายการค้าและ</w:t>
      </w:r>
      <w:r w:rsidR="00336BB2" w:rsidRPr="00A35A85">
        <w:rPr>
          <w:rFonts w:ascii="Angsana New" w:hAnsi="Angsana New" w:cs="Angsana New" w:hint="cs"/>
          <w:spacing w:val="-4"/>
          <w:sz w:val="30"/>
          <w:szCs w:val="30"/>
          <w:cs/>
        </w:rPr>
        <w:t>ตั้งสำรองผลขาดทุนจากการด้อยค่าเป็นจำนวนเงิน</w:t>
      </w:r>
      <w:r w:rsidR="00336BB2" w:rsidRPr="00281EE1">
        <w:rPr>
          <w:rFonts w:ascii="Angsana New" w:hAnsi="Angsana New" w:cs="Angsana New" w:hint="cs"/>
          <w:spacing w:val="2"/>
          <w:sz w:val="30"/>
          <w:szCs w:val="30"/>
          <w:cs/>
        </w:rPr>
        <w:t>เดียวกัน</w:t>
      </w:r>
      <w:r w:rsidR="00A908A4" w:rsidRPr="00A35A8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ไว้ในบัญชี </w:t>
      </w:r>
      <w:r w:rsidR="00A908A4" w:rsidRPr="00A35A85">
        <w:rPr>
          <w:rFonts w:ascii="Angsana New" w:hAnsi="Angsana New" w:cs="Angsana New"/>
          <w:spacing w:val="-4"/>
          <w:sz w:val="30"/>
          <w:szCs w:val="30"/>
        </w:rPr>
        <w:t>“</w:t>
      </w:r>
      <w:r w:rsidR="00A908A4" w:rsidRPr="00A35A85">
        <w:rPr>
          <w:rFonts w:ascii="Angsana New" w:hAnsi="Angsana New" w:cs="Angsana New" w:hint="cs"/>
          <w:spacing w:val="-4"/>
          <w:sz w:val="30"/>
          <w:szCs w:val="30"/>
          <w:cs/>
        </w:rPr>
        <w:t>สินทรัพย์ไม่มีตัวตน</w:t>
      </w:r>
      <w:r w:rsidR="00A908A4" w:rsidRPr="00A35A85">
        <w:rPr>
          <w:rFonts w:ascii="Angsana New" w:hAnsi="Angsana New" w:cs="Angsana New"/>
          <w:spacing w:val="-4"/>
          <w:sz w:val="30"/>
          <w:szCs w:val="30"/>
        </w:rPr>
        <w:t>”</w:t>
      </w:r>
    </w:p>
    <w:p w14:paraId="6B5D691F" w14:textId="77777777" w:rsidR="00984836" w:rsidRPr="000C6211" w:rsidRDefault="00984836" w:rsidP="00984836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7996A958" w14:textId="77777777" w:rsidR="00D62A32" w:rsidRPr="0077676E" w:rsidRDefault="00E635BC" w:rsidP="004D6E92">
      <w:pPr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77676E">
        <w:rPr>
          <w:rFonts w:ascii="Angsana New" w:hAnsi="Angsana New" w:cs="Angsana New"/>
          <w:i/>
          <w:iCs/>
          <w:sz w:val="30"/>
          <w:szCs w:val="30"/>
          <w:cs/>
        </w:rPr>
        <w:t>การทดสอบการด้อยค่</w:t>
      </w:r>
      <w:r w:rsidR="00D62A32" w:rsidRPr="0077676E">
        <w:rPr>
          <w:rFonts w:ascii="Angsana New" w:hAnsi="Angsana New" w:cs="Angsana New"/>
          <w:i/>
          <w:iCs/>
          <w:sz w:val="30"/>
          <w:szCs w:val="30"/>
          <w:cs/>
        </w:rPr>
        <w:t>าสำหรับสิทธิในการใช้เครื่องหมายการค้าไบเล่ในประเทศไทย</w:t>
      </w:r>
    </w:p>
    <w:p w14:paraId="23EB8224" w14:textId="77777777" w:rsidR="004D6E92" w:rsidRPr="0077676E" w:rsidRDefault="004D6E92" w:rsidP="004D6E92">
      <w:pPr>
        <w:ind w:left="540"/>
        <w:rPr>
          <w:rFonts w:ascii="Angsana New" w:hAnsi="Angsana New" w:cs="Angsana New"/>
          <w:i/>
          <w:iCs/>
          <w:sz w:val="24"/>
          <w:szCs w:val="24"/>
        </w:rPr>
      </w:pPr>
    </w:p>
    <w:p w14:paraId="1CEC6B95" w14:textId="77777777" w:rsidR="00A059D2" w:rsidRPr="0077676E" w:rsidRDefault="004D6E92" w:rsidP="004D6E9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7676E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มูลค่าที่คาดว่าจะได้รับคืนของสิทธิในการใช้เครื่องหมายการค้าในประเทศไทยคำนวณจากมูลค่าจากการใช้ โดยการคิดลดกระแสเงินสดหลังคำนึงภาษีเงินได้ที่จะประหยัดได้จากการใช้สิทธิในการใช้เครื่องหมายการค้าแทนการจ่าย</w:t>
      </w:r>
      <w:r w:rsidR="000D31C2" w:rsidRPr="0077676E">
        <w:rPr>
          <w:rFonts w:ascii="Angsana New" w:hAnsi="Angsana New" w:cs="Angsana New"/>
          <w:spacing w:val="-2"/>
          <w:sz w:val="30"/>
          <w:szCs w:val="30"/>
          <w:cs/>
        </w:rPr>
        <w:t>ชำระค่าสิทธิ ข้อสมมติ</w:t>
      </w:r>
      <w:r w:rsidRPr="0077676E">
        <w:rPr>
          <w:rFonts w:ascii="Angsana New" w:hAnsi="Angsana New" w:cs="Angsana New"/>
          <w:spacing w:val="-2"/>
          <w:sz w:val="30"/>
          <w:szCs w:val="30"/>
          <w:cs/>
        </w:rPr>
        <w:t>หลักในการประมาณการมูลค่าจากการใช้ ได้แก่ อัตราการเติบโตของรายได้</w:t>
      </w:r>
      <w:r w:rsidRPr="0077676E">
        <w:rPr>
          <w:rFonts w:ascii="Angsana New" w:hAnsi="Angsana New" w:cs="Angsana New"/>
          <w:spacing w:val="-2"/>
          <w:sz w:val="30"/>
          <w:szCs w:val="30"/>
        </w:rPr>
        <w:t xml:space="preserve">  </w:t>
      </w:r>
      <w:r w:rsidRPr="0077676E">
        <w:rPr>
          <w:rFonts w:ascii="Angsana New" w:hAnsi="Angsana New" w:cs="Angsana New"/>
          <w:spacing w:val="-2"/>
          <w:sz w:val="30"/>
          <w:szCs w:val="30"/>
          <w:cs/>
        </w:rPr>
        <w:t>อัตราค่าสิทธิ</w:t>
      </w:r>
      <w:r w:rsidRPr="0077676E">
        <w:rPr>
          <w:rFonts w:ascii="Angsana New" w:hAnsi="Angsana New" w:cs="Angsana New"/>
          <w:sz w:val="30"/>
          <w:szCs w:val="30"/>
          <w:cs/>
        </w:rPr>
        <w:t xml:space="preserve"> อัตราภาษีและอัตราคิดลด</w:t>
      </w:r>
    </w:p>
    <w:p w14:paraId="34E7F810" w14:textId="77777777" w:rsidR="00BC4FCB" w:rsidRPr="0077676E" w:rsidRDefault="00BC4FCB" w:rsidP="004D6E9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2245BD9" w14:textId="77777777" w:rsidR="004D6E92" w:rsidRDefault="004D6E92" w:rsidP="004D6E92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77676E">
        <w:rPr>
          <w:rFonts w:ascii="Angsana New" w:hAnsi="Angsana New" w:cs="Angsana New"/>
          <w:sz w:val="30"/>
          <w:szCs w:val="30"/>
          <w:cs/>
        </w:rPr>
        <w:t>กระแสเงินสดหลังคำนึงภาษีเงินได้ที่จะประหยัดได้คำนวณจากประมาณการรายได้ที่จะได้รับจากการจำหน่ายเครื่องดื่มน้ำผลไม้ไบเล่ ปรับปรุงด้วยค่าสิทธิและภาษีที่ต้องชำระ ในการประมาณการรายได้ ผู้บริหารใช้การคาดการณ์อัตราการเติบโตรวมถึงประมาณการยอดขายและราคาขาย</w:t>
      </w:r>
      <w:r w:rsidR="00271505" w:rsidRPr="0077676E">
        <w:rPr>
          <w:rFonts w:ascii="Angsana New" w:hAnsi="Angsana New" w:cs="Angsana New" w:hint="cs"/>
          <w:sz w:val="30"/>
          <w:szCs w:val="30"/>
          <w:cs/>
        </w:rPr>
        <w:t>ในอนาคต</w:t>
      </w:r>
      <w:r w:rsidRPr="0077676E">
        <w:rPr>
          <w:rFonts w:ascii="Angsana New" w:hAnsi="Angsana New" w:cs="Angsana New"/>
          <w:sz w:val="30"/>
          <w:szCs w:val="30"/>
          <w:cs/>
        </w:rPr>
        <w:t xml:space="preserve"> อัตราค่าสิทธิ</w:t>
      </w:r>
      <w:r w:rsidRPr="0077676E">
        <w:rPr>
          <w:rFonts w:ascii="Angsana New" w:hAnsi="Angsana New" w:cs="Angsana New"/>
          <w:spacing w:val="-2"/>
          <w:sz w:val="30"/>
          <w:szCs w:val="30"/>
          <w:cs/>
        </w:rPr>
        <w:t>ประเมินจากข้อมูลอัตราค่าสิทธิของเครื่องดื่มชนิดอื่นๆ ที่สามารถเทียบเคียงได้ อัตราคิดลดคำนวณจากต้นทุนถัวเฉลี่ย</w:t>
      </w:r>
      <w:r w:rsidRPr="0077676E">
        <w:rPr>
          <w:rFonts w:ascii="Angsana New" w:hAnsi="Angsana New" w:cs="Angsana New"/>
          <w:spacing w:val="-4"/>
          <w:sz w:val="30"/>
          <w:szCs w:val="30"/>
          <w:cs/>
        </w:rPr>
        <w:t>ถ่วงน้ำหนักของเงินทุน</w:t>
      </w:r>
      <w:r w:rsidRPr="0077676E">
        <w:rPr>
          <w:rFonts w:ascii="Angsana New" w:hAnsi="Angsana New" w:cs="Angsana New"/>
          <w:spacing w:val="-4"/>
          <w:sz w:val="30"/>
          <w:szCs w:val="30"/>
        </w:rPr>
        <w:t xml:space="preserve"> (WACC) </w:t>
      </w:r>
      <w:r w:rsidR="005B6321" w:rsidRPr="0077676E">
        <w:rPr>
          <w:rFonts w:ascii="Angsana New" w:hAnsi="Angsana New" w:cs="Angsana New"/>
          <w:spacing w:val="-4"/>
          <w:sz w:val="30"/>
          <w:szCs w:val="30"/>
          <w:cs/>
        </w:rPr>
        <w:t>โดยไม่มี</w:t>
      </w:r>
      <w:r w:rsidRPr="0077676E">
        <w:rPr>
          <w:rFonts w:ascii="Angsana New" w:hAnsi="Angsana New" w:cs="Angsana New"/>
          <w:spacing w:val="-4"/>
          <w:sz w:val="30"/>
          <w:szCs w:val="30"/>
          <w:cs/>
        </w:rPr>
        <w:t xml:space="preserve">การเติบโตหลังช่วงระยะเวลาประมาณการ </w:t>
      </w:r>
      <w:r w:rsidRPr="0077676E">
        <w:rPr>
          <w:rFonts w:ascii="Angsana New" w:hAnsi="Angsana New" w:cs="Angsana New"/>
          <w:spacing w:val="-4"/>
          <w:sz w:val="30"/>
          <w:szCs w:val="30"/>
        </w:rPr>
        <w:t>(Terminal growth)</w:t>
      </w:r>
    </w:p>
    <w:p w14:paraId="07E46C1A" w14:textId="77777777" w:rsidR="00BF4D06" w:rsidRPr="0077676E" w:rsidRDefault="00BF4D06" w:rsidP="004D6E9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113D3DF" w14:textId="438DEAC2" w:rsidR="00281EE1" w:rsidRPr="00041268" w:rsidRDefault="00281EE1" w:rsidP="00281EE1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12B68">
        <w:rPr>
          <w:rFonts w:ascii="Angsana New" w:hAnsi="Angsana New" w:cs="Angsana New" w:hint="cs"/>
          <w:sz w:val="30"/>
          <w:szCs w:val="30"/>
          <w:cs/>
        </w:rPr>
        <w:t>ทั้งนี้จากการทดสอบการด้อยค่า</w:t>
      </w:r>
      <w:r w:rsidR="0051717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D063E">
        <w:rPr>
          <w:rFonts w:ascii="Angsana New" w:hAnsi="Angsana New" w:cs="Angsana New" w:hint="cs"/>
          <w:sz w:val="30"/>
          <w:szCs w:val="30"/>
          <w:cs/>
        </w:rPr>
        <w:t xml:space="preserve">พบว่าประมาณการมูลค่าที่คาดว่าจะได้รับคืนมีมูลค่าต่ำกว่ามูลค่าตามบัญชี ณ วันที่ </w:t>
      </w:r>
      <w:r w:rsidR="009D063E">
        <w:rPr>
          <w:rFonts w:ascii="Angsana New" w:hAnsi="Angsana New" w:cs="Angsana New"/>
          <w:sz w:val="30"/>
          <w:szCs w:val="30"/>
        </w:rPr>
        <w:t xml:space="preserve">31 </w:t>
      </w:r>
      <w:r w:rsidR="009D063E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9D063E">
        <w:rPr>
          <w:rFonts w:ascii="Angsana New" w:hAnsi="Angsana New" w:cs="Angsana New"/>
          <w:sz w:val="30"/>
          <w:szCs w:val="30"/>
        </w:rPr>
        <w:t>2562</w:t>
      </w:r>
      <w:r w:rsidR="009D063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1717A"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 </w:t>
      </w:r>
      <w:r w:rsidR="0051717A">
        <w:rPr>
          <w:rFonts w:ascii="Angsana New" w:hAnsi="Angsana New" w:cs="Angsana New"/>
          <w:sz w:val="30"/>
          <w:szCs w:val="30"/>
        </w:rPr>
        <w:t xml:space="preserve">0.7 </w:t>
      </w:r>
      <w:r w:rsidR="0051717A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9D063E">
        <w:rPr>
          <w:rFonts w:ascii="Angsana New" w:hAnsi="Angsana New" w:cs="Angsana New" w:hint="cs"/>
          <w:sz w:val="30"/>
          <w:szCs w:val="30"/>
          <w:cs/>
        </w:rPr>
        <w:t>ดังนั้น</w:t>
      </w:r>
      <w:r w:rsidRPr="00412B68">
        <w:rPr>
          <w:rFonts w:ascii="Angsana New" w:hAnsi="Angsana New" w:cs="Angsana New" w:hint="cs"/>
          <w:sz w:val="30"/>
          <w:szCs w:val="30"/>
          <w:cs/>
        </w:rPr>
        <w:t>ผู้บริหาร</w:t>
      </w:r>
      <w:r w:rsidR="009D063E">
        <w:rPr>
          <w:rFonts w:ascii="Angsana New" w:hAnsi="Angsana New" w:cs="Angsana New" w:hint="cs"/>
          <w:sz w:val="30"/>
          <w:szCs w:val="30"/>
          <w:cs/>
        </w:rPr>
        <w:t>จึง</w:t>
      </w:r>
      <w:r w:rsidRPr="00412B68">
        <w:rPr>
          <w:rFonts w:ascii="Angsana New" w:hAnsi="Angsana New" w:cs="Angsana New" w:hint="cs"/>
          <w:sz w:val="30"/>
          <w:szCs w:val="30"/>
          <w:cs/>
        </w:rPr>
        <w:t xml:space="preserve">ได้พิจารณาตั้งสำรองผลขาดทุนจากการด้อยค่าสำหรับสิทธิในการใช้เครื่องหมายการค้าในประเทศไทยในบัญชี </w:t>
      </w:r>
      <w:r w:rsidRPr="00412B68">
        <w:rPr>
          <w:rFonts w:ascii="Angsana New" w:hAnsi="Angsana New" w:cs="Angsana New"/>
          <w:sz w:val="30"/>
          <w:szCs w:val="30"/>
        </w:rPr>
        <w:t>“</w:t>
      </w:r>
      <w:r w:rsidRPr="00412B68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</w:t>
      </w:r>
      <w:r w:rsidRPr="00412B68">
        <w:rPr>
          <w:rFonts w:ascii="Angsana New" w:hAnsi="Angsana New" w:cs="Angsana New"/>
          <w:sz w:val="30"/>
          <w:szCs w:val="30"/>
        </w:rPr>
        <w:t xml:space="preserve">” </w:t>
      </w:r>
      <w:r w:rsidR="00452B26" w:rsidRPr="00412B68">
        <w:rPr>
          <w:rFonts w:ascii="Angsana New" w:hAnsi="Angsana New" w:cs="Angsana New" w:hint="cs"/>
          <w:sz w:val="30"/>
          <w:szCs w:val="30"/>
          <w:cs/>
        </w:rPr>
        <w:t>และ</w:t>
      </w:r>
      <w:r w:rsidR="007278E2" w:rsidRPr="00412B68">
        <w:rPr>
          <w:rFonts w:ascii="Angsana New" w:hAnsi="Angsana New" w:cs="Angsana New" w:hint="cs"/>
          <w:sz w:val="30"/>
          <w:szCs w:val="30"/>
          <w:cs/>
        </w:rPr>
        <w:t>ผลขาดทุนจาก</w:t>
      </w:r>
      <w:r w:rsidR="003C7ED5">
        <w:rPr>
          <w:rFonts w:ascii="Angsana New" w:hAnsi="Angsana New" w:cs="Angsana New"/>
          <w:sz w:val="30"/>
          <w:szCs w:val="30"/>
        </w:rPr>
        <w:br/>
      </w:r>
      <w:r w:rsidR="00452B26" w:rsidRPr="00412B68">
        <w:rPr>
          <w:rFonts w:ascii="Angsana New" w:hAnsi="Angsana New" w:cs="Angsana New" w:hint="cs"/>
          <w:sz w:val="30"/>
          <w:szCs w:val="30"/>
          <w:cs/>
        </w:rPr>
        <w:t>การด้อยค่าสำหรับ</w:t>
      </w:r>
      <w:r w:rsidR="00581C42" w:rsidRPr="00412B68">
        <w:rPr>
          <w:rFonts w:ascii="Angsana New" w:hAnsi="Angsana New" w:cs="Angsana New" w:hint="cs"/>
          <w:sz w:val="30"/>
          <w:szCs w:val="30"/>
          <w:cs/>
        </w:rPr>
        <w:t>สิทธิในการใช้เครื่องหมายการค้า</w:t>
      </w:r>
      <w:r w:rsidR="009D063E">
        <w:rPr>
          <w:rFonts w:ascii="Angsana New" w:hAnsi="Angsana New" w:cs="Angsana New" w:hint="cs"/>
          <w:sz w:val="30"/>
          <w:szCs w:val="30"/>
          <w:cs/>
        </w:rPr>
        <w:t xml:space="preserve">ในงบกำไรขาดทุนเบ็ดเสร็จสำหรับปีสิ้นสุดวันที่ </w:t>
      </w:r>
      <w:r w:rsidR="009D063E">
        <w:rPr>
          <w:rFonts w:ascii="Angsana New" w:hAnsi="Angsana New" w:cs="Angsana New"/>
          <w:sz w:val="30"/>
          <w:szCs w:val="30"/>
        </w:rPr>
        <w:t xml:space="preserve">31 </w:t>
      </w:r>
      <w:r w:rsidR="009D063E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9D063E">
        <w:rPr>
          <w:rFonts w:ascii="Angsana New" w:hAnsi="Angsana New" w:cs="Angsana New"/>
          <w:sz w:val="30"/>
          <w:szCs w:val="30"/>
        </w:rPr>
        <w:t>2562</w:t>
      </w:r>
      <w:r w:rsidR="0051717A">
        <w:rPr>
          <w:rFonts w:ascii="Angsana New" w:hAnsi="Angsana New" w:cs="Angsana New" w:hint="cs"/>
          <w:sz w:val="30"/>
          <w:szCs w:val="30"/>
          <w:cs/>
        </w:rPr>
        <w:t xml:space="preserve"> เป็นจำนวนเงิน </w:t>
      </w:r>
      <w:r w:rsidR="0051717A">
        <w:rPr>
          <w:rFonts w:ascii="Angsana New" w:hAnsi="Angsana New" w:cs="Angsana New"/>
          <w:sz w:val="30"/>
          <w:szCs w:val="30"/>
        </w:rPr>
        <w:t xml:space="preserve">0.7 </w:t>
      </w:r>
      <w:r w:rsidR="0051717A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9D063E">
        <w:rPr>
          <w:rFonts w:ascii="Angsana New" w:hAnsi="Angsana New" w:cs="Angsana New" w:hint="cs"/>
          <w:sz w:val="30"/>
          <w:szCs w:val="30"/>
          <w:cs/>
        </w:rPr>
        <w:t xml:space="preserve">นอกจากนี้บริษัทได้ตั้งสำรองผลขาดทุนจากการด้อยค่าสำหรับสูตรการผลิต </w:t>
      </w:r>
      <w:r w:rsidR="003C7ED5">
        <w:rPr>
          <w:rFonts w:ascii="Angsana New" w:hAnsi="Angsana New" w:cs="Angsana New"/>
          <w:sz w:val="30"/>
          <w:szCs w:val="30"/>
        </w:rPr>
        <w:br/>
      </w:r>
      <w:r w:rsidR="009D063E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9D063E">
        <w:rPr>
          <w:rFonts w:ascii="Angsana New" w:hAnsi="Angsana New" w:cs="Angsana New"/>
          <w:sz w:val="30"/>
          <w:szCs w:val="30"/>
        </w:rPr>
        <w:t xml:space="preserve">31 </w:t>
      </w:r>
      <w:r w:rsidR="009D063E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9D063E">
        <w:rPr>
          <w:rFonts w:ascii="Angsana New" w:hAnsi="Angsana New" w:cs="Angsana New"/>
          <w:sz w:val="30"/>
          <w:szCs w:val="30"/>
        </w:rPr>
        <w:t>2562</w:t>
      </w:r>
      <w:r w:rsidR="00C068B6">
        <w:rPr>
          <w:rFonts w:ascii="Angsana New" w:hAnsi="Angsana New" w:cs="Angsana New" w:hint="cs"/>
          <w:sz w:val="30"/>
          <w:szCs w:val="30"/>
          <w:cs/>
        </w:rPr>
        <w:t xml:space="preserve"> เป็นจำนวนเงิน</w:t>
      </w:r>
      <w:r w:rsidR="009D063E">
        <w:rPr>
          <w:rFonts w:ascii="Angsana New" w:hAnsi="Angsana New" w:cs="Angsana New"/>
          <w:sz w:val="30"/>
          <w:szCs w:val="30"/>
        </w:rPr>
        <w:t xml:space="preserve"> 9.3 </w:t>
      </w:r>
      <w:r w:rsidR="009D063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117521">
        <w:rPr>
          <w:rFonts w:ascii="Angsana New" w:hAnsi="Angsana New" w:cs="Angsana New" w:hint="cs"/>
          <w:sz w:val="30"/>
          <w:szCs w:val="30"/>
          <w:cs/>
        </w:rPr>
        <w:t xml:space="preserve"> ทั้งนี้บริษัทได้ตั้งสำรองผลขาดทุนจากการด้อยค่าสำหรับสิทธิการใช้เครื่องหมายการค้าและสูตรการผลิตทั้งจำนวนแล้ว</w:t>
      </w:r>
    </w:p>
    <w:p w14:paraId="50B3F537" w14:textId="77777777" w:rsidR="00281EE1" w:rsidRPr="00AC0D65" w:rsidRDefault="00281EE1" w:rsidP="004D6E9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2D32BB4" w14:textId="77777777" w:rsidR="00AF7CB4" w:rsidRPr="007278E2" w:rsidRDefault="00BF4D06" w:rsidP="007278E2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  <w:r w:rsidR="00AF7CB4" w:rsidRPr="007278E2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1A406160" w14:textId="77777777" w:rsidR="00BC2B4B" w:rsidRPr="00597757" w:rsidRDefault="00BC2B4B" w:rsidP="00BC2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tbl>
      <w:tblPr>
        <w:tblStyle w:val="TableGrid1"/>
        <w:tblW w:w="92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100"/>
        <w:gridCol w:w="227"/>
        <w:gridCol w:w="1065"/>
        <w:gridCol w:w="228"/>
        <w:gridCol w:w="860"/>
        <w:gridCol w:w="227"/>
        <w:gridCol w:w="1058"/>
        <w:gridCol w:w="233"/>
        <w:gridCol w:w="1058"/>
        <w:gridCol w:w="227"/>
        <w:gridCol w:w="1002"/>
        <w:gridCol w:w="7"/>
      </w:tblGrid>
      <w:tr w:rsidR="000F647B" w:rsidRPr="00A64262" w14:paraId="373C1122" w14:textId="77777777" w:rsidTr="00306BE7">
        <w:trPr>
          <w:gridAfter w:val="1"/>
          <w:wAfter w:w="7" w:type="dxa"/>
          <w:tblHeader/>
        </w:trPr>
        <w:tc>
          <w:tcPr>
            <w:tcW w:w="1980" w:type="dxa"/>
          </w:tcPr>
          <w:p w14:paraId="32E45034" w14:textId="77777777" w:rsidR="000F647B" w:rsidRPr="000F647B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85" w:type="dxa"/>
            <w:gridSpan w:val="11"/>
          </w:tcPr>
          <w:p w14:paraId="7BE5BACC" w14:textId="77777777" w:rsidR="000F647B" w:rsidRPr="00A64262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64262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A64262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/</w:t>
            </w:r>
            <w:r w:rsidRPr="00A64262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 xml:space="preserve"> งบการเงินเฉพาะกิจการ</w:t>
            </w:r>
          </w:p>
        </w:tc>
      </w:tr>
      <w:tr w:rsidR="000F647B" w:rsidRPr="00A64262" w14:paraId="49752242" w14:textId="77777777" w:rsidTr="00306BE7">
        <w:trPr>
          <w:tblHeader/>
        </w:trPr>
        <w:tc>
          <w:tcPr>
            <w:tcW w:w="1980" w:type="dxa"/>
          </w:tcPr>
          <w:p w14:paraId="166A03EB" w14:textId="77777777" w:rsidR="000F647B" w:rsidRPr="00A64262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80" w:type="dxa"/>
            <w:gridSpan w:val="5"/>
          </w:tcPr>
          <w:p w14:paraId="7C251B8B" w14:textId="24ADA2AC" w:rsidR="000F647B" w:rsidRPr="00A64262" w:rsidRDefault="008852A1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4262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27" w:type="dxa"/>
          </w:tcPr>
          <w:p w14:paraId="369EA725" w14:textId="77777777" w:rsidR="000F647B" w:rsidRPr="00A64262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85" w:type="dxa"/>
            <w:gridSpan w:val="6"/>
          </w:tcPr>
          <w:p w14:paraId="7F7F15D2" w14:textId="0A8B44F9" w:rsidR="000F647B" w:rsidRPr="00A64262" w:rsidRDefault="008852A1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4262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</w:tr>
      <w:tr w:rsidR="00AD01B4" w:rsidRPr="00A64262" w14:paraId="60E658DF" w14:textId="77777777" w:rsidTr="00306BE7">
        <w:trPr>
          <w:tblHeader/>
        </w:trPr>
        <w:tc>
          <w:tcPr>
            <w:tcW w:w="1980" w:type="dxa"/>
          </w:tcPr>
          <w:p w14:paraId="2DB01951" w14:textId="77777777" w:rsidR="000F647B" w:rsidRPr="00A64262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57C7FC03" w14:textId="77777777" w:rsidR="000F647B" w:rsidRPr="00A64262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4262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27" w:type="dxa"/>
            <w:vAlign w:val="bottom"/>
          </w:tcPr>
          <w:p w14:paraId="2E1BD2C9" w14:textId="77777777" w:rsidR="000F647B" w:rsidRPr="00A64262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7C723EBC" w14:textId="77777777" w:rsidR="000F647B" w:rsidRPr="00A64262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4262">
              <w:rPr>
                <w:rFonts w:ascii="Angsana New" w:hAnsi="Angsana New" w:cs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28" w:type="dxa"/>
            <w:vAlign w:val="bottom"/>
          </w:tcPr>
          <w:p w14:paraId="45DDAAB5" w14:textId="77777777" w:rsidR="000F647B" w:rsidRPr="00A64262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63EAB7B2" w14:textId="77777777" w:rsidR="000F647B" w:rsidRPr="00A64262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426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27" w:type="dxa"/>
            <w:vAlign w:val="center"/>
          </w:tcPr>
          <w:p w14:paraId="3E960E9E" w14:textId="77777777" w:rsidR="000F647B" w:rsidRPr="00A64262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DBB8CE8" w14:textId="77777777" w:rsidR="000F647B" w:rsidRPr="00A64262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4262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3" w:type="dxa"/>
            <w:vAlign w:val="bottom"/>
          </w:tcPr>
          <w:p w14:paraId="3F195B07" w14:textId="77777777" w:rsidR="000F647B" w:rsidRPr="00A64262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4AC5DE9A" w14:textId="77777777" w:rsidR="000F647B" w:rsidRPr="00A64262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4262">
              <w:rPr>
                <w:rFonts w:ascii="Angsana New" w:hAnsi="Angsana New" w:cs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27" w:type="dxa"/>
            <w:vAlign w:val="bottom"/>
          </w:tcPr>
          <w:p w14:paraId="23F9A997" w14:textId="77777777" w:rsidR="000F647B" w:rsidRPr="00A64262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vAlign w:val="bottom"/>
          </w:tcPr>
          <w:p w14:paraId="3BEBD20F" w14:textId="77777777" w:rsidR="000F647B" w:rsidRPr="00A64262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426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0F647B" w:rsidRPr="00A64262" w14:paraId="3BCD7003" w14:textId="77777777" w:rsidTr="00306BE7">
        <w:trPr>
          <w:gridAfter w:val="1"/>
          <w:wAfter w:w="7" w:type="dxa"/>
          <w:tblHeader/>
        </w:trPr>
        <w:tc>
          <w:tcPr>
            <w:tcW w:w="1980" w:type="dxa"/>
          </w:tcPr>
          <w:p w14:paraId="7FEC5187" w14:textId="77777777" w:rsidR="000F647B" w:rsidRPr="00A64262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85" w:type="dxa"/>
            <w:gridSpan w:val="11"/>
            <w:vAlign w:val="bottom"/>
          </w:tcPr>
          <w:p w14:paraId="2800A52D" w14:textId="77777777" w:rsidR="000F647B" w:rsidRPr="00A64262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64262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A6426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6426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D01B4" w:rsidRPr="00A64262" w14:paraId="548E48D3" w14:textId="77777777" w:rsidTr="00306BE7">
        <w:tc>
          <w:tcPr>
            <w:tcW w:w="1980" w:type="dxa"/>
          </w:tcPr>
          <w:p w14:paraId="534EF390" w14:textId="77777777" w:rsidR="000F647B" w:rsidRPr="00A64262" w:rsidRDefault="000F647B" w:rsidP="000F647B">
            <w:pPr>
              <w:ind w:right="-22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64262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</w:t>
            </w:r>
          </w:p>
          <w:p w14:paraId="16E2B84D" w14:textId="77777777" w:rsidR="000F647B" w:rsidRPr="00A64262" w:rsidRDefault="000F647B" w:rsidP="000F647B">
            <w:pPr>
              <w:ind w:right="-2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426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A64262">
              <w:rPr>
                <w:rFonts w:ascii="Angsana New" w:hAnsi="Angsana New" w:cs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00" w:type="dxa"/>
            <w:vAlign w:val="bottom"/>
          </w:tcPr>
          <w:p w14:paraId="12C52569" w14:textId="77777777" w:rsidR="000F647B" w:rsidRPr="00A64262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7" w:type="dxa"/>
            <w:vAlign w:val="bottom"/>
          </w:tcPr>
          <w:p w14:paraId="3038F2E7" w14:textId="77777777" w:rsidR="000F647B" w:rsidRPr="00A64262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13CB65E2" w14:textId="77777777" w:rsidR="000F647B" w:rsidRPr="00A64262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8" w:type="dxa"/>
            <w:vAlign w:val="bottom"/>
          </w:tcPr>
          <w:p w14:paraId="7D103A08" w14:textId="77777777" w:rsidR="000F647B" w:rsidRPr="00A64262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728F482E" w14:textId="77777777" w:rsidR="000F647B" w:rsidRPr="00A64262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7" w:type="dxa"/>
            <w:vAlign w:val="bottom"/>
          </w:tcPr>
          <w:p w14:paraId="7DD0EF8A" w14:textId="77777777" w:rsidR="000F647B" w:rsidRPr="00A64262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53827173" w14:textId="77777777" w:rsidR="000F647B" w:rsidRPr="00A64262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3" w:type="dxa"/>
            <w:vAlign w:val="bottom"/>
          </w:tcPr>
          <w:p w14:paraId="4E472D68" w14:textId="77777777" w:rsidR="000F647B" w:rsidRPr="00A64262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BA5C673" w14:textId="77777777" w:rsidR="000F647B" w:rsidRPr="00A64262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7" w:type="dxa"/>
            <w:vAlign w:val="bottom"/>
          </w:tcPr>
          <w:p w14:paraId="41BAF12F" w14:textId="77777777" w:rsidR="000F647B" w:rsidRPr="00A64262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vAlign w:val="bottom"/>
          </w:tcPr>
          <w:p w14:paraId="3BC375E3" w14:textId="77777777" w:rsidR="000F647B" w:rsidRPr="00A64262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AD01B4" w:rsidRPr="00A64262" w14:paraId="2DF5D043" w14:textId="77777777" w:rsidTr="00306BE7">
        <w:tc>
          <w:tcPr>
            <w:tcW w:w="1980" w:type="dxa"/>
          </w:tcPr>
          <w:p w14:paraId="718CABCE" w14:textId="77777777" w:rsidR="00D76166" w:rsidRPr="00A64262" w:rsidRDefault="00D76166" w:rsidP="00D76166">
            <w:pPr>
              <w:ind w:right="-22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6426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ตั๋วสัญญาใช้เงิน</w:t>
            </w:r>
          </w:p>
        </w:tc>
        <w:tc>
          <w:tcPr>
            <w:tcW w:w="1100" w:type="dxa"/>
            <w:vAlign w:val="bottom"/>
          </w:tcPr>
          <w:p w14:paraId="3CA7DFEB" w14:textId="77777777" w:rsidR="00D76166" w:rsidRPr="00A64262" w:rsidRDefault="00AD01B4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42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vAlign w:val="bottom"/>
          </w:tcPr>
          <w:p w14:paraId="0F460B5F" w14:textId="77777777" w:rsidR="00D76166" w:rsidRPr="00A6426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0D2EFC8E" w14:textId="77777777" w:rsidR="00D76166" w:rsidRPr="00A64262" w:rsidRDefault="00AD01B4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42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5E9B7A2C" w14:textId="77777777" w:rsidR="00D76166" w:rsidRPr="00A6426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0DAAD8BB" w14:textId="77777777" w:rsidR="00D76166" w:rsidRPr="00A64262" w:rsidRDefault="00AD01B4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42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vAlign w:val="bottom"/>
          </w:tcPr>
          <w:p w14:paraId="6E49433D" w14:textId="77777777" w:rsidR="00D76166" w:rsidRPr="00A6426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0BA57C0A" w14:textId="77777777" w:rsidR="00D76166" w:rsidRPr="00A6426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42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3" w:type="dxa"/>
            <w:vAlign w:val="bottom"/>
          </w:tcPr>
          <w:p w14:paraId="66944F4B" w14:textId="77777777" w:rsidR="00D76166" w:rsidRPr="00A6426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2B2CAE8" w14:textId="3C406A2C" w:rsidR="00D76166" w:rsidRPr="00A64262" w:rsidRDefault="008852A1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4262">
              <w:rPr>
                <w:rFonts w:ascii="Angsana New" w:hAnsi="Angsana New" w:cs="Angsana New"/>
                <w:sz w:val="30"/>
                <w:szCs w:val="30"/>
                <w:lang w:val="en-US"/>
              </w:rPr>
              <w:t>260</w:t>
            </w:r>
            <w:r w:rsidR="00D76166" w:rsidRPr="00A6426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4262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27" w:type="dxa"/>
            <w:vAlign w:val="bottom"/>
          </w:tcPr>
          <w:p w14:paraId="001F1E3F" w14:textId="77777777" w:rsidR="00D76166" w:rsidRPr="00A6426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vAlign w:val="bottom"/>
          </w:tcPr>
          <w:p w14:paraId="44D802F2" w14:textId="440ED766" w:rsidR="00D76166" w:rsidRPr="00A64262" w:rsidRDefault="008852A1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4262">
              <w:rPr>
                <w:rFonts w:ascii="Angsana New" w:hAnsi="Angsana New" w:cs="Angsana New"/>
                <w:sz w:val="30"/>
                <w:szCs w:val="30"/>
                <w:lang w:val="en-US"/>
              </w:rPr>
              <w:t>260</w:t>
            </w:r>
            <w:r w:rsidR="00D76166" w:rsidRPr="00A6426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4262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</w:tr>
      <w:tr w:rsidR="00AD01B4" w:rsidRPr="00A64262" w14:paraId="0BFB20AA" w14:textId="77777777" w:rsidTr="00306BE7">
        <w:tc>
          <w:tcPr>
            <w:tcW w:w="1980" w:type="dxa"/>
          </w:tcPr>
          <w:p w14:paraId="4A43741B" w14:textId="77777777" w:rsidR="00D76166" w:rsidRPr="00A64262" w:rsidRDefault="00D76166" w:rsidP="00D76166">
            <w:pPr>
              <w:ind w:left="166" w:right="-22" w:hanging="180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4262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A64262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00" w:type="dxa"/>
            <w:vAlign w:val="bottom"/>
          </w:tcPr>
          <w:p w14:paraId="18C9FA84" w14:textId="60D85CAD" w:rsidR="00D76166" w:rsidRPr="00A64262" w:rsidRDefault="008852A1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4262">
              <w:rPr>
                <w:rFonts w:ascii="Angsana New" w:hAnsi="Angsana New" w:cs="Angsana New"/>
                <w:sz w:val="30"/>
                <w:szCs w:val="30"/>
                <w:lang w:val="en-US"/>
              </w:rPr>
              <w:t>98</w:t>
            </w:r>
            <w:r w:rsidR="00AD01B4" w:rsidRPr="00A6426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4262">
              <w:rPr>
                <w:rFonts w:ascii="Angsana New" w:hAnsi="Angsana New" w:cs="Angsana New"/>
                <w:sz w:val="30"/>
                <w:szCs w:val="30"/>
                <w:lang w:val="en-US"/>
              </w:rPr>
              <w:t>038</w:t>
            </w:r>
          </w:p>
        </w:tc>
        <w:tc>
          <w:tcPr>
            <w:tcW w:w="227" w:type="dxa"/>
            <w:vAlign w:val="bottom"/>
          </w:tcPr>
          <w:p w14:paraId="179C511A" w14:textId="77777777" w:rsidR="00D76166" w:rsidRPr="00A6426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62E0204B" w14:textId="77777777" w:rsidR="00D76166" w:rsidRPr="00A64262" w:rsidRDefault="00AD01B4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42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4B43D2E2" w14:textId="77777777" w:rsidR="00D76166" w:rsidRPr="00A6426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03FE08B0" w14:textId="25C060D7" w:rsidR="00D76166" w:rsidRPr="00A64262" w:rsidRDefault="008852A1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4262">
              <w:rPr>
                <w:rFonts w:ascii="Angsana New" w:hAnsi="Angsana New" w:cs="Angsana New"/>
                <w:sz w:val="30"/>
                <w:szCs w:val="30"/>
                <w:lang w:val="en-US"/>
              </w:rPr>
              <w:t>98</w:t>
            </w:r>
            <w:r w:rsidR="00AD01B4" w:rsidRPr="00A6426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4262">
              <w:rPr>
                <w:rFonts w:ascii="Angsana New" w:hAnsi="Angsana New" w:cs="Angsana New"/>
                <w:sz w:val="30"/>
                <w:szCs w:val="30"/>
                <w:lang w:val="en-US"/>
              </w:rPr>
              <w:t>038</w:t>
            </w:r>
          </w:p>
        </w:tc>
        <w:tc>
          <w:tcPr>
            <w:tcW w:w="227" w:type="dxa"/>
            <w:vAlign w:val="bottom"/>
          </w:tcPr>
          <w:p w14:paraId="43A00095" w14:textId="77777777" w:rsidR="00D76166" w:rsidRPr="00A6426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C433A41" w14:textId="4C5C3BBA" w:rsidR="00D76166" w:rsidRPr="00A64262" w:rsidRDefault="008852A1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4262">
              <w:rPr>
                <w:rFonts w:ascii="Angsana New" w:hAnsi="Angsana New" w:cs="Angsana New"/>
                <w:sz w:val="30"/>
                <w:szCs w:val="30"/>
                <w:lang w:val="en-US"/>
              </w:rPr>
              <w:t>215</w:t>
            </w:r>
            <w:r w:rsidR="00D76166" w:rsidRPr="00A6426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4262">
              <w:rPr>
                <w:rFonts w:ascii="Angsana New" w:hAnsi="Angsana New" w:cs="Angsana New"/>
                <w:sz w:val="30"/>
                <w:szCs w:val="30"/>
                <w:lang w:val="en-US"/>
              </w:rPr>
              <w:t>990</w:t>
            </w:r>
          </w:p>
        </w:tc>
        <w:tc>
          <w:tcPr>
            <w:tcW w:w="233" w:type="dxa"/>
            <w:vAlign w:val="bottom"/>
          </w:tcPr>
          <w:p w14:paraId="6A1EBF8E" w14:textId="77777777" w:rsidR="00D76166" w:rsidRPr="00A6426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38A792D0" w14:textId="77777777" w:rsidR="00D76166" w:rsidRPr="00A6426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42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vAlign w:val="bottom"/>
          </w:tcPr>
          <w:p w14:paraId="0FB80271" w14:textId="77777777" w:rsidR="00D76166" w:rsidRPr="00A6426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vAlign w:val="bottom"/>
          </w:tcPr>
          <w:p w14:paraId="21426A77" w14:textId="36149632" w:rsidR="00D76166" w:rsidRPr="00A64262" w:rsidRDefault="008852A1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4262">
              <w:rPr>
                <w:rFonts w:ascii="Angsana New" w:hAnsi="Angsana New" w:cs="Angsana New"/>
                <w:sz w:val="30"/>
                <w:szCs w:val="30"/>
                <w:lang w:val="en-US"/>
              </w:rPr>
              <w:t>215</w:t>
            </w:r>
            <w:r w:rsidR="00D76166" w:rsidRPr="00A6426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4262">
              <w:rPr>
                <w:rFonts w:ascii="Angsana New" w:hAnsi="Angsana New" w:cs="Angsana New"/>
                <w:sz w:val="30"/>
                <w:szCs w:val="30"/>
                <w:lang w:val="en-US"/>
              </w:rPr>
              <w:t>990</w:t>
            </w:r>
          </w:p>
        </w:tc>
      </w:tr>
      <w:tr w:rsidR="00AD01B4" w:rsidRPr="00A64262" w14:paraId="3F4994B2" w14:textId="77777777" w:rsidTr="00306BE7">
        <w:tc>
          <w:tcPr>
            <w:tcW w:w="1980" w:type="dxa"/>
          </w:tcPr>
          <w:p w14:paraId="3C20CD89" w14:textId="77777777" w:rsidR="00D76166" w:rsidRPr="00A64262" w:rsidRDefault="00D76166" w:rsidP="00D76166">
            <w:pPr>
              <w:ind w:left="166" w:right="-107" w:hanging="180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4262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</w:t>
            </w:r>
            <w:r w:rsidRPr="00A64262">
              <w:rPr>
                <w:rFonts w:ascii="Angsana New" w:hAnsi="Angsana New" w:cs="Angsana New" w:hint="cs"/>
                <w:sz w:val="30"/>
                <w:szCs w:val="30"/>
                <w:cs/>
              </w:rPr>
              <w:t>สถาบันการเงิน</w:t>
            </w:r>
            <w:r w:rsidRPr="00A6426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00" w:type="dxa"/>
            <w:vAlign w:val="bottom"/>
          </w:tcPr>
          <w:p w14:paraId="5179C7F3" w14:textId="5DF29D64" w:rsidR="00D76166" w:rsidRPr="00A64262" w:rsidRDefault="008852A1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4262">
              <w:rPr>
                <w:rFonts w:ascii="Angsana New" w:hAnsi="Angsana New" w:cs="Angsana New"/>
                <w:sz w:val="30"/>
                <w:szCs w:val="30"/>
                <w:lang w:val="en-US"/>
              </w:rPr>
              <w:t>131</w:t>
            </w:r>
            <w:r w:rsidR="00AD01B4" w:rsidRPr="00A6426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4262">
              <w:rPr>
                <w:rFonts w:ascii="Angsana New" w:hAnsi="Angsana New" w:cs="Angsana New"/>
                <w:sz w:val="30"/>
                <w:szCs w:val="30"/>
                <w:lang w:val="en-US"/>
              </w:rPr>
              <w:t>730</w:t>
            </w:r>
          </w:p>
        </w:tc>
        <w:tc>
          <w:tcPr>
            <w:tcW w:w="227" w:type="dxa"/>
            <w:vAlign w:val="bottom"/>
          </w:tcPr>
          <w:p w14:paraId="47F8A48C" w14:textId="77777777" w:rsidR="00D76166" w:rsidRPr="00A6426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28CD5E96" w14:textId="77777777" w:rsidR="00D76166" w:rsidRPr="00A64262" w:rsidRDefault="00AD01B4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42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69B25E28" w14:textId="77777777" w:rsidR="00D76166" w:rsidRPr="00A6426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7AD3112D" w14:textId="1BB616A6" w:rsidR="00D76166" w:rsidRPr="00A64262" w:rsidRDefault="008852A1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4262">
              <w:rPr>
                <w:rFonts w:ascii="Angsana New" w:hAnsi="Angsana New" w:cs="Angsana New"/>
                <w:sz w:val="30"/>
                <w:szCs w:val="30"/>
                <w:lang w:val="en-US"/>
              </w:rPr>
              <w:t>131</w:t>
            </w:r>
            <w:r w:rsidR="00AD01B4" w:rsidRPr="00A6426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4262">
              <w:rPr>
                <w:rFonts w:ascii="Angsana New" w:hAnsi="Angsana New" w:cs="Angsana New"/>
                <w:sz w:val="30"/>
                <w:szCs w:val="30"/>
                <w:lang w:val="en-US"/>
              </w:rPr>
              <w:t>730</w:t>
            </w:r>
          </w:p>
        </w:tc>
        <w:tc>
          <w:tcPr>
            <w:tcW w:w="227" w:type="dxa"/>
            <w:vAlign w:val="bottom"/>
          </w:tcPr>
          <w:p w14:paraId="0E46D3BA" w14:textId="77777777" w:rsidR="00D76166" w:rsidRPr="00A6426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4E353B18" w14:textId="25CA17FA" w:rsidR="00D76166" w:rsidRPr="00A64262" w:rsidRDefault="008852A1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4262">
              <w:rPr>
                <w:rFonts w:ascii="Angsana New" w:hAnsi="Angsana New" w:cs="Angsana New"/>
                <w:sz w:val="30"/>
                <w:szCs w:val="30"/>
                <w:lang w:val="en-US"/>
              </w:rPr>
              <w:t>324</w:t>
            </w:r>
            <w:r w:rsidR="00D76166" w:rsidRPr="00A6426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4262">
              <w:rPr>
                <w:rFonts w:ascii="Angsana New" w:hAnsi="Angsana New" w:cs="Angsana New"/>
                <w:sz w:val="30"/>
                <w:szCs w:val="30"/>
                <w:lang w:val="en-US"/>
              </w:rPr>
              <w:t>674</w:t>
            </w:r>
          </w:p>
        </w:tc>
        <w:tc>
          <w:tcPr>
            <w:tcW w:w="233" w:type="dxa"/>
            <w:vAlign w:val="bottom"/>
          </w:tcPr>
          <w:p w14:paraId="6B28EE38" w14:textId="77777777" w:rsidR="00D76166" w:rsidRPr="00A6426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C47C6C4" w14:textId="77777777" w:rsidR="00D76166" w:rsidRPr="00A6426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426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vAlign w:val="bottom"/>
          </w:tcPr>
          <w:p w14:paraId="08A120C0" w14:textId="77777777" w:rsidR="00D76166" w:rsidRPr="00A6426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vAlign w:val="bottom"/>
          </w:tcPr>
          <w:p w14:paraId="28722D88" w14:textId="7939C37D" w:rsidR="00D76166" w:rsidRPr="00A64262" w:rsidRDefault="008852A1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4262">
              <w:rPr>
                <w:rFonts w:ascii="Angsana New" w:hAnsi="Angsana New" w:cs="Angsana New"/>
                <w:sz w:val="30"/>
                <w:szCs w:val="30"/>
                <w:lang w:val="en-US"/>
              </w:rPr>
              <w:t>324</w:t>
            </w:r>
            <w:r w:rsidR="00D76166" w:rsidRPr="00A6426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4262">
              <w:rPr>
                <w:rFonts w:ascii="Angsana New" w:hAnsi="Angsana New" w:cs="Angsana New"/>
                <w:sz w:val="30"/>
                <w:szCs w:val="30"/>
                <w:lang w:val="en-US"/>
              </w:rPr>
              <w:t>674</w:t>
            </w:r>
          </w:p>
        </w:tc>
      </w:tr>
      <w:tr w:rsidR="00A64262" w:rsidRPr="00A64262" w14:paraId="52ED1EED" w14:textId="77777777" w:rsidTr="00306BE7">
        <w:tc>
          <w:tcPr>
            <w:tcW w:w="1980" w:type="dxa"/>
          </w:tcPr>
          <w:p w14:paraId="4EED8C8F" w14:textId="732E595B" w:rsidR="00A64262" w:rsidRPr="00A64262" w:rsidRDefault="00A64262" w:rsidP="00D76166">
            <w:pPr>
              <w:ind w:left="166" w:right="-107" w:hanging="180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vAlign w:val="bottom"/>
          </w:tcPr>
          <w:p w14:paraId="0A363C71" w14:textId="5426FE08" w:rsidR="00A64262" w:rsidRPr="00A64262" w:rsidRDefault="00A64262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27" w:type="dxa"/>
            <w:vAlign w:val="bottom"/>
          </w:tcPr>
          <w:p w14:paraId="5DB98381" w14:textId="77777777" w:rsidR="00A64262" w:rsidRPr="00A64262" w:rsidRDefault="00A64262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30F6DE81" w14:textId="705A1995" w:rsidR="00A64262" w:rsidRPr="00A64262" w:rsidRDefault="00A64262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95,62</w:t>
            </w:r>
            <w:r w:rsidR="002E7D29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28" w:type="dxa"/>
            <w:vAlign w:val="bottom"/>
          </w:tcPr>
          <w:p w14:paraId="09C2D142" w14:textId="77777777" w:rsidR="00A64262" w:rsidRPr="00A64262" w:rsidRDefault="00A64262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11E29504" w14:textId="133B8603" w:rsidR="00A64262" w:rsidRPr="00A64262" w:rsidRDefault="00A64262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95,62</w:t>
            </w:r>
            <w:r w:rsidR="002E7D29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27" w:type="dxa"/>
            <w:vAlign w:val="bottom"/>
          </w:tcPr>
          <w:p w14:paraId="3C7B6B3B" w14:textId="77777777" w:rsidR="00A64262" w:rsidRPr="00A64262" w:rsidRDefault="00A64262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5CD99C9" w14:textId="6CB03C2B" w:rsidR="00A64262" w:rsidRPr="00A64262" w:rsidRDefault="00A64262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3" w:type="dxa"/>
            <w:vAlign w:val="bottom"/>
          </w:tcPr>
          <w:p w14:paraId="1B91AEAE" w14:textId="77777777" w:rsidR="00A64262" w:rsidRPr="00A64262" w:rsidRDefault="00A64262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3EE709F3" w14:textId="40011FA1" w:rsidR="00A64262" w:rsidRPr="00A64262" w:rsidRDefault="00A64262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vAlign w:val="bottom"/>
          </w:tcPr>
          <w:p w14:paraId="407586B8" w14:textId="77777777" w:rsidR="00A64262" w:rsidRPr="00A64262" w:rsidRDefault="00A64262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vAlign w:val="bottom"/>
          </w:tcPr>
          <w:p w14:paraId="77BE19B5" w14:textId="06272D72" w:rsidR="00A64262" w:rsidRPr="00A64262" w:rsidRDefault="00A64262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D01B4" w:rsidRPr="00736525" w14:paraId="24DBD9B4" w14:textId="77777777" w:rsidTr="00306BE7">
        <w:tc>
          <w:tcPr>
            <w:tcW w:w="1980" w:type="dxa"/>
          </w:tcPr>
          <w:p w14:paraId="04DA45C9" w14:textId="77777777" w:rsidR="00D76166" w:rsidRPr="00A64262" w:rsidRDefault="00D76166" w:rsidP="00D76166">
            <w:pPr>
              <w:ind w:left="166" w:right="-22" w:hanging="180"/>
              <w:contextualSpacing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A6426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3F0AF" w14:textId="08B67E0F" w:rsidR="00D76166" w:rsidRPr="00A64262" w:rsidRDefault="008852A1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426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229</w:t>
            </w:r>
            <w:r w:rsidR="00AD01B4" w:rsidRPr="00A642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6426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768</w:t>
            </w:r>
          </w:p>
        </w:tc>
        <w:tc>
          <w:tcPr>
            <w:tcW w:w="227" w:type="dxa"/>
            <w:vAlign w:val="bottom"/>
          </w:tcPr>
          <w:p w14:paraId="46253A0C" w14:textId="77777777" w:rsidR="00D76166" w:rsidRPr="00A6426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0BB59" w14:textId="6903A72A" w:rsidR="00D76166" w:rsidRPr="00A64262" w:rsidRDefault="00A64262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95,62</w:t>
            </w:r>
            <w:r w:rsidR="002E7D29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28" w:type="dxa"/>
            <w:vAlign w:val="bottom"/>
          </w:tcPr>
          <w:p w14:paraId="719008C4" w14:textId="77777777" w:rsidR="00D76166" w:rsidRPr="00A6426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AD3353" w14:textId="46CAC9E5" w:rsidR="00D76166" w:rsidRPr="00A64262" w:rsidRDefault="00A64262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325,397</w:t>
            </w:r>
          </w:p>
        </w:tc>
        <w:tc>
          <w:tcPr>
            <w:tcW w:w="227" w:type="dxa"/>
            <w:vAlign w:val="bottom"/>
          </w:tcPr>
          <w:p w14:paraId="3896D530" w14:textId="77777777" w:rsidR="00D76166" w:rsidRPr="00A6426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7D6AB5" w14:textId="311AC2DF" w:rsidR="00D76166" w:rsidRPr="00A64262" w:rsidRDefault="008852A1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426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540</w:t>
            </w:r>
            <w:r w:rsidR="00D76166" w:rsidRPr="00A642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6426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664</w:t>
            </w:r>
          </w:p>
        </w:tc>
        <w:tc>
          <w:tcPr>
            <w:tcW w:w="233" w:type="dxa"/>
            <w:vAlign w:val="bottom"/>
          </w:tcPr>
          <w:p w14:paraId="1F73542F" w14:textId="77777777" w:rsidR="00D76166" w:rsidRPr="00A6426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14BEB" w14:textId="6713FA12" w:rsidR="00D76166" w:rsidRPr="00A64262" w:rsidRDefault="008852A1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426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260</w:t>
            </w:r>
            <w:r w:rsidR="00D76166" w:rsidRPr="00A642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6426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27" w:type="dxa"/>
            <w:vAlign w:val="bottom"/>
          </w:tcPr>
          <w:p w14:paraId="637A3CBA" w14:textId="77777777" w:rsidR="00D76166" w:rsidRPr="00A64262" w:rsidRDefault="00D76166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89AE9" w14:textId="56D8253E" w:rsidR="00D76166" w:rsidRPr="000F647B" w:rsidRDefault="008852A1" w:rsidP="00D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426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800</w:t>
            </w:r>
            <w:r w:rsidR="00D76166" w:rsidRPr="00A642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6426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664</w:t>
            </w:r>
          </w:p>
        </w:tc>
      </w:tr>
    </w:tbl>
    <w:p w14:paraId="213B87F0" w14:textId="77777777" w:rsidR="00A15967" w:rsidRDefault="00A15967" w:rsidP="009812D6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03DAC8D9" w14:textId="56981CD1" w:rsidR="009E7A8A" w:rsidRPr="00A82506" w:rsidRDefault="009E7A8A" w:rsidP="009812D6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82506">
        <w:rPr>
          <w:rFonts w:ascii="Angsana New" w:hAnsi="Angsana New" w:hint="cs"/>
          <w:sz w:val="30"/>
          <w:szCs w:val="30"/>
          <w:cs/>
        </w:rPr>
        <w:t>สินทรัพย์ที่ใช้เป็นหลักประกันหนี้สิน ณ</w:t>
      </w:r>
      <w:r w:rsidRPr="00A82506">
        <w:rPr>
          <w:rFonts w:ascii="Angsana New" w:hAnsi="Angsana New"/>
          <w:sz w:val="30"/>
          <w:szCs w:val="30"/>
          <w:cs/>
        </w:rPr>
        <w:t xml:space="preserve"> </w:t>
      </w:r>
      <w:r w:rsidRPr="00A82506">
        <w:rPr>
          <w:rFonts w:ascii="Angsana New" w:hAnsi="Angsana New" w:hint="cs"/>
          <w:sz w:val="30"/>
          <w:szCs w:val="30"/>
          <w:cs/>
        </w:rPr>
        <w:t>วันที่</w:t>
      </w:r>
      <w:r w:rsidRPr="00A82506">
        <w:rPr>
          <w:rFonts w:ascii="Angsana New" w:hAnsi="Angsana New"/>
          <w:sz w:val="30"/>
          <w:szCs w:val="30"/>
          <w:cs/>
        </w:rPr>
        <w:t xml:space="preserve"> </w:t>
      </w:r>
      <w:r w:rsidR="008852A1" w:rsidRPr="008852A1">
        <w:rPr>
          <w:rFonts w:ascii="Angsana New" w:hAnsi="Angsana New"/>
          <w:sz w:val="30"/>
          <w:szCs w:val="30"/>
          <w:lang w:val="en-US"/>
        </w:rPr>
        <w:t>31</w:t>
      </w:r>
      <w:r w:rsidRPr="00A82506">
        <w:rPr>
          <w:rFonts w:ascii="Angsana New" w:hAnsi="Angsana New"/>
          <w:sz w:val="30"/>
          <w:szCs w:val="30"/>
          <w:cs/>
        </w:rPr>
        <w:t xml:space="preserve"> </w:t>
      </w:r>
      <w:r w:rsidRPr="00A82506">
        <w:rPr>
          <w:rFonts w:ascii="Angsana New" w:hAnsi="Angsana New" w:hint="cs"/>
          <w:sz w:val="30"/>
          <w:szCs w:val="30"/>
          <w:cs/>
        </w:rPr>
        <w:t>ธันวาคม</w:t>
      </w:r>
      <w:r w:rsidR="00A82506" w:rsidRPr="00A82506">
        <w:rPr>
          <w:rFonts w:ascii="Angsana New" w:hAnsi="Angsana New"/>
          <w:sz w:val="30"/>
          <w:szCs w:val="30"/>
          <w:lang w:val="en-US"/>
        </w:rPr>
        <w:t xml:space="preserve"> </w:t>
      </w:r>
      <w:r w:rsidR="008852A1" w:rsidRPr="008852A1">
        <w:rPr>
          <w:rFonts w:ascii="Angsana New" w:hAnsi="Angsana New"/>
          <w:sz w:val="30"/>
          <w:szCs w:val="30"/>
          <w:lang w:val="en-US"/>
        </w:rPr>
        <w:t>2563</w:t>
      </w:r>
      <w:r w:rsidR="00A82506" w:rsidRPr="00A82506">
        <w:rPr>
          <w:rFonts w:ascii="Angsana New" w:hAnsi="Angsana New"/>
          <w:sz w:val="30"/>
          <w:szCs w:val="30"/>
          <w:lang w:val="en-US"/>
        </w:rPr>
        <w:t xml:space="preserve"> </w:t>
      </w:r>
      <w:r w:rsidR="00A82506" w:rsidRPr="00A82506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8852A1" w:rsidRPr="008852A1">
        <w:rPr>
          <w:rFonts w:ascii="Angsana New" w:hAnsi="Angsana New"/>
          <w:sz w:val="30"/>
          <w:szCs w:val="30"/>
          <w:lang w:val="en-US"/>
        </w:rPr>
        <w:t>2562</w:t>
      </w:r>
      <w:r w:rsidR="00A82506" w:rsidRPr="00A82506">
        <w:rPr>
          <w:rFonts w:ascii="Angsana New" w:hAnsi="Angsana New"/>
          <w:sz w:val="30"/>
          <w:szCs w:val="30"/>
          <w:lang w:val="en-US"/>
        </w:rPr>
        <w:t xml:space="preserve"> </w:t>
      </w:r>
      <w:r w:rsidR="00A82506" w:rsidRPr="00A82506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14:paraId="7B57EB52" w14:textId="77777777" w:rsidR="00A82506" w:rsidRDefault="00A82506" w:rsidP="009812D6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4"/>
        <w:gridCol w:w="991"/>
        <w:gridCol w:w="1171"/>
        <w:gridCol w:w="270"/>
        <w:gridCol w:w="1173"/>
        <w:gridCol w:w="270"/>
        <w:gridCol w:w="1171"/>
        <w:gridCol w:w="270"/>
        <w:gridCol w:w="1173"/>
      </w:tblGrid>
      <w:tr w:rsidR="003C4987" w:rsidRPr="001D3A79" w14:paraId="518A9E3D" w14:textId="77777777" w:rsidTr="00C96F7D">
        <w:trPr>
          <w:trHeight w:val="422"/>
        </w:trPr>
        <w:tc>
          <w:tcPr>
            <w:tcW w:w="2794" w:type="dxa"/>
          </w:tcPr>
          <w:p w14:paraId="76EB955B" w14:textId="77777777" w:rsidR="003C4987" w:rsidRPr="001D3A79" w:rsidRDefault="003C4987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46CDCBE7" w14:textId="77777777" w:rsidR="003C4987" w:rsidRPr="001D3A79" w:rsidRDefault="003C4987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4" w:type="dxa"/>
            <w:gridSpan w:val="3"/>
          </w:tcPr>
          <w:p w14:paraId="601442E5" w14:textId="77777777" w:rsidR="003C4987" w:rsidRPr="001D3A79" w:rsidRDefault="003C4987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3A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4572D34" w14:textId="77777777" w:rsidR="003C4987" w:rsidRPr="001D3A79" w:rsidRDefault="003C4987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4" w:type="dxa"/>
            <w:gridSpan w:val="3"/>
          </w:tcPr>
          <w:p w14:paraId="1F6DC77C" w14:textId="77777777" w:rsidR="003C4987" w:rsidRPr="001D3A79" w:rsidRDefault="003C4987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3A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งบการเงินเฉพาะกิจการ</w:t>
            </w:r>
          </w:p>
        </w:tc>
      </w:tr>
      <w:tr w:rsidR="001D3A79" w:rsidRPr="001D3A79" w14:paraId="281A0571" w14:textId="77777777" w:rsidTr="00C96F7D">
        <w:trPr>
          <w:trHeight w:val="438"/>
        </w:trPr>
        <w:tc>
          <w:tcPr>
            <w:tcW w:w="2794" w:type="dxa"/>
          </w:tcPr>
          <w:p w14:paraId="4DE55ADB" w14:textId="77777777" w:rsidR="001D3A79" w:rsidRPr="001D3A79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right="-108" w:hanging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72DB7572" w14:textId="77777777" w:rsidR="001D3A79" w:rsidRPr="001D3A79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3A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1" w:type="dxa"/>
          </w:tcPr>
          <w:p w14:paraId="68359A36" w14:textId="39105097" w:rsidR="001D3A79" w:rsidRPr="001D3A79" w:rsidRDefault="008852A1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B69F6EF" w14:textId="77777777" w:rsidR="001D3A79" w:rsidRPr="001D3A79" w:rsidRDefault="001D3A79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B332F8D" w14:textId="40202D36" w:rsidR="001D3A79" w:rsidRPr="001D3A79" w:rsidRDefault="008852A1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5B41075" w14:textId="77777777" w:rsidR="001D3A79" w:rsidRPr="001D3A79" w:rsidRDefault="001D3A79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7E84958" w14:textId="3C804AB8" w:rsidR="001D3A79" w:rsidRPr="001D3A79" w:rsidRDefault="008852A1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552A3F1" w14:textId="77777777" w:rsidR="001D3A79" w:rsidRPr="001D3A79" w:rsidRDefault="001D3A79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E680879" w14:textId="63466342" w:rsidR="001D3A79" w:rsidRPr="001D3A79" w:rsidRDefault="008852A1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D3A79" w:rsidRPr="001D3A79" w14:paraId="67B818EC" w14:textId="77777777" w:rsidTr="00C96F7D">
        <w:trPr>
          <w:trHeight w:val="407"/>
        </w:trPr>
        <w:tc>
          <w:tcPr>
            <w:tcW w:w="2794" w:type="dxa"/>
          </w:tcPr>
          <w:p w14:paraId="094F80B8" w14:textId="77777777" w:rsidR="001D3A79" w:rsidRPr="001D3A79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4A09BCF4" w14:textId="77777777" w:rsidR="001D3A79" w:rsidRPr="001D3A79" w:rsidRDefault="001D3A79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98" w:type="dxa"/>
            <w:gridSpan w:val="7"/>
          </w:tcPr>
          <w:p w14:paraId="72A2B9A0" w14:textId="77777777" w:rsidR="001D3A79" w:rsidRPr="001D3A79" w:rsidRDefault="001D3A79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3A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02D9C" w:rsidRPr="001D3A79" w14:paraId="19027B75" w14:textId="77777777" w:rsidTr="00C96F7D">
        <w:trPr>
          <w:trHeight w:val="407"/>
        </w:trPr>
        <w:tc>
          <w:tcPr>
            <w:tcW w:w="2794" w:type="dxa"/>
          </w:tcPr>
          <w:p w14:paraId="1CA101DC" w14:textId="77777777" w:rsidR="00F02D9C" w:rsidRPr="001D3A79" w:rsidRDefault="00F02D9C" w:rsidP="00F0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3A7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1" w:type="dxa"/>
          </w:tcPr>
          <w:p w14:paraId="67D10C84" w14:textId="4CB35EE4" w:rsidR="00F02D9C" w:rsidRPr="001D3A79" w:rsidRDefault="00F02D9C" w:rsidP="00F02D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171" w:type="dxa"/>
          </w:tcPr>
          <w:p w14:paraId="59DA1B9D" w14:textId="5ED282E8" w:rsidR="00F02D9C" w:rsidRPr="00F02D9C" w:rsidRDefault="00F02D9C" w:rsidP="00F02D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02D9C">
              <w:rPr>
                <w:rFonts w:asciiTheme="majorBidi" w:hAnsiTheme="majorBidi" w:cstheme="majorBidi"/>
                <w:sz w:val="30"/>
                <w:szCs w:val="30"/>
              </w:rPr>
              <w:t>2,363,419</w:t>
            </w:r>
          </w:p>
        </w:tc>
        <w:tc>
          <w:tcPr>
            <w:tcW w:w="270" w:type="dxa"/>
          </w:tcPr>
          <w:p w14:paraId="1F6232F3" w14:textId="77777777" w:rsidR="00F02D9C" w:rsidRPr="00F02D9C" w:rsidRDefault="00F02D9C" w:rsidP="00F02D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54950BF" w14:textId="589E9BBB" w:rsidR="00F02D9C" w:rsidRPr="00F02D9C" w:rsidRDefault="00F02D9C" w:rsidP="00F02D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02D9C">
              <w:rPr>
                <w:rFonts w:ascii="Angsana New" w:hAnsi="Angsana New" w:cs="Angsana New"/>
                <w:sz w:val="30"/>
                <w:szCs w:val="30"/>
              </w:rPr>
              <w:t>2,673,559</w:t>
            </w:r>
          </w:p>
        </w:tc>
        <w:tc>
          <w:tcPr>
            <w:tcW w:w="270" w:type="dxa"/>
          </w:tcPr>
          <w:p w14:paraId="38AB7944" w14:textId="77777777" w:rsidR="00F02D9C" w:rsidRPr="00F02D9C" w:rsidRDefault="00F02D9C" w:rsidP="00F0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558034A" w14:textId="56C9C82C" w:rsidR="00F02D9C" w:rsidRPr="00F02D9C" w:rsidRDefault="00F02D9C" w:rsidP="00F02D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02D9C">
              <w:rPr>
                <w:rFonts w:asciiTheme="majorBidi" w:hAnsiTheme="majorBidi" w:cstheme="majorBidi"/>
                <w:sz w:val="30"/>
                <w:szCs w:val="30"/>
              </w:rPr>
              <w:t>2,363,419</w:t>
            </w:r>
          </w:p>
        </w:tc>
        <w:tc>
          <w:tcPr>
            <w:tcW w:w="270" w:type="dxa"/>
          </w:tcPr>
          <w:p w14:paraId="3C8302B4" w14:textId="77777777" w:rsidR="00F02D9C" w:rsidRPr="001D3A79" w:rsidRDefault="00F02D9C" w:rsidP="00F0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90B7E8C" w14:textId="5CFA2941" w:rsidR="00F02D9C" w:rsidRPr="008427CB" w:rsidRDefault="00F02D9C" w:rsidP="00F02D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4D207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673</w:t>
            </w:r>
            <w:r w:rsidRPr="004D207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559</w:t>
            </w:r>
          </w:p>
        </w:tc>
      </w:tr>
      <w:tr w:rsidR="00F02D9C" w:rsidRPr="001D3A79" w14:paraId="0C366B70" w14:textId="77777777" w:rsidTr="00C96F7D">
        <w:trPr>
          <w:trHeight w:val="422"/>
        </w:trPr>
        <w:tc>
          <w:tcPr>
            <w:tcW w:w="2794" w:type="dxa"/>
          </w:tcPr>
          <w:p w14:paraId="0F46ECA2" w14:textId="77777777" w:rsidR="00F02D9C" w:rsidRPr="001D3A79" w:rsidRDefault="00F02D9C" w:rsidP="00F0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3A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dxa"/>
          </w:tcPr>
          <w:p w14:paraId="2EF0AE03" w14:textId="77777777" w:rsidR="00F02D9C" w:rsidRPr="001D3A79" w:rsidRDefault="00F02D9C" w:rsidP="00F02D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6250748A" w14:textId="6B6C9874" w:rsidR="00F02D9C" w:rsidRPr="00F02D9C" w:rsidRDefault="00F02D9C" w:rsidP="00F02D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2D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2,363,419</w:t>
            </w:r>
          </w:p>
        </w:tc>
        <w:tc>
          <w:tcPr>
            <w:tcW w:w="270" w:type="dxa"/>
          </w:tcPr>
          <w:p w14:paraId="4393CEF7" w14:textId="77777777" w:rsidR="00F02D9C" w:rsidRPr="00F02D9C" w:rsidRDefault="00F02D9C" w:rsidP="00F02D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1877A4BD" w14:textId="16B0E5B1" w:rsidR="00F02D9C" w:rsidRPr="00F02D9C" w:rsidRDefault="00F02D9C" w:rsidP="00F02D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D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2,673,559</w:t>
            </w:r>
          </w:p>
        </w:tc>
        <w:tc>
          <w:tcPr>
            <w:tcW w:w="270" w:type="dxa"/>
          </w:tcPr>
          <w:p w14:paraId="40F79351" w14:textId="77777777" w:rsidR="00F02D9C" w:rsidRPr="00F02D9C" w:rsidRDefault="00F02D9C" w:rsidP="00F0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74DB6E27" w14:textId="27C83475" w:rsidR="00F02D9C" w:rsidRPr="00F02D9C" w:rsidRDefault="00F02D9C" w:rsidP="00F02D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2D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2,363,419</w:t>
            </w:r>
          </w:p>
        </w:tc>
        <w:tc>
          <w:tcPr>
            <w:tcW w:w="270" w:type="dxa"/>
          </w:tcPr>
          <w:p w14:paraId="211DC54E" w14:textId="77777777" w:rsidR="00F02D9C" w:rsidRPr="001D3A79" w:rsidRDefault="00F02D9C" w:rsidP="00F0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0E2713FC" w14:textId="117E92D4" w:rsidR="00F02D9C" w:rsidRPr="008427CB" w:rsidRDefault="00F02D9C" w:rsidP="00F02D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4D20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673</w:t>
            </w:r>
            <w:r w:rsidRPr="004D20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559</w:t>
            </w:r>
          </w:p>
        </w:tc>
      </w:tr>
    </w:tbl>
    <w:p w14:paraId="1EC466B4" w14:textId="77777777" w:rsidR="00A15967" w:rsidRDefault="00A15967" w:rsidP="00A36907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</w:pPr>
    </w:p>
    <w:p w14:paraId="6FA4D803" w14:textId="77777777" w:rsidR="009A6426" w:rsidRDefault="009A6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x-none" w:eastAsia="x-none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1FFD604" w14:textId="77777777" w:rsidR="009C3CEA" w:rsidRPr="00426DF8" w:rsidRDefault="009C3CEA" w:rsidP="00A36907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26DF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6EC212B8" w14:textId="77777777" w:rsidR="009C3CEA" w:rsidRPr="00944AA5" w:rsidRDefault="009C3CEA" w:rsidP="009C3CE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65510AF" w14:textId="011DD514" w:rsidR="00BC2B4B" w:rsidRDefault="009C3CEA" w:rsidP="009C3CE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26DF8">
        <w:rPr>
          <w:rFonts w:ascii="Angsana New" w:hAnsi="Angsana New" w:hint="cs"/>
          <w:sz w:val="30"/>
          <w:szCs w:val="30"/>
          <w:cs/>
          <w:lang w:val="en-US"/>
        </w:rPr>
        <w:t>ณ วันที่</w:t>
      </w:r>
      <w:r w:rsidRPr="00426DF8">
        <w:rPr>
          <w:rFonts w:ascii="Angsana New" w:hAnsi="Angsana New"/>
          <w:sz w:val="30"/>
          <w:szCs w:val="30"/>
          <w:lang w:val="en-US"/>
        </w:rPr>
        <w:t xml:space="preserve"> </w:t>
      </w:r>
      <w:r w:rsidR="008852A1" w:rsidRPr="008852A1">
        <w:rPr>
          <w:rFonts w:ascii="Angsana New" w:hAnsi="Angsana New"/>
          <w:sz w:val="30"/>
          <w:szCs w:val="30"/>
          <w:lang w:val="en-US"/>
        </w:rPr>
        <w:t>31</w:t>
      </w:r>
      <w:r w:rsidRPr="00426DF8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</w:t>
      </w:r>
      <w:r w:rsidR="008706D8">
        <w:rPr>
          <w:rFonts w:ascii="Angsana New" w:hAnsi="Angsana New"/>
          <w:sz w:val="30"/>
          <w:szCs w:val="30"/>
          <w:lang w:val="en-US"/>
        </w:rPr>
        <w:t xml:space="preserve"> </w:t>
      </w:r>
      <w:r w:rsidR="008852A1" w:rsidRPr="008852A1">
        <w:rPr>
          <w:rFonts w:ascii="Angsana New" w:hAnsi="Angsana New"/>
          <w:sz w:val="30"/>
          <w:szCs w:val="30"/>
          <w:lang w:val="en-US"/>
        </w:rPr>
        <w:t>2563</w:t>
      </w:r>
      <w:r w:rsidRPr="00426DF8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บริษัทมีสัญญาเงินกู้ที่มีหลักประกันที่สำคัญกับสถาบันการเงินดังนี้</w:t>
      </w:r>
    </w:p>
    <w:p w14:paraId="51C94F29" w14:textId="77777777" w:rsidR="009C3CEA" w:rsidRPr="00BC2500" w:rsidRDefault="009C3CEA" w:rsidP="0008737D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81" w:type="dxa"/>
        <w:tblInd w:w="450" w:type="dxa"/>
        <w:tblLook w:val="04A0" w:firstRow="1" w:lastRow="0" w:firstColumn="1" w:lastColumn="0" w:noHBand="0" w:noVBand="1"/>
      </w:tblPr>
      <w:tblGrid>
        <w:gridCol w:w="1451"/>
        <w:gridCol w:w="240"/>
        <w:gridCol w:w="1526"/>
        <w:gridCol w:w="236"/>
        <w:gridCol w:w="1508"/>
        <w:gridCol w:w="236"/>
        <w:gridCol w:w="2104"/>
        <w:gridCol w:w="236"/>
        <w:gridCol w:w="1744"/>
      </w:tblGrid>
      <w:tr w:rsidR="009C3CEA" w:rsidRPr="000A6AB3" w14:paraId="6D3DBB7C" w14:textId="77777777" w:rsidTr="006874AD">
        <w:trPr>
          <w:tblHeader/>
        </w:trPr>
        <w:tc>
          <w:tcPr>
            <w:tcW w:w="1451" w:type="dxa"/>
          </w:tcPr>
          <w:p w14:paraId="32EEAA04" w14:textId="77777777" w:rsidR="009C3CEA" w:rsidRPr="000A6AB3" w:rsidRDefault="009C3CEA" w:rsidP="00A36907">
            <w:pPr>
              <w:pStyle w:val="BodyText2"/>
              <w:spacing w:line="260" w:lineRule="atLeast"/>
              <w:ind w:left="0" w:right="-108" w:firstLine="10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0" w:type="dxa"/>
          </w:tcPr>
          <w:p w14:paraId="08FD384B" w14:textId="77777777" w:rsidR="009C3CEA" w:rsidRPr="000A6AB3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6" w:type="dxa"/>
          </w:tcPr>
          <w:p w14:paraId="75654ABE" w14:textId="77777777" w:rsidR="009C3CEA" w:rsidRPr="000A6AB3" w:rsidRDefault="009C3CEA" w:rsidP="00593D60">
            <w:pPr>
              <w:pStyle w:val="BodyText2"/>
              <w:spacing w:line="260" w:lineRule="atLeast"/>
              <w:ind w:left="-96" w:right="-108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49F14F63" w14:textId="77777777" w:rsidR="009C3CEA" w:rsidRPr="000A6AB3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8" w:type="dxa"/>
          </w:tcPr>
          <w:p w14:paraId="497F6640" w14:textId="77777777" w:rsidR="009C3CEA" w:rsidRPr="000A6AB3" w:rsidRDefault="009C3CEA" w:rsidP="00426DF8">
            <w:pPr>
              <w:pStyle w:val="BodyText2"/>
              <w:spacing w:line="260" w:lineRule="atLeast"/>
              <w:ind w:left="-320" w:right="-198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6A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มูลค่าคงเหลือ</w:t>
            </w:r>
          </w:p>
        </w:tc>
        <w:tc>
          <w:tcPr>
            <w:tcW w:w="236" w:type="dxa"/>
          </w:tcPr>
          <w:p w14:paraId="3782848F" w14:textId="77777777" w:rsidR="009C3CEA" w:rsidRPr="000A6AB3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04" w:type="dxa"/>
          </w:tcPr>
          <w:p w14:paraId="25243D97" w14:textId="77777777" w:rsidR="009C3CEA" w:rsidRPr="000A6AB3" w:rsidRDefault="009C3CEA" w:rsidP="00593D60">
            <w:pPr>
              <w:pStyle w:val="BodyText2"/>
              <w:spacing w:line="260" w:lineRule="atLeast"/>
              <w:ind w:left="-92" w:right="-108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A5B82F3" w14:textId="77777777" w:rsidR="009C3CEA" w:rsidRPr="000A6AB3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23BB8DDA" w14:textId="77777777" w:rsidR="009C3CEA" w:rsidRPr="000A6AB3" w:rsidRDefault="009C3CEA" w:rsidP="000323B8">
            <w:pPr>
              <w:pStyle w:val="BodyText2"/>
              <w:spacing w:line="260" w:lineRule="atLeast"/>
              <w:ind w:left="-320" w:right="-108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C3CEA" w:rsidRPr="000A6AB3" w14:paraId="660C9EED" w14:textId="77777777" w:rsidTr="006874AD">
        <w:trPr>
          <w:tblHeader/>
        </w:trPr>
        <w:tc>
          <w:tcPr>
            <w:tcW w:w="1451" w:type="dxa"/>
          </w:tcPr>
          <w:p w14:paraId="744E7556" w14:textId="77777777" w:rsidR="009C3CEA" w:rsidRPr="000A6AB3" w:rsidRDefault="00AC4670" w:rsidP="00A36907">
            <w:pPr>
              <w:pStyle w:val="BodyText2"/>
              <w:spacing w:line="260" w:lineRule="atLeast"/>
              <w:ind w:left="0" w:right="-108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</w:t>
            </w:r>
            <w:r w:rsidR="009C3CEA" w:rsidRPr="000A6A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ญา</w:t>
            </w:r>
          </w:p>
        </w:tc>
        <w:tc>
          <w:tcPr>
            <w:tcW w:w="240" w:type="dxa"/>
          </w:tcPr>
          <w:p w14:paraId="00F856A9" w14:textId="77777777" w:rsidR="009C3CEA" w:rsidRPr="000A6AB3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6" w:type="dxa"/>
          </w:tcPr>
          <w:p w14:paraId="522152F5" w14:textId="77777777" w:rsidR="009C3CEA" w:rsidRPr="000A6AB3" w:rsidRDefault="009C3CEA" w:rsidP="00593D60">
            <w:pPr>
              <w:pStyle w:val="BodyText2"/>
              <w:spacing w:line="260" w:lineRule="atLeast"/>
              <w:ind w:left="-96" w:right="-108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6A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วงเงินสินเชื่อ</w:t>
            </w:r>
          </w:p>
        </w:tc>
        <w:tc>
          <w:tcPr>
            <w:tcW w:w="236" w:type="dxa"/>
          </w:tcPr>
          <w:p w14:paraId="6378585F" w14:textId="77777777" w:rsidR="009C3CEA" w:rsidRPr="000A6AB3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8" w:type="dxa"/>
          </w:tcPr>
          <w:p w14:paraId="1AE311E0" w14:textId="77777777" w:rsidR="009C3CEA" w:rsidRPr="000A6AB3" w:rsidRDefault="009C3CEA" w:rsidP="00426DF8">
            <w:pPr>
              <w:pStyle w:val="BodyText2"/>
              <w:spacing w:line="260" w:lineRule="atLeast"/>
              <w:ind w:left="-320" w:right="-198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6A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ณ วันที่</w:t>
            </w:r>
          </w:p>
        </w:tc>
        <w:tc>
          <w:tcPr>
            <w:tcW w:w="236" w:type="dxa"/>
          </w:tcPr>
          <w:p w14:paraId="14317E4B" w14:textId="77777777" w:rsidR="009C3CEA" w:rsidRPr="000A6AB3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04" w:type="dxa"/>
          </w:tcPr>
          <w:p w14:paraId="49C6B466" w14:textId="77777777" w:rsidR="009C3CEA" w:rsidRPr="000A6AB3" w:rsidRDefault="009C3CEA" w:rsidP="00593D60">
            <w:pPr>
              <w:pStyle w:val="BodyText2"/>
              <w:spacing w:line="260" w:lineRule="atLeast"/>
              <w:ind w:left="-92" w:right="-108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A6A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อัตราดอกเบี้ย</w:t>
            </w:r>
          </w:p>
        </w:tc>
        <w:tc>
          <w:tcPr>
            <w:tcW w:w="236" w:type="dxa"/>
          </w:tcPr>
          <w:p w14:paraId="67038CE3" w14:textId="77777777" w:rsidR="009C3CEA" w:rsidRPr="000A6AB3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0E40C685" w14:textId="77777777" w:rsidR="009C3CEA" w:rsidRPr="000A6AB3" w:rsidRDefault="009C3CEA" w:rsidP="000323B8">
            <w:pPr>
              <w:pStyle w:val="BodyText2"/>
              <w:spacing w:line="260" w:lineRule="atLeast"/>
              <w:ind w:left="-320" w:right="-108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6A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กำหนดการ</w:t>
            </w:r>
          </w:p>
        </w:tc>
      </w:tr>
      <w:tr w:rsidR="009C3CEA" w:rsidRPr="000A6AB3" w14:paraId="09CA01DB" w14:textId="77777777" w:rsidTr="006874AD">
        <w:trPr>
          <w:tblHeader/>
        </w:trPr>
        <w:tc>
          <w:tcPr>
            <w:tcW w:w="1451" w:type="dxa"/>
            <w:tcBorders>
              <w:bottom w:val="single" w:sz="4" w:space="0" w:color="auto"/>
            </w:tcBorders>
          </w:tcPr>
          <w:p w14:paraId="0D39D64C" w14:textId="77777777" w:rsidR="009C3CEA" w:rsidRPr="000A6AB3" w:rsidRDefault="009C3CEA" w:rsidP="00A36907">
            <w:pPr>
              <w:pStyle w:val="BodyText2"/>
              <w:spacing w:line="260" w:lineRule="atLeast"/>
              <w:ind w:left="0" w:right="-108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6A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เงินกู้ยืม</w:t>
            </w:r>
          </w:p>
        </w:tc>
        <w:tc>
          <w:tcPr>
            <w:tcW w:w="240" w:type="dxa"/>
          </w:tcPr>
          <w:p w14:paraId="7EDEE02C" w14:textId="77777777" w:rsidR="009C3CEA" w:rsidRPr="000A6AB3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474AEB86" w14:textId="77777777" w:rsidR="009C3CEA" w:rsidRPr="000A6AB3" w:rsidRDefault="009C3CEA" w:rsidP="00593D60">
            <w:pPr>
              <w:pStyle w:val="BodyText2"/>
              <w:spacing w:line="260" w:lineRule="atLeast"/>
              <w:ind w:left="-96" w:right="-108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6A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ที่ได้รับอนุมัติ</w:t>
            </w:r>
          </w:p>
        </w:tc>
        <w:tc>
          <w:tcPr>
            <w:tcW w:w="236" w:type="dxa"/>
          </w:tcPr>
          <w:p w14:paraId="203A511E" w14:textId="77777777" w:rsidR="009C3CEA" w:rsidRPr="000A6AB3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7846B2C7" w14:textId="13CE4A88" w:rsidR="009C3CEA" w:rsidRPr="000A6AB3" w:rsidRDefault="008852A1" w:rsidP="007A4B23">
            <w:pPr>
              <w:pStyle w:val="BodyText2"/>
              <w:spacing w:line="260" w:lineRule="atLeast"/>
              <w:ind w:left="-320" w:right="-198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52A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9C3CEA" w:rsidRPr="000A6A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="008706D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8852A1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4B45760D" w14:textId="77777777" w:rsidR="009C3CEA" w:rsidRPr="000A6AB3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</w:tcPr>
          <w:p w14:paraId="42CEB101" w14:textId="77777777" w:rsidR="009C3CEA" w:rsidRPr="000A6AB3" w:rsidRDefault="009C3CEA" w:rsidP="00593D60">
            <w:pPr>
              <w:pStyle w:val="BodyText2"/>
              <w:spacing w:line="260" w:lineRule="atLeast"/>
              <w:ind w:left="-92" w:right="-108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6A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ร้อยละต่อปี</w:t>
            </w:r>
          </w:p>
        </w:tc>
        <w:tc>
          <w:tcPr>
            <w:tcW w:w="236" w:type="dxa"/>
          </w:tcPr>
          <w:p w14:paraId="0E695CDE" w14:textId="77777777" w:rsidR="009C3CEA" w:rsidRPr="000A6AB3" w:rsidRDefault="009C3CEA" w:rsidP="000323B8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7B1C5A88" w14:textId="77777777" w:rsidR="009C3CEA" w:rsidRPr="000A6AB3" w:rsidRDefault="00DA7EDA" w:rsidP="000323B8">
            <w:pPr>
              <w:pStyle w:val="BodyText2"/>
              <w:spacing w:line="260" w:lineRule="atLeast"/>
              <w:ind w:left="-320" w:right="-108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จ่าย</w:t>
            </w:r>
            <w:r w:rsidR="009C3CEA" w:rsidRPr="000A6A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ชำระคืน</w:t>
            </w:r>
          </w:p>
        </w:tc>
      </w:tr>
      <w:tr w:rsidR="009C3CEA" w:rsidRPr="00F02ECF" w14:paraId="45370635" w14:textId="77777777" w:rsidTr="006874AD">
        <w:trPr>
          <w:tblHeader/>
        </w:trPr>
        <w:tc>
          <w:tcPr>
            <w:tcW w:w="1451" w:type="dxa"/>
            <w:tcBorders>
              <w:top w:val="single" w:sz="4" w:space="0" w:color="auto"/>
            </w:tcBorders>
          </w:tcPr>
          <w:p w14:paraId="25B5D825" w14:textId="77777777" w:rsidR="009C3CEA" w:rsidRPr="00F02ECF" w:rsidRDefault="009C3CEA" w:rsidP="00F02ECF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4C31D603" w14:textId="77777777" w:rsidR="009C3CEA" w:rsidRPr="00F02ECF" w:rsidRDefault="009C3CEA" w:rsidP="00F02ECF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2EEC1160" w14:textId="77777777" w:rsidR="009C3CEA" w:rsidRPr="00F02ECF" w:rsidRDefault="009C3CEA" w:rsidP="00F02ECF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1635303" w14:textId="77777777" w:rsidR="009C3CEA" w:rsidRPr="00F02ECF" w:rsidRDefault="009C3CEA" w:rsidP="00F02ECF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4A746A56" w14:textId="77777777" w:rsidR="009C3CEA" w:rsidRPr="00F02ECF" w:rsidRDefault="009C3CEA" w:rsidP="00F02ECF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F2053AF" w14:textId="77777777" w:rsidR="009C3CEA" w:rsidRPr="00F02ECF" w:rsidRDefault="009C3CEA" w:rsidP="00F02ECF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04" w:type="dxa"/>
            <w:tcBorders>
              <w:top w:val="single" w:sz="4" w:space="0" w:color="auto"/>
            </w:tcBorders>
          </w:tcPr>
          <w:p w14:paraId="463756BC" w14:textId="77777777" w:rsidR="009C3CEA" w:rsidRPr="00F02ECF" w:rsidRDefault="009C3CEA" w:rsidP="00F02ECF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407555E" w14:textId="77777777" w:rsidR="009C3CEA" w:rsidRPr="00F02ECF" w:rsidRDefault="009C3CEA" w:rsidP="00F02ECF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</w:tcPr>
          <w:p w14:paraId="3862E6A4" w14:textId="77777777" w:rsidR="009C3CEA" w:rsidRPr="00F02ECF" w:rsidRDefault="009C3CEA" w:rsidP="00F02ECF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341454" w:rsidRPr="00755011" w14:paraId="086578B0" w14:textId="77777777" w:rsidTr="006874AD">
        <w:trPr>
          <w:trHeight w:val="308"/>
        </w:trPr>
        <w:tc>
          <w:tcPr>
            <w:tcW w:w="1451" w:type="dxa"/>
          </w:tcPr>
          <w:p w14:paraId="6AF5F6EB" w14:textId="6FACE984" w:rsidR="00341454" w:rsidRPr="00DB2926" w:rsidRDefault="00341454" w:rsidP="002B7EEB">
            <w:pPr>
              <w:pStyle w:val="BodyText2"/>
              <w:spacing w:line="260" w:lineRule="atLeast"/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105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ฉบับที่</w:t>
            </w:r>
            <w:r w:rsidRPr="00D1105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8852A1" w:rsidRPr="008852A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0" w:type="dxa"/>
          </w:tcPr>
          <w:p w14:paraId="790E8323" w14:textId="77777777" w:rsidR="00341454" w:rsidRPr="001F13EE" w:rsidRDefault="00341454" w:rsidP="00341454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26" w:type="dxa"/>
          </w:tcPr>
          <w:p w14:paraId="3CC9D9F7" w14:textId="43DD2DAE" w:rsidR="00341454" w:rsidRPr="00AD01B4" w:rsidRDefault="008852A1" w:rsidP="00341454">
            <w:pPr>
              <w:pStyle w:val="BodyText2"/>
              <w:spacing w:line="260" w:lineRule="atLeast"/>
              <w:ind w:left="-96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52A1">
              <w:rPr>
                <w:rFonts w:ascii="Angsana New" w:hAnsi="Angsana New"/>
                <w:sz w:val="30"/>
                <w:szCs w:val="30"/>
                <w:lang w:val="en-US"/>
              </w:rPr>
              <w:t>750</w:t>
            </w:r>
            <w:r w:rsidR="00341454" w:rsidRPr="00AD01B4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8852A1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341454" w:rsidRPr="00AD01B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341454" w:rsidRPr="00AD01B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ล้านบาท</w:t>
            </w:r>
          </w:p>
        </w:tc>
        <w:tc>
          <w:tcPr>
            <w:tcW w:w="236" w:type="dxa"/>
          </w:tcPr>
          <w:p w14:paraId="26BBA323" w14:textId="77777777" w:rsidR="00341454" w:rsidRPr="00AD01B4" w:rsidRDefault="00341454" w:rsidP="00341454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8" w:type="dxa"/>
          </w:tcPr>
          <w:p w14:paraId="076E375B" w14:textId="30C6277F" w:rsidR="00341454" w:rsidRPr="00AD01B4" w:rsidRDefault="008852A1" w:rsidP="00341454">
            <w:pPr>
              <w:pStyle w:val="BodyText2"/>
              <w:spacing w:line="260" w:lineRule="atLeast"/>
              <w:ind w:left="-130" w:right="-108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852A1">
              <w:rPr>
                <w:rFonts w:ascii="Angsana New" w:hAnsi="Angsana New"/>
                <w:sz w:val="30"/>
                <w:szCs w:val="30"/>
                <w:lang w:val="en-US"/>
              </w:rPr>
              <w:t>229</w:t>
            </w:r>
            <w:r w:rsidR="00AD01B4" w:rsidRPr="00AD01B4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8852A1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341454" w:rsidRPr="00AD01B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341454" w:rsidRPr="00AD01B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ล้านบาท</w:t>
            </w:r>
          </w:p>
        </w:tc>
        <w:tc>
          <w:tcPr>
            <w:tcW w:w="236" w:type="dxa"/>
          </w:tcPr>
          <w:p w14:paraId="2A4E5608" w14:textId="77777777" w:rsidR="00341454" w:rsidRPr="00755011" w:rsidRDefault="00341454" w:rsidP="00341454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04" w:type="dxa"/>
          </w:tcPr>
          <w:p w14:paraId="1A473EAF" w14:textId="77777777" w:rsidR="00341454" w:rsidRPr="00755011" w:rsidRDefault="00341454" w:rsidP="00341454">
            <w:pPr>
              <w:pStyle w:val="BodyText2"/>
              <w:spacing w:line="260" w:lineRule="atLeast"/>
              <w:ind w:left="-92" w:right="-108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501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อัตราดอกเบี้ยเท่ากับ</w:t>
            </w:r>
          </w:p>
        </w:tc>
        <w:tc>
          <w:tcPr>
            <w:tcW w:w="236" w:type="dxa"/>
          </w:tcPr>
          <w:p w14:paraId="3A3C87E1" w14:textId="77777777" w:rsidR="00341454" w:rsidRPr="00755011" w:rsidRDefault="00341454" w:rsidP="00341454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3F35A771" w14:textId="77777777" w:rsidR="00341454" w:rsidRPr="00755011" w:rsidRDefault="00341454" w:rsidP="00341454">
            <w:pPr>
              <w:pStyle w:val="BodyText2"/>
              <w:spacing w:line="260" w:lineRule="atLeast"/>
              <w:ind w:left="-74" w:right="-108" w:firstLine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5501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ทุกไตรมาส</w:t>
            </w:r>
          </w:p>
        </w:tc>
      </w:tr>
      <w:tr w:rsidR="00341454" w:rsidRPr="00755011" w14:paraId="33777FBF" w14:textId="77777777" w:rsidTr="006874AD">
        <w:trPr>
          <w:trHeight w:val="308"/>
        </w:trPr>
        <w:tc>
          <w:tcPr>
            <w:tcW w:w="1451" w:type="dxa"/>
          </w:tcPr>
          <w:p w14:paraId="37D3BB39" w14:textId="311FA22E" w:rsidR="00341454" w:rsidRPr="00DB2926" w:rsidRDefault="00341454" w:rsidP="00341454">
            <w:pPr>
              <w:pStyle w:val="BodyText2"/>
              <w:spacing w:line="260" w:lineRule="atLeast"/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292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ลงวันที่</w:t>
            </w:r>
            <w:r w:rsidRPr="00DB292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8852A1" w:rsidRPr="008852A1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40" w:type="dxa"/>
          </w:tcPr>
          <w:p w14:paraId="50C257E4" w14:textId="77777777" w:rsidR="00341454" w:rsidRPr="001F13EE" w:rsidRDefault="00341454" w:rsidP="00341454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26" w:type="dxa"/>
          </w:tcPr>
          <w:p w14:paraId="4AB2AC08" w14:textId="77777777" w:rsidR="00341454" w:rsidRPr="00AD01B4" w:rsidRDefault="00341454" w:rsidP="00341454">
            <w:pPr>
              <w:pStyle w:val="BodyText2"/>
              <w:spacing w:line="260" w:lineRule="atLeast"/>
              <w:ind w:left="-96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37E7F74" w14:textId="77777777" w:rsidR="00341454" w:rsidRPr="00AD01B4" w:rsidRDefault="00341454" w:rsidP="00341454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8" w:type="dxa"/>
          </w:tcPr>
          <w:p w14:paraId="66EC6918" w14:textId="77777777" w:rsidR="00341454" w:rsidRPr="00AD01B4" w:rsidRDefault="00341454" w:rsidP="00341454">
            <w:pPr>
              <w:pStyle w:val="BodyText2"/>
              <w:spacing w:line="260" w:lineRule="atLeast"/>
              <w:ind w:left="-130" w:right="-108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1688A366" w14:textId="77777777" w:rsidR="00341454" w:rsidRPr="00755011" w:rsidRDefault="00341454" w:rsidP="00341454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04" w:type="dxa"/>
          </w:tcPr>
          <w:p w14:paraId="12F14631" w14:textId="77777777" w:rsidR="00341454" w:rsidRPr="00755011" w:rsidRDefault="00341454" w:rsidP="00341454">
            <w:pPr>
              <w:pStyle w:val="BodyText2"/>
              <w:spacing w:line="260" w:lineRule="atLeast"/>
              <w:ind w:left="-92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5011">
              <w:rPr>
                <w:rFonts w:ascii="Angsana New" w:hAnsi="Angsana New"/>
                <w:sz w:val="30"/>
                <w:szCs w:val="30"/>
                <w:lang w:val="en-US"/>
              </w:rPr>
              <w:t xml:space="preserve">   BIBOR</w:t>
            </w:r>
            <w:r w:rsidRPr="0075501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ประเภท</w:t>
            </w:r>
            <w:r w:rsidRPr="0075501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14:paraId="4D1E79E0" w14:textId="77777777" w:rsidR="00341454" w:rsidRPr="00755011" w:rsidRDefault="00341454" w:rsidP="00341454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2536696F" w14:textId="6E469376" w:rsidR="00341454" w:rsidRPr="00755011" w:rsidRDefault="00341454" w:rsidP="00341454">
            <w:pPr>
              <w:pStyle w:val="BodyText2"/>
              <w:spacing w:line="260" w:lineRule="atLeast"/>
              <w:ind w:left="-74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501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เป็นระยะเวลา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8852A1" w:rsidRPr="008852A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75501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341454" w:rsidRPr="00755011" w14:paraId="4B650F02" w14:textId="77777777" w:rsidTr="006874AD">
        <w:trPr>
          <w:trHeight w:val="308"/>
        </w:trPr>
        <w:tc>
          <w:tcPr>
            <w:tcW w:w="1451" w:type="dxa"/>
          </w:tcPr>
          <w:p w14:paraId="0A6C939D" w14:textId="60D1A163" w:rsidR="00341454" w:rsidRPr="00DB2926" w:rsidRDefault="00341454" w:rsidP="00341454">
            <w:pPr>
              <w:pStyle w:val="BodyText2"/>
              <w:spacing w:line="260" w:lineRule="atLeast"/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2926"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  <w:r w:rsidRPr="00DB292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8852A1" w:rsidRPr="008852A1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  <w:tc>
          <w:tcPr>
            <w:tcW w:w="240" w:type="dxa"/>
          </w:tcPr>
          <w:p w14:paraId="02679D9E" w14:textId="77777777" w:rsidR="00341454" w:rsidRPr="001F13EE" w:rsidRDefault="00341454" w:rsidP="00341454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26" w:type="dxa"/>
          </w:tcPr>
          <w:p w14:paraId="5C1676FC" w14:textId="77777777" w:rsidR="00341454" w:rsidRPr="00755011" w:rsidRDefault="00341454" w:rsidP="00341454">
            <w:pPr>
              <w:pStyle w:val="BodyText2"/>
              <w:spacing w:line="260" w:lineRule="atLeast"/>
              <w:ind w:left="-96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4DF916A" w14:textId="77777777" w:rsidR="00341454" w:rsidRPr="00755011" w:rsidRDefault="00341454" w:rsidP="00341454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8" w:type="dxa"/>
          </w:tcPr>
          <w:p w14:paraId="6FDA879E" w14:textId="77777777" w:rsidR="00341454" w:rsidRPr="00755011" w:rsidRDefault="00341454" w:rsidP="00341454">
            <w:pPr>
              <w:pStyle w:val="BodyText2"/>
              <w:spacing w:line="260" w:lineRule="atLeast"/>
              <w:ind w:left="-130" w:right="-108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2D9198C2" w14:textId="77777777" w:rsidR="00341454" w:rsidRPr="00755011" w:rsidRDefault="00341454" w:rsidP="00341454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04" w:type="dxa"/>
          </w:tcPr>
          <w:p w14:paraId="459E14BB" w14:textId="5E8194E8" w:rsidR="00341454" w:rsidRPr="00755011" w:rsidRDefault="00341454" w:rsidP="00341454">
            <w:pPr>
              <w:pStyle w:val="BodyText2"/>
              <w:spacing w:line="260" w:lineRule="atLeast"/>
              <w:ind w:left="-92" w:right="-108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55011"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="008852A1" w:rsidRPr="008852A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75501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75501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เดือนบวกร้อยละ</w:t>
            </w:r>
            <w:r w:rsidRPr="0075501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14:paraId="5C8E23FF" w14:textId="77777777" w:rsidR="00341454" w:rsidRPr="00755011" w:rsidRDefault="00341454" w:rsidP="00341454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5407D436" w14:textId="77777777" w:rsidR="00341454" w:rsidRPr="00755011" w:rsidRDefault="00341454" w:rsidP="00341454">
            <w:pPr>
              <w:pStyle w:val="BodyText2"/>
              <w:spacing w:line="260" w:lineRule="atLeast"/>
              <w:ind w:left="-74" w:right="-108" w:firstLine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55011"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75501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เริ่มชำระงวดแรก</w:t>
            </w:r>
          </w:p>
        </w:tc>
      </w:tr>
      <w:tr w:rsidR="00341454" w:rsidRPr="00755011" w14:paraId="408B1E04" w14:textId="77777777" w:rsidTr="006874AD">
        <w:trPr>
          <w:trHeight w:val="308"/>
        </w:trPr>
        <w:tc>
          <w:tcPr>
            <w:tcW w:w="1451" w:type="dxa"/>
          </w:tcPr>
          <w:p w14:paraId="7EFD8F12" w14:textId="77777777" w:rsidR="00341454" w:rsidRPr="00DB2926" w:rsidRDefault="00341454" w:rsidP="00341454">
            <w:pPr>
              <w:pStyle w:val="BodyText2"/>
              <w:spacing w:line="260" w:lineRule="atLeast"/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6066B374" w14:textId="77777777" w:rsidR="00341454" w:rsidRPr="001F13EE" w:rsidRDefault="00341454" w:rsidP="00341454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26" w:type="dxa"/>
          </w:tcPr>
          <w:p w14:paraId="5EFF442D" w14:textId="77777777" w:rsidR="00341454" w:rsidRPr="00755011" w:rsidRDefault="00341454" w:rsidP="00341454">
            <w:pPr>
              <w:pStyle w:val="BodyText2"/>
              <w:spacing w:line="260" w:lineRule="atLeast"/>
              <w:ind w:left="-96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1E766CA" w14:textId="77777777" w:rsidR="00341454" w:rsidRPr="00755011" w:rsidRDefault="00341454" w:rsidP="00341454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8" w:type="dxa"/>
          </w:tcPr>
          <w:p w14:paraId="255F1133" w14:textId="77777777" w:rsidR="00341454" w:rsidRPr="00755011" w:rsidRDefault="00341454" w:rsidP="00341454">
            <w:pPr>
              <w:pStyle w:val="BodyText2"/>
              <w:spacing w:line="260" w:lineRule="atLeast"/>
              <w:ind w:left="-130" w:right="-108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4B23A5C0" w14:textId="77777777" w:rsidR="00341454" w:rsidRPr="00755011" w:rsidRDefault="00341454" w:rsidP="00341454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04" w:type="dxa"/>
          </w:tcPr>
          <w:p w14:paraId="319A8786" w14:textId="2AB1E388" w:rsidR="00341454" w:rsidRPr="00755011" w:rsidRDefault="00341454" w:rsidP="00341454">
            <w:pPr>
              <w:pStyle w:val="BodyText2"/>
              <w:spacing w:line="260" w:lineRule="atLeast"/>
              <w:ind w:left="-92" w:right="-108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501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</w:t>
            </w:r>
            <w:r w:rsidR="008852A1" w:rsidRPr="008852A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55011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8852A1" w:rsidRPr="008852A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75501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ต่อปี</w:t>
            </w:r>
          </w:p>
        </w:tc>
        <w:tc>
          <w:tcPr>
            <w:tcW w:w="236" w:type="dxa"/>
          </w:tcPr>
          <w:p w14:paraId="104DF22E" w14:textId="77777777" w:rsidR="00341454" w:rsidRPr="00755011" w:rsidRDefault="00341454" w:rsidP="00341454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195081AA" w14:textId="77777777" w:rsidR="00341454" w:rsidRPr="00755011" w:rsidRDefault="00341454" w:rsidP="00341454">
            <w:pPr>
              <w:pStyle w:val="BodyText2"/>
              <w:spacing w:line="260" w:lineRule="atLeast"/>
              <w:ind w:left="-74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501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เดือน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341454" w:rsidRPr="00755011" w14:paraId="371D223D" w14:textId="77777777" w:rsidTr="006874AD">
        <w:trPr>
          <w:trHeight w:val="70"/>
        </w:trPr>
        <w:tc>
          <w:tcPr>
            <w:tcW w:w="1451" w:type="dxa"/>
          </w:tcPr>
          <w:p w14:paraId="340B4F54" w14:textId="77777777" w:rsidR="00341454" w:rsidRPr="00DB2926" w:rsidRDefault="00341454" w:rsidP="00341454">
            <w:pPr>
              <w:pStyle w:val="BodyText2"/>
              <w:spacing w:line="260" w:lineRule="atLeast"/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30EF151F" w14:textId="77777777" w:rsidR="00341454" w:rsidRPr="001F13EE" w:rsidRDefault="00341454" w:rsidP="00341454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26" w:type="dxa"/>
          </w:tcPr>
          <w:p w14:paraId="5F0A044D" w14:textId="77777777" w:rsidR="00341454" w:rsidRPr="00755011" w:rsidRDefault="00341454" w:rsidP="00341454">
            <w:pPr>
              <w:pStyle w:val="BodyText2"/>
              <w:spacing w:line="260" w:lineRule="atLeast"/>
              <w:ind w:left="-96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E53E719" w14:textId="77777777" w:rsidR="00341454" w:rsidRPr="00755011" w:rsidRDefault="00341454" w:rsidP="00341454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8" w:type="dxa"/>
          </w:tcPr>
          <w:p w14:paraId="13D57DDB" w14:textId="77777777" w:rsidR="00341454" w:rsidRPr="00755011" w:rsidRDefault="00341454" w:rsidP="00341454">
            <w:pPr>
              <w:pStyle w:val="BodyText2"/>
              <w:spacing w:line="260" w:lineRule="atLeast"/>
              <w:ind w:left="-130" w:right="-108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0049F0E3" w14:textId="77777777" w:rsidR="00341454" w:rsidRPr="00755011" w:rsidRDefault="00341454" w:rsidP="00341454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04" w:type="dxa"/>
          </w:tcPr>
          <w:p w14:paraId="2FAADC07" w14:textId="77777777" w:rsidR="00341454" w:rsidRPr="00755011" w:rsidRDefault="00341454" w:rsidP="00341454">
            <w:pPr>
              <w:pStyle w:val="BodyText2"/>
              <w:spacing w:line="260" w:lineRule="atLeast"/>
              <w:ind w:left="-92" w:right="-108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48C7CEC9" w14:textId="77777777" w:rsidR="00341454" w:rsidRPr="00755011" w:rsidRDefault="00341454" w:rsidP="00341454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3454DFDE" w14:textId="5A7F06A5" w:rsidR="00341454" w:rsidRPr="00755011" w:rsidRDefault="00341454" w:rsidP="00341454">
            <w:pPr>
              <w:pStyle w:val="BodyText2"/>
              <w:spacing w:line="260" w:lineRule="atLeast"/>
              <w:ind w:left="-74" w:right="-108" w:firstLine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="008852A1" w:rsidRPr="008852A1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</w:tbl>
    <w:p w14:paraId="73B748C9" w14:textId="77777777" w:rsidR="009C5617" w:rsidRPr="00F02ECF" w:rsidRDefault="009C5617" w:rsidP="00F02ECF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97043EC" w14:textId="7166833B" w:rsidR="009C3CEA" w:rsidRDefault="009C3CEA" w:rsidP="009C3CEA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A6AB3">
        <w:rPr>
          <w:rFonts w:ascii="Angsana New" w:hAnsi="Angsana New" w:cs="Angsana New"/>
          <w:sz w:val="30"/>
          <w:szCs w:val="30"/>
          <w:cs/>
        </w:rPr>
        <w:t>เพื่อเป็นหลักประกันการกู้ยืมดังกล่าว บริษัทต้องจำนอง</w:t>
      </w:r>
      <w:r w:rsidRPr="000A6AB3">
        <w:rPr>
          <w:rFonts w:ascii="Angsana New" w:hAnsi="Angsana New"/>
          <w:sz w:val="30"/>
          <w:szCs w:val="30"/>
        </w:rPr>
        <w:t>/</w:t>
      </w:r>
      <w:r w:rsidRPr="000A6AB3">
        <w:rPr>
          <w:rFonts w:ascii="Angsana New" w:hAnsi="Angsana New" w:cs="Angsana New"/>
          <w:sz w:val="30"/>
          <w:szCs w:val="30"/>
          <w:cs/>
        </w:rPr>
        <w:t xml:space="preserve">จำนำที่ดินพร้อมสิ่งปลูกสร้าง </w:t>
      </w:r>
      <w:r w:rsidR="002C238C">
        <w:rPr>
          <w:rFonts w:ascii="Angsana New" w:hAnsi="Angsana New" w:cs="Angsana New" w:hint="cs"/>
          <w:sz w:val="30"/>
          <w:szCs w:val="30"/>
          <w:cs/>
        </w:rPr>
        <w:t>และ</w:t>
      </w:r>
      <w:r w:rsidRPr="000A6AB3">
        <w:rPr>
          <w:rFonts w:ascii="Angsana New" w:hAnsi="Angsana New" w:cs="Angsana New"/>
          <w:sz w:val="30"/>
          <w:szCs w:val="30"/>
          <w:cs/>
        </w:rPr>
        <w:t>เครื่องจักรและอุปกรณ์ของโรงงาน โดยบริษัทได้นำที่ดินของบริษัทเข้าทำสัญญาจำนองที่ดินเป็นประกันลำดับสอง</w:t>
      </w:r>
      <w:r w:rsidRPr="000A6AB3">
        <w:rPr>
          <w:rFonts w:ascii="Angsana New" w:hAnsi="Angsana New"/>
          <w:sz w:val="30"/>
          <w:szCs w:val="30"/>
        </w:rPr>
        <w:t xml:space="preserve"> </w:t>
      </w:r>
      <w:r w:rsidRPr="000A6AB3">
        <w:rPr>
          <w:rFonts w:ascii="Angsana New" w:hAnsi="Angsana New" w:cs="Angsana New"/>
          <w:sz w:val="30"/>
          <w:szCs w:val="30"/>
          <w:cs/>
        </w:rPr>
        <w:t>เพื่อเป็นหลักประกัน</w:t>
      </w:r>
      <w:r w:rsidR="00D937F7">
        <w:rPr>
          <w:rFonts w:ascii="Angsana New" w:hAnsi="Angsana New" w:cs="Angsana New" w:hint="cs"/>
          <w:sz w:val="30"/>
          <w:szCs w:val="30"/>
          <w:cs/>
        </w:rPr>
        <w:t>วงเงินสินเชื่อสำหรับเงินกู้ยืมจำนวน</w:t>
      </w:r>
      <w:r w:rsidRPr="000A6AB3">
        <w:rPr>
          <w:rFonts w:ascii="Angsana New" w:hAnsi="Angsana New" w:cs="Angsana New"/>
          <w:sz w:val="30"/>
          <w:szCs w:val="30"/>
          <w:cs/>
        </w:rPr>
        <w:t xml:space="preserve"> </w:t>
      </w:r>
      <w:r w:rsidR="008852A1" w:rsidRPr="008852A1">
        <w:rPr>
          <w:rFonts w:ascii="Angsana New" w:hAnsi="Angsana New"/>
          <w:sz w:val="30"/>
          <w:szCs w:val="30"/>
        </w:rPr>
        <w:t>20</w:t>
      </w:r>
      <w:r w:rsidRPr="000A6AB3">
        <w:rPr>
          <w:rFonts w:ascii="Angsana New" w:hAnsi="Angsana New"/>
          <w:sz w:val="30"/>
          <w:szCs w:val="30"/>
        </w:rPr>
        <w:t xml:space="preserve"> </w:t>
      </w:r>
      <w:r w:rsidRPr="000A6AB3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42EAAD25" w14:textId="77777777" w:rsidR="00DA1C58" w:rsidRPr="00F02ECF" w:rsidRDefault="00DA1C58" w:rsidP="00F02ECF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0013A4F" w14:textId="77777777" w:rsidR="00745EF6" w:rsidRDefault="00BB731F" w:rsidP="009C3CEA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4F77">
        <w:rPr>
          <w:rFonts w:ascii="Angsana New" w:hAnsi="Angsana New" w:cs="Angsana New" w:hint="cs"/>
          <w:spacing w:val="-2"/>
          <w:sz w:val="30"/>
          <w:szCs w:val="30"/>
          <w:cs/>
        </w:rPr>
        <w:t>ภายใต้สัญญาเงินกู้ยืมระยะยาวดังกล่าว</w:t>
      </w:r>
      <w:r w:rsidRPr="00054F77">
        <w:rPr>
          <w:rFonts w:ascii="Times New Roman" w:hAnsi="Times New Roman" w:hint="cs"/>
          <w:spacing w:val="-2"/>
          <w:sz w:val="30"/>
          <w:szCs w:val="30"/>
          <w:cs/>
        </w:rPr>
        <w:t xml:space="preserve"> </w:t>
      </w:r>
      <w:r w:rsidRPr="00054F77">
        <w:rPr>
          <w:rFonts w:ascii="Angsana New" w:hAnsi="Angsana New" w:cs="Angsana New" w:hint="cs"/>
          <w:spacing w:val="-2"/>
          <w:sz w:val="30"/>
          <w:szCs w:val="30"/>
          <w:cs/>
        </w:rPr>
        <w:t>บริษัทต้องปฏิบัติตามเงื่อนไขบางประการเกี่ยวกับการปฏิบัติตามเงื่อนไขอื่น</w:t>
      </w:r>
      <w:r w:rsidRPr="002C238C">
        <w:rPr>
          <w:rFonts w:ascii="Angsana New" w:hAnsi="Angsana New" w:cs="Angsana New" w:hint="cs"/>
          <w:sz w:val="30"/>
          <w:szCs w:val="30"/>
          <w:cs/>
        </w:rPr>
        <w:t>ตามที่ระบุไว้ในสัญญา</w:t>
      </w:r>
      <w:r w:rsidRPr="002C238C">
        <w:rPr>
          <w:rFonts w:ascii="Times New Roman" w:hAnsi="Times New Roman" w:hint="cs"/>
          <w:sz w:val="30"/>
          <w:szCs w:val="30"/>
          <w:cs/>
        </w:rPr>
        <w:t xml:space="preserve"> </w:t>
      </w:r>
      <w:r w:rsidRPr="002C238C">
        <w:rPr>
          <w:rFonts w:ascii="Angsana New" w:hAnsi="Angsana New" w:cs="Angsana New" w:hint="cs"/>
          <w:sz w:val="30"/>
          <w:szCs w:val="30"/>
          <w:cs/>
        </w:rPr>
        <w:t>เช่น การธำรงไว้ซึ่งการดำรงอยู่ของกิจการของผู้กู้ ตลอดจนสิทธิ เอกสิทธิ์ และสิทธิทาง</w:t>
      </w:r>
      <w:r w:rsidR="002C238C">
        <w:rPr>
          <w:rFonts w:ascii="Angsana New" w:hAnsi="Angsana New" w:cs="Angsana New"/>
          <w:sz w:val="30"/>
          <w:szCs w:val="30"/>
        </w:rPr>
        <w:t xml:space="preserve">   </w:t>
      </w:r>
      <w:r w:rsidRPr="002C238C">
        <w:rPr>
          <w:rFonts w:ascii="Angsana New" w:hAnsi="Angsana New" w:cs="Angsana New" w:hint="cs"/>
          <w:sz w:val="30"/>
          <w:szCs w:val="30"/>
          <w:cs/>
        </w:rPr>
        <w:t>การตลาด เป็นต้น</w:t>
      </w:r>
    </w:p>
    <w:p w14:paraId="0A26C8B0" w14:textId="77777777" w:rsidR="007B045D" w:rsidRPr="00F02ECF" w:rsidRDefault="007B045D" w:rsidP="00F02ECF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CEDAF34" w14:textId="45BA6B14" w:rsidR="007B045D" w:rsidRDefault="007B045D" w:rsidP="009C3CEA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8553C">
        <w:rPr>
          <w:rFonts w:ascii="Angsana New" w:hAnsi="Angsana New" w:cs="Angsana New" w:hint="cs"/>
          <w:sz w:val="30"/>
          <w:szCs w:val="30"/>
          <w:cs/>
        </w:rPr>
        <w:t>ในเดือน</w:t>
      </w:r>
      <w:r w:rsidR="00C21466" w:rsidRPr="0048553C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48553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852A1" w:rsidRPr="008852A1">
        <w:rPr>
          <w:rFonts w:ascii="Angsana New" w:hAnsi="Angsana New" w:cs="Angsana New"/>
          <w:sz w:val="30"/>
          <w:szCs w:val="30"/>
        </w:rPr>
        <w:t>2564</w:t>
      </w:r>
      <w:r w:rsidRPr="0048553C">
        <w:rPr>
          <w:rFonts w:ascii="Angsana New" w:hAnsi="Angsana New" w:cs="Angsana New" w:hint="cs"/>
          <w:sz w:val="30"/>
          <w:szCs w:val="30"/>
          <w:cs/>
        </w:rPr>
        <w:t xml:space="preserve"> บริษั</w:t>
      </w:r>
      <w:r w:rsidR="00BD0D0F" w:rsidRPr="0048553C">
        <w:rPr>
          <w:rFonts w:ascii="Angsana New" w:hAnsi="Angsana New" w:cs="Angsana New" w:hint="cs"/>
          <w:sz w:val="30"/>
          <w:szCs w:val="30"/>
          <w:cs/>
        </w:rPr>
        <w:t>ทได้</w:t>
      </w:r>
      <w:r w:rsidR="000B6592">
        <w:rPr>
          <w:rFonts w:ascii="Angsana New" w:hAnsi="Angsana New" w:cs="Angsana New" w:hint="cs"/>
          <w:sz w:val="30"/>
          <w:szCs w:val="30"/>
          <w:cs/>
        </w:rPr>
        <w:t>จ่าย</w:t>
      </w:r>
      <w:r w:rsidR="00BD0D0F" w:rsidRPr="0048553C">
        <w:rPr>
          <w:rFonts w:ascii="Angsana New" w:hAnsi="Angsana New" w:cs="Angsana New" w:hint="cs"/>
          <w:sz w:val="30"/>
          <w:szCs w:val="30"/>
          <w:cs/>
        </w:rPr>
        <w:t>ชำระ</w:t>
      </w:r>
      <w:r w:rsidR="000B6592">
        <w:rPr>
          <w:rFonts w:ascii="Angsana New" w:hAnsi="Angsana New" w:cs="Angsana New" w:hint="cs"/>
          <w:sz w:val="30"/>
          <w:szCs w:val="30"/>
          <w:cs/>
        </w:rPr>
        <w:t>คืน</w:t>
      </w:r>
      <w:r w:rsidR="00BD0D0F" w:rsidRPr="0048553C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48553C">
        <w:rPr>
          <w:rFonts w:ascii="Angsana New" w:hAnsi="Angsana New" w:cs="Angsana New" w:hint="cs"/>
          <w:sz w:val="30"/>
          <w:szCs w:val="30"/>
          <w:cs/>
        </w:rPr>
        <w:t>กู้ยืมระยะยาวจากสถาบัน</w:t>
      </w:r>
      <w:r w:rsidRPr="0019134E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="00A479A8">
        <w:rPr>
          <w:rFonts w:ascii="Angsana New" w:hAnsi="Angsana New" w:cs="Angsana New" w:hint="cs"/>
          <w:sz w:val="30"/>
          <w:szCs w:val="30"/>
          <w:cs/>
        </w:rPr>
        <w:t>ก่อนครบกำหนด</w:t>
      </w:r>
      <w:r w:rsidR="000B6592">
        <w:rPr>
          <w:rFonts w:ascii="Angsana New" w:hAnsi="Angsana New" w:cs="Angsana New" w:hint="cs"/>
          <w:sz w:val="30"/>
          <w:szCs w:val="30"/>
          <w:cs/>
        </w:rPr>
        <w:t>การ</w:t>
      </w:r>
      <w:r w:rsidR="00A479A8">
        <w:rPr>
          <w:rFonts w:ascii="Angsana New" w:hAnsi="Angsana New" w:cs="Angsana New" w:hint="cs"/>
          <w:sz w:val="30"/>
          <w:szCs w:val="30"/>
          <w:cs/>
        </w:rPr>
        <w:t>จ่ายชำระคืน</w:t>
      </w:r>
      <w:r w:rsidRPr="0019134E">
        <w:rPr>
          <w:rFonts w:ascii="Angsana New" w:hAnsi="Angsana New" w:cs="Angsana New" w:hint="cs"/>
          <w:sz w:val="30"/>
          <w:szCs w:val="30"/>
          <w:cs/>
        </w:rPr>
        <w:t xml:space="preserve"> สำหรับสัญญาเงินกู้ยืม</w:t>
      </w:r>
      <w:r w:rsidRPr="0048553C">
        <w:rPr>
          <w:rFonts w:ascii="Angsana New" w:hAnsi="Angsana New" w:cs="Angsana New" w:hint="cs"/>
          <w:sz w:val="30"/>
          <w:szCs w:val="30"/>
          <w:cs/>
        </w:rPr>
        <w:t xml:space="preserve">ลงวันที่ </w:t>
      </w:r>
      <w:r w:rsidR="008852A1" w:rsidRPr="008852A1">
        <w:rPr>
          <w:rFonts w:ascii="Angsana New" w:hAnsi="Angsana New" w:cs="Angsana New"/>
          <w:sz w:val="30"/>
          <w:szCs w:val="30"/>
        </w:rPr>
        <w:t>20</w:t>
      </w:r>
      <w:r w:rsidRPr="0048553C">
        <w:rPr>
          <w:rFonts w:ascii="Angsana New" w:hAnsi="Angsana New" w:cs="Angsana New"/>
          <w:sz w:val="30"/>
          <w:szCs w:val="30"/>
        </w:rPr>
        <w:t xml:space="preserve"> </w:t>
      </w:r>
      <w:r w:rsidR="00AD01B4" w:rsidRPr="0048553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48553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852A1" w:rsidRPr="008C72B8">
        <w:rPr>
          <w:rFonts w:ascii="Angsana New" w:hAnsi="Angsana New" w:cs="Angsana New"/>
          <w:sz w:val="30"/>
          <w:szCs w:val="30"/>
        </w:rPr>
        <w:t>2559</w:t>
      </w:r>
      <w:r w:rsidRPr="008C72B8">
        <w:rPr>
          <w:rFonts w:ascii="Angsana New" w:hAnsi="Angsana New" w:cs="Angsana New"/>
          <w:sz w:val="30"/>
          <w:szCs w:val="30"/>
        </w:rPr>
        <w:t xml:space="preserve"> </w:t>
      </w:r>
      <w:r w:rsidR="00A479A8" w:rsidRPr="008C72B8">
        <w:rPr>
          <w:rFonts w:ascii="Angsana New" w:hAnsi="Angsana New" w:cs="Angsana New" w:hint="cs"/>
          <w:sz w:val="30"/>
          <w:szCs w:val="30"/>
          <w:cs/>
        </w:rPr>
        <w:t>เป็นจำนวน</w:t>
      </w:r>
      <w:r w:rsidR="00F828B9">
        <w:rPr>
          <w:rFonts w:ascii="Angsana New" w:hAnsi="Angsana New" w:cs="Angsana New" w:hint="cs"/>
          <w:sz w:val="30"/>
          <w:szCs w:val="30"/>
          <w:cs/>
        </w:rPr>
        <w:t>เงิน</w:t>
      </w:r>
      <w:r w:rsidR="00A479A8" w:rsidRPr="008C72B8">
        <w:rPr>
          <w:rFonts w:ascii="Angsana New" w:hAnsi="Angsana New" w:cs="Angsana New"/>
          <w:sz w:val="30"/>
          <w:szCs w:val="30"/>
        </w:rPr>
        <w:t xml:space="preserve"> 229.8 </w:t>
      </w:r>
      <w:r w:rsidR="00A479A8" w:rsidRPr="008C72B8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15671843" w14:textId="77777777" w:rsidR="005D246A" w:rsidRPr="00F02ECF" w:rsidRDefault="005D246A" w:rsidP="00D2501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220"/>
        <w:gridCol w:w="1260"/>
        <w:gridCol w:w="1260"/>
        <w:gridCol w:w="270"/>
        <w:gridCol w:w="1170"/>
      </w:tblGrid>
      <w:tr w:rsidR="00922EB2" w:rsidRPr="000A6AB3" w14:paraId="2A4B28A3" w14:textId="77777777" w:rsidTr="005700DA">
        <w:trPr>
          <w:tblHeader/>
        </w:trPr>
        <w:tc>
          <w:tcPr>
            <w:tcW w:w="5220" w:type="dxa"/>
          </w:tcPr>
          <w:p w14:paraId="437C0F57" w14:textId="77777777" w:rsidR="00D937F7" w:rsidRDefault="00D937F7" w:rsidP="00D937F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2803A39F" w14:textId="5216ED31" w:rsidR="00D75FBB" w:rsidRPr="00D75FBB" w:rsidRDefault="00D937F7" w:rsidP="00607061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75FB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2EA8D518" w14:textId="77777777" w:rsidR="00922EB2" w:rsidRPr="000A6AB3" w:rsidRDefault="00922EB2" w:rsidP="00607061">
            <w:pPr>
              <w:pStyle w:val="acctfourfigures"/>
              <w:tabs>
                <w:tab w:val="clear" w:pos="765"/>
              </w:tabs>
              <w:spacing w:line="240" w:lineRule="atLeast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1E03B464" w14:textId="77777777" w:rsidR="00476C52" w:rsidRDefault="00476C52" w:rsidP="00476C52">
            <w:pPr>
              <w:pStyle w:val="acctfourfigures"/>
              <w:tabs>
                <w:tab w:val="clear" w:pos="765"/>
              </w:tabs>
              <w:spacing w:line="240" w:lineRule="atLeast"/>
              <w:ind w:left="-79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26A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</w:p>
          <w:p w14:paraId="0F2C1C6D" w14:textId="77777777" w:rsidR="00922EB2" w:rsidRPr="00D26AE4" w:rsidRDefault="00EE27F0" w:rsidP="00BC4FCB">
            <w:pPr>
              <w:pStyle w:val="acctfourfigures"/>
              <w:tabs>
                <w:tab w:val="clear" w:pos="765"/>
              </w:tabs>
              <w:spacing w:line="240" w:lineRule="atLeast"/>
              <w:ind w:left="-79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26A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26DF8" w:rsidRPr="000A6AB3" w14:paraId="4FB50D76" w14:textId="77777777" w:rsidTr="005700DA">
        <w:trPr>
          <w:tblHeader/>
        </w:trPr>
        <w:tc>
          <w:tcPr>
            <w:tcW w:w="5220" w:type="dxa"/>
          </w:tcPr>
          <w:p w14:paraId="2062C10B" w14:textId="4FE1DC9E" w:rsidR="00426DF8" w:rsidRPr="000A6AB3" w:rsidRDefault="00D937F7" w:rsidP="00426DF8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Pr="008852A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079495F2" w14:textId="77777777" w:rsidR="00426DF8" w:rsidRPr="000A6AB3" w:rsidRDefault="00426DF8" w:rsidP="00426DF8">
            <w:pPr>
              <w:pStyle w:val="acctfourfigures"/>
              <w:tabs>
                <w:tab w:val="clear" w:pos="765"/>
              </w:tabs>
              <w:spacing w:line="240" w:lineRule="atLeast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A491B4F" w14:textId="3A29061C" w:rsidR="00426DF8" w:rsidRPr="000A6AB3" w:rsidRDefault="008852A1" w:rsidP="00426DF8">
            <w:pPr>
              <w:pStyle w:val="acctfourfigures"/>
              <w:tabs>
                <w:tab w:val="clear" w:pos="765"/>
              </w:tabs>
              <w:spacing w:line="240" w:lineRule="atLeast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11A9A0F6" w14:textId="77777777" w:rsidR="00426DF8" w:rsidRPr="000A6AB3" w:rsidRDefault="00426DF8" w:rsidP="00426DF8">
            <w:pPr>
              <w:ind w:left="-79" w:right="-115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90A920" w14:textId="668A8CAC" w:rsidR="00426DF8" w:rsidRPr="000A6AB3" w:rsidRDefault="008852A1" w:rsidP="00426DF8">
            <w:pPr>
              <w:pStyle w:val="acctfourfigures"/>
              <w:tabs>
                <w:tab w:val="clear" w:pos="765"/>
              </w:tabs>
              <w:spacing w:line="240" w:lineRule="atLeast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426DF8" w:rsidRPr="000A6AB3" w14:paraId="45DC418E" w14:textId="77777777" w:rsidTr="005700DA">
        <w:trPr>
          <w:tblHeader/>
        </w:trPr>
        <w:tc>
          <w:tcPr>
            <w:tcW w:w="5220" w:type="dxa"/>
          </w:tcPr>
          <w:p w14:paraId="6FD243BA" w14:textId="77777777" w:rsidR="00426DF8" w:rsidRPr="000A6AB3" w:rsidRDefault="00426DF8" w:rsidP="00426DF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7D2AEE" w14:textId="77777777" w:rsidR="00426DF8" w:rsidRPr="000A6AB3" w:rsidRDefault="00426DF8" w:rsidP="00426DF8">
            <w:pPr>
              <w:pStyle w:val="acctfourfigures"/>
              <w:tabs>
                <w:tab w:val="clear" w:pos="765"/>
              </w:tabs>
              <w:spacing w:line="240" w:lineRule="atLeast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0CE4F01D" w14:textId="77777777" w:rsidR="00426DF8" w:rsidRPr="000A6AB3" w:rsidRDefault="00426DF8" w:rsidP="00426DF8">
            <w:pPr>
              <w:pStyle w:val="acctfourfigures"/>
              <w:tabs>
                <w:tab w:val="clear" w:pos="765"/>
              </w:tabs>
              <w:spacing w:line="240" w:lineRule="atLeast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A6AB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A6AB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ร้อยละต่อปี</w:t>
            </w:r>
            <w:r w:rsidRPr="000A6AB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D3A79" w:rsidRPr="000A6AB3" w14:paraId="7132B3E6" w14:textId="77777777" w:rsidTr="005700DA">
        <w:tc>
          <w:tcPr>
            <w:tcW w:w="5220" w:type="dxa"/>
          </w:tcPr>
          <w:p w14:paraId="2DCBC731" w14:textId="77777777" w:rsidR="001D3A79" w:rsidRPr="000A6AB3" w:rsidRDefault="001D3A79" w:rsidP="001D3A7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6AB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7DA57E23" w14:textId="77777777" w:rsidR="001D3A79" w:rsidRPr="000A6AB3" w:rsidRDefault="001D3A79" w:rsidP="001D3A79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0E4EEAA" w14:textId="77777777" w:rsidR="001D3A79" w:rsidRPr="000A6AB3" w:rsidRDefault="00AD01B4" w:rsidP="001D3A79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A4C399" w14:textId="77777777" w:rsidR="001D3A79" w:rsidRPr="000A6AB3" w:rsidRDefault="001D3A79" w:rsidP="001D3A79">
            <w:pPr>
              <w:tabs>
                <w:tab w:val="decimal" w:pos="707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F0CE9A" w14:textId="15BB0E0A" w:rsidR="001D3A79" w:rsidRPr="000A6AB3" w:rsidRDefault="008852A1" w:rsidP="001D3A79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D3A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</w:t>
            </w:r>
            <w:r w:rsidR="001D3A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D3A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</w:p>
        </w:tc>
      </w:tr>
      <w:tr w:rsidR="001D3A79" w:rsidRPr="000A6AB3" w14:paraId="7C5B04DD" w14:textId="77777777" w:rsidTr="005700DA">
        <w:tc>
          <w:tcPr>
            <w:tcW w:w="5220" w:type="dxa"/>
          </w:tcPr>
          <w:p w14:paraId="412C631C" w14:textId="77777777" w:rsidR="001D3A79" w:rsidRPr="000A6AB3" w:rsidRDefault="001D3A79" w:rsidP="001D3A7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6AB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5EE2FA05" w14:textId="77777777" w:rsidR="001D3A79" w:rsidRPr="000A6AB3" w:rsidRDefault="001D3A79" w:rsidP="001D3A79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49E6B48" w14:textId="558F03F5" w:rsidR="001D3A79" w:rsidRPr="000A6AB3" w:rsidRDefault="008852A1" w:rsidP="001D3A79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AD01B4" w:rsidRPr="001913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AD01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C867E5A" w14:textId="77777777" w:rsidR="001D3A79" w:rsidRPr="000A6AB3" w:rsidRDefault="001D3A79" w:rsidP="001D3A79">
            <w:pPr>
              <w:tabs>
                <w:tab w:val="decimal" w:pos="707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AA0A54" w14:textId="653992C8" w:rsidR="001D3A79" w:rsidRPr="000A6AB3" w:rsidRDefault="008852A1" w:rsidP="001D3A79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D3A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</w:t>
            </w:r>
            <w:r w:rsidR="001D3A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1D3A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</w:tr>
    </w:tbl>
    <w:p w14:paraId="081E7D53" w14:textId="77777777" w:rsidR="0019134E" w:rsidRDefault="001913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x-none" w:eastAsia="x-none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AD69602" w14:textId="55611809" w:rsidR="00D25013" w:rsidRDefault="00D25013" w:rsidP="00D2501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F77A7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วงเงินสินเชื่อที่ยังไม่ได้เบิกใช้</w:t>
      </w:r>
    </w:p>
    <w:p w14:paraId="2545B128" w14:textId="77777777" w:rsidR="00BB731F" w:rsidRPr="00F02ECF" w:rsidRDefault="00BB731F" w:rsidP="00D2501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DAA0A9E" w14:textId="1AE138C0" w:rsidR="00EE27F0" w:rsidRDefault="00C607E3" w:rsidP="009812D6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pacing w:val="-6"/>
          <w:sz w:val="30"/>
          <w:szCs w:val="30"/>
        </w:rPr>
      </w:pPr>
      <w:r w:rsidRPr="00BC4FCB">
        <w:rPr>
          <w:rFonts w:ascii="Angsana New" w:hAnsi="Angsana New"/>
          <w:spacing w:val="-6"/>
          <w:sz w:val="30"/>
          <w:szCs w:val="30"/>
          <w:cs/>
        </w:rPr>
        <w:t>ณ</w:t>
      </w:r>
      <w:r w:rsidR="008706D8" w:rsidRPr="00BC4FCB">
        <w:rPr>
          <w:rFonts w:ascii="Angsana New" w:hAnsi="Angsana New"/>
          <w:spacing w:val="-6"/>
          <w:sz w:val="30"/>
          <w:szCs w:val="30"/>
          <w:cs/>
        </w:rPr>
        <w:t xml:space="preserve"> วันที่ </w:t>
      </w:r>
      <w:r w:rsidR="008852A1" w:rsidRPr="008852A1">
        <w:rPr>
          <w:rFonts w:ascii="Angsana New" w:hAnsi="Angsana New"/>
          <w:spacing w:val="-6"/>
          <w:sz w:val="30"/>
          <w:szCs w:val="30"/>
          <w:lang w:val="en-US"/>
        </w:rPr>
        <w:t>31</w:t>
      </w:r>
      <w:r w:rsidR="008706D8" w:rsidRPr="00BC4FCB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8852A1" w:rsidRPr="008852A1">
        <w:rPr>
          <w:rFonts w:ascii="Angsana New" w:hAnsi="Angsana New"/>
          <w:spacing w:val="-6"/>
          <w:sz w:val="30"/>
          <w:szCs w:val="30"/>
          <w:lang w:val="en-US"/>
        </w:rPr>
        <w:t>2563</w:t>
      </w:r>
      <w:r w:rsidR="00426DF8" w:rsidRPr="00BC4FCB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EA1D50" w:rsidRPr="00BC4FCB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="008B4BED" w:rsidRPr="00BC4FCB">
        <w:rPr>
          <w:rFonts w:ascii="Angsana New" w:hAnsi="Angsana New"/>
          <w:spacing w:val="-6"/>
          <w:sz w:val="30"/>
          <w:szCs w:val="30"/>
          <w:cs/>
        </w:rPr>
        <w:t>มีวงเงินสินเชื่อ</w:t>
      </w:r>
      <w:r w:rsidR="008B4BED" w:rsidRPr="00BC4FCB">
        <w:rPr>
          <w:rFonts w:ascii="Angsana New" w:hAnsi="Angsana New" w:hint="cs"/>
          <w:spacing w:val="-6"/>
          <w:sz w:val="30"/>
          <w:szCs w:val="30"/>
          <w:cs/>
        </w:rPr>
        <w:t>ที่</w:t>
      </w:r>
      <w:r w:rsidRPr="00BC4FCB">
        <w:rPr>
          <w:rFonts w:ascii="Angsana New" w:hAnsi="Angsana New"/>
          <w:spacing w:val="-6"/>
          <w:sz w:val="30"/>
          <w:szCs w:val="30"/>
          <w:cs/>
        </w:rPr>
        <w:t>ยังไม่ได้เบิกใช้</w:t>
      </w:r>
      <w:r w:rsidRPr="00AD01B4">
        <w:rPr>
          <w:rFonts w:ascii="Angsana New" w:hAnsi="Angsana New"/>
          <w:spacing w:val="-6"/>
          <w:sz w:val="30"/>
          <w:szCs w:val="30"/>
          <w:cs/>
        </w:rPr>
        <w:t>เป็</w:t>
      </w:r>
      <w:r w:rsidR="00F121AD" w:rsidRPr="00AD01B4">
        <w:rPr>
          <w:rFonts w:ascii="Angsana New" w:hAnsi="Angsana New"/>
          <w:spacing w:val="-6"/>
          <w:sz w:val="30"/>
          <w:szCs w:val="30"/>
          <w:cs/>
        </w:rPr>
        <w:t>นจำนวนเงิน</w:t>
      </w:r>
      <w:r w:rsidR="00AD01B4" w:rsidRPr="00AD01B4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8852A1" w:rsidRPr="008852A1">
        <w:rPr>
          <w:rFonts w:ascii="Angsana New" w:hAnsi="Angsana New"/>
          <w:spacing w:val="-6"/>
          <w:sz w:val="30"/>
          <w:szCs w:val="30"/>
          <w:lang w:val="en-US"/>
        </w:rPr>
        <w:t>1</w:t>
      </w:r>
      <w:r w:rsidR="00AD01B4" w:rsidRPr="0019134E">
        <w:rPr>
          <w:rFonts w:ascii="Angsana New" w:hAnsi="Angsana New"/>
          <w:spacing w:val="-6"/>
          <w:sz w:val="30"/>
          <w:szCs w:val="30"/>
          <w:lang w:val="en-US"/>
        </w:rPr>
        <w:t>,</w:t>
      </w:r>
      <w:r w:rsidR="008852A1" w:rsidRPr="008852A1">
        <w:rPr>
          <w:rFonts w:ascii="Angsana New" w:hAnsi="Angsana New"/>
          <w:spacing w:val="-6"/>
          <w:sz w:val="30"/>
          <w:szCs w:val="30"/>
          <w:lang w:val="en-US"/>
        </w:rPr>
        <w:t>270</w:t>
      </w:r>
      <w:r w:rsidR="00B53FF9">
        <w:rPr>
          <w:rFonts w:ascii="Angsana New" w:hAnsi="Angsana New"/>
          <w:spacing w:val="-6"/>
          <w:sz w:val="30"/>
          <w:szCs w:val="30"/>
          <w:lang w:val="en-US"/>
        </w:rPr>
        <w:t>.0</w:t>
      </w:r>
      <w:r w:rsidRPr="00AD01B4">
        <w:rPr>
          <w:rFonts w:ascii="Angsana New" w:hAnsi="Angsana New"/>
          <w:spacing w:val="-6"/>
          <w:sz w:val="30"/>
          <w:szCs w:val="30"/>
          <w:cs/>
        </w:rPr>
        <w:t xml:space="preserve"> ล้านบาท</w:t>
      </w:r>
      <w:r w:rsidR="008B4BED" w:rsidRPr="00BC4FC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5B1A62" w:rsidRPr="00BC4FCB">
        <w:rPr>
          <w:rFonts w:ascii="Angsana New" w:hAnsi="Angsana New"/>
          <w:i/>
          <w:iCs/>
          <w:spacing w:val="-6"/>
          <w:sz w:val="30"/>
          <w:szCs w:val="30"/>
        </w:rPr>
        <w:t>(</w:t>
      </w:r>
      <w:r w:rsidR="008852A1" w:rsidRPr="008852A1">
        <w:rPr>
          <w:rFonts w:ascii="Angsana New" w:hAnsi="Angsana New"/>
          <w:i/>
          <w:iCs/>
          <w:spacing w:val="-6"/>
          <w:sz w:val="30"/>
          <w:szCs w:val="30"/>
          <w:lang w:val="en-US"/>
        </w:rPr>
        <w:t>2562</w:t>
      </w:r>
      <w:r w:rsidR="005B1A62" w:rsidRPr="00BC4FCB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8852A1" w:rsidRPr="008852A1">
        <w:rPr>
          <w:rFonts w:ascii="Angsana New" w:hAnsi="Angsana New"/>
          <w:i/>
          <w:iCs/>
          <w:spacing w:val="-6"/>
          <w:sz w:val="30"/>
          <w:szCs w:val="30"/>
          <w:lang w:val="en-US"/>
        </w:rPr>
        <w:t>1</w:t>
      </w:r>
      <w:r w:rsidR="001D3A79">
        <w:rPr>
          <w:rFonts w:ascii="Angsana New" w:hAnsi="Angsana New"/>
          <w:i/>
          <w:iCs/>
          <w:spacing w:val="-6"/>
          <w:sz w:val="30"/>
          <w:szCs w:val="30"/>
          <w:lang w:val="en-US"/>
        </w:rPr>
        <w:t>,</w:t>
      </w:r>
      <w:r w:rsidR="008852A1" w:rsidRPr="008852A1">
        <w:rPr>
          <w:rFonts w:ascii="Angsana New" w:hAnsi="Angsana New"/>
          <w:i/>
          <w:iCs/>
          <w:spacing w:val="-6"/>
          <w:sz w:val="30"/>
          <w:szCs w:val="30"/>
          <w:lang w:val="en-US"/>
        </w:rPr>
        <w:t>010</w:t>
      </w:r>
      <w:r w:rsidR="001D3A79">
        <w:rPr>
          <w:rFonts w:ascii="Angsana New" w:hAnsi="Angsana New"/>
          <w:i/>
          <w:iCs/>
          <w:spacing w:val="-6"/>
          <w:sz w:val="30"/>
          <w:szCs w:val="30"/>
          <w:lang w:val="en-US"/>
        </w:rPr>
        <w:t>.</w:t>
      </w:r>
      <w:r w:rsidR="008852A1" w:rsidRPr="008852A1">
        <w:rPr>
          <w:rFonts w:ascii="Angsana New" w:hAnsi="Angsana New"/>
          <w:i/>
          <w:iCs/>
          <w:spacing w:val="-6"/>
          <w:sz w:val="30"/>
          <w:szCs w:val="30"/>
          <w:lang w:val="en-US"/>
        </w:rPr>
        <w:t>0</w:t>
      </w:r>
      <w:r w:rsidR="00853610" w:rsidRPr="00BC4FCB">
        <w:rPr>
          <w:rFonts w:ascii="Angsana New" w:hAnsi="Angsana New"/>
          <w:i/>
          <w:iCs/>
          <w:spacing w:val="-6"/>
          <w:sz w:val="30"/>
          <w:szCs w:val="30"/>
          <w:lang w:val="en-US"/>
        </w:rPr>
        <w:t xml:space="preserve"> </w:t>
      </w:r>
      <w:r w:rsidR="00B53FF9">
        <w:rPr>
          <w:rFonts w:ascii="Angsana New" w:hAnsi="Angsana New"/>
          <w:i/>
          <w:iCs/>
          <w:spacing w:val="-6"/>
          <w:sz w:val="30"/>
          <w:szCs w:val="30"/>
          <w:lang w:val="en-US"/>
        </w:rPr>
        <w:br/>
      </w:r>
      <w:r w:rsidR="008B4BED" w:rsidRPr="00BC4FCB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ล้านบาท)</w:t>
      </w:r>
      <w:r w:rsidR="005B752E" w:rsidRPr="00EE27F0">
        <w:rPr>
          <w:rFonts w:ascii="Angsana New" w:hAnsi="Angsana New"/>
          <w:spacing w:val="-6"/>
          <w:sz w:val="30"/>
          <w:szCs w:val="30"/>
        </w:rPr>
        <w:t xml:space="preserve"> </w:t>
      </w:r>
    </w:p>
    <w:p w14:paraId="7F664D59" w14:textId="7A489D07" w:rsidR="002D295E" w:rsidRDefault="002D295E" w:rsidP="009812D6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144895F" w14:textId="4D4AE24F" w:rsidR="0009644D" w:rsidRPr="007C6617" w:rsidRDefault="0009644D" w:rsidP="0009644D">
      <w:pPr>
        <w:pStyle w:val="block"/>
        <w:spacing w:after="0" w:line="240" w:lineRule="auto"/>
        <w:ind w:left="540"/>
        <w:jc w:val="thaiDistribute"/>
        <w:rPr>
          <w:rFonts w:eastAsiaTheme="minorHAnsi"/>
          <w:sz w:val="20"/>
        </w:rPr>
      </w:pPr>
      <w:r w:rsidRPr="007C66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หนี้สินตามสัญญาเช่า </w:t>
      </w:r>
    </w:p>
    <w:p w14:paraId="4D56EF22" w14:textId="77777777" w:rsidR="0009644D" w:rsidRPr="007C6617" w:rsidRDefault="0009644D" w:rsidP="0009644D">
      <w:pPr>
        <w:pStyle w:val="BodyText"/>
        <w:spacing w:after="0" w:line="240" w:lineRule="auto"/>
        <w:ind w:left="540"/>
      </w:pPr>
      <w:r w:rsidRPr="007C6617">
        <w:rPr>
          <w:rFonts w:ascii="Angsana New" w:hAnsi="Angsana New"/>
          <w:sz w:val="30"/>
          <w:szCs w:val="30"/>
          <w:lang w:val="x-none"/>
        </w:rPr>
        <w:t> </w:t>
      </w:r>
    </w:p>
    <w:p w14:paraId="1B20BB3A" w14:textId="77777777" w:rsidR="0009644D" w:rsidRPr="007C6617" w:rsidRDefault="0009644D" w:rsidP="0009644D">
      <w:pPr>
        <w:pStyle w:val="BodyText"/>
        <w:spacing w:after="0" w:line="240" w:lineRule="auto"/>
        <w:ind w:left="540"/>
      </w:pPr>
      <w:r w:rsidRPr="007C6617">
        <w:rPr>
          <w:rFonts w:ascii="Angsana New" w:hAnsi="Angsana New" w:cs="Angsana New" w:hint="cs"/>
          <w:sz w:val="30"/>
          <w:szCs w:val="30"/>
          <w:cs/>
        </w:rPr>
        <w:t>รายการเคลื่อนไหวในระหว่างปีสิ้นสุดวันที่</w:t>
      </w:r>
      <w:r w:rsidRPr="007C6617">
        <w:rPr>
          <w:rFonts w:ascii="Angsana New" w:hAnsi="Angsana New"/>
          <w:sz w:val="30"/>
          <w:szCs w:val="30"/>
          <w:cs/>
        </w:rPr>
        <w:t xml:space="preserve"> </w:t>
      </w:r>
      <w:r w:rsidRPr="007C6617">
        <w:rPr>
          <w:rFonts w:ascii="Angsana New" w:hAnsi="Angsana New"/>
          <w:sz w:val="30"/>
          <w:szCs w:val="30"/>
        </w:rPr>
        <w:t>31</w:t>
      </w:r>
      <w:r w:rsidRPr="007C6617">
        <w:rPr>
          <w:rFonts w:ascii="Angsana New" w:hAnsi="Angsana New" w:hint="cs"/>
          <w:sz w:val="30"/>
          <w:szCs w:val="30"/>
          <w:cs/>
        </w:rPr>
        <w:t xml:space="preserve"> </w:t>
      </w:r>
      <w:r w:rsidRPr="007C661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C6617">
        <w:rPr>
          <w:rFonts w:ascii="Angsana New" w:hAnsi="Angsana New" w:hint="cs"/>
          <w:sz w:val="30"/>
          <w:szCs w:val="30"/>
          <w:cs/>
        </w:rPr>
        <w:t xml:space="preserve"> </w:t>
      </w:r>
      <w:r w:rsidRPr="007C6617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51BB6BAC" w14:textId="77777777" w:rsidR="0009644D" w:rsidRPr="007C6617" w:rsidRDefault="0009644D" w:rsidP="0009644D">
      <w:pPr>
        <w:pStyle w:val="BodyText"/>
        <w:spacing w:after="0" w:line="240" w:lineRule="auto"/>
        <w:ind w:left="540"/>
      </w:pPr>
      <w:r w:rsidRPr="007C6617">
        <w:rPr>
          <w:rFonts w:ascii="Angsana New" w:hAnsi="Angsana New"/>
          <w:sz w:val="30"/>
          <w:szCs w:val="30"/>
        </w:rPr>
        <w:t> </w:t>
      </w:r>
    </w:p>
    <w:tbl>
      <w:tblPr>
        <w:tblW w:w="911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76"/>
        <w:gridCol w:w="782"/>
        <w:gridCol w:w="266"/>
        <w:gridCol w:w="1236"/>
        <w:gridCol w:w="266"/>
        <w:gridCol w:w="1088"/>
      </w:tblGrid>
      <w:tr w:rsidR="0009644D" w:rsidRPr="0009644D" w14:paraId="48599FD0" w14:textId="77777777" w:rsidTr="000B6592">
        <w:trPr>
          <w:trHeight w:hRule="exact" w:val="403"/>
        </w:trPr>
        <w:tc>
          <w:tcPr>
            <w:tcW w:w="300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1BA17" w14:textId="77777777" w:rsidR="0009644D" w:rsidRPr="0009644D" w:rsidRDefault="0009644D" w:rsidP="00563BF5">
            <w:pPr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CC59E" w14:textId="77777777" w:rsidR="0009644D" w:rsidRPr="0009644D" w:rsidRDefault="0009644D" w:rsidP="00563BF5">
            <w:pPr>
              <w:pStyle w:val="BodyText"/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62042" w14:textId="77777777" w:rsidR="0009644D" w:rsidRPr="0009644D" w:rsidRDefault="0009644D" w:rsidP="00563BF5">
            <w:pPr>
              <w:pStyle w:val="BodyText"/>
              <w:spacing w:after="0" w:line="240" w:lineRule="auto"/>
              <w:ind w:left="-645" w:right="-25" w:firstLine="53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04026" w14:textId="331F87BF" w:rsidR="0009644D" w:rsidRPr="0009644D" w:rsidRDefault="0009644D" w:rsidP="00563BF5">
            <w:pPr>
              <w:pStyle w:val="BodyText"/>
              <w:spacing w:after="0" w:line="240" w:lineRule="auto"/>
              <w:ind w:left="-377" w:right="-25" w:firstLine="2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64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0964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</w:p>
        </w:tc>
      </w:tr>
      <w:tr w:rsidR="0009644D" w:rsidRPr="0009644D" w14:paraId="6DFB5BE3" w14:textId="77777777" w:rsidTr="000B6592">
        <w:trPr>
          <w:trHeight w:hRule="exact" w:val="403"/>
        </w:trPr>
        <w:tc>
          <w:tcPr>
            <w:tcW w:w="300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7B77A" w14:textId="77777777" w:rsidR="0009644D" w:rsidRPr="0009644D" w:rsidRDefault="0009644D" w:rsidP="00563BF5">
            <w:pPr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69F8E" w14:textId="77777777" w:rsidR="0009644D" w:rsidRPr="0009644D" w:rsidRDefault="0009644D" w:rsidP="00563BF5">
            <w:pPr>
              <w:pStyle w:val="BodyText"/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3FB6E" w14:textId="77777777" w:rsidR="0009644D" w:rsidRPr="0009644D" w:rsidRDefault="0009644D" w:rsidP="00563BF5">
            <w:pPr>
              <w:pStyle w:val="BodyText"/>
              <w:spacing w:after="0" w:line="240" w:lineRule="auto"/>
              <w:ind w:left="-645" w:right="-25" w:firstLine="53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17391" w14:textId="539F3B61" w:rsidR="0009644D" w:rsidRPr="0009644D" w:rsidRDefault="0009644D" w:rsidP="00563BF5">
            <w:pPr>
              <w:pStyle w:val="BodyText"/>
              <w:spacing w:after="0" w:line="240" w:lineRule="auto"/>
              <w:ind w:left="-377" w:right="-25" w:firstLine="2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64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644D" w:rsidRPr="0009644D" w14:paraId="497370EE" w14:textId="77777777" w:rsidTr="000B6592">
        <w:trPr>
          <w:trHeight w:hRule="exact" w:val="403"/>
        </w:trPr>
        <w:tc>
          <w:tcPr>
            <w:tcW w:w="30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DBD34" w14:textId="77777777" w:rsidR="0009644D" w:rsidRPr="0009644D" w:rsidRDefault="0009644D" w:rsidP="00563BF5">
            <w:pPr>
              <w:pStyle w:val="BodyText"/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0964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4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05A3F" w14:textId="535E6C46" w:rsidR="0009644D" w:rsidRPr="003E511F" w:rsidRDefault="003E511F" w:rsidP="00563BF5">
            <w:pPr>
              <w:ind w:left="-107" w:right="-100" w:hanging="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511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F2065" w14:textId="77777777" w:rsidR="0009644D" w:rsidRPr="0009644D" w:rsidRDefault="0009644D" w:rsidP="00563BF5">
            <w:pPr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644D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6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A933C" w14:textId="77777777" w:rsidR="0009644D" w:rsidRPr="0009644D" w:rsidRDefault="0009644D" w:rsidP="00563BF5">
            <w:pPr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644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F6F1D" w14:textId="77777777" w:rsidR="0009644D" w:rsidRPr="0009644D" w:rsidRDefault="0009644D" w:rsidP="00563BF5">
            <w:pPr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644D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59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6915C" w14:textId="77777777" w:rsidR="0009644D" w:rsidRPr="0009644D" w:rsidRDefault="0009644D" w:rsidP="00563BF5">
            <w:pPr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644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63BF5" w:rsidRPr="0009644D" w14:paraId="2FF0FADA" w14:textId="77777777" w:rsidTr="000B6592">
        <w:trPr>
          <w:trHeight w:hRule="exact" w:val="403"/>
        </w:trPr>
        <w:tc>
          <w:tcPr>
            <w:tcW w:w="300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2C30A" w14:textId="77777777" w:rsidR="00563BF5" w:rsidRPr="0009644D" w:rsidRDefault="00563BF5" w:rsidP="00563BF5">
            <w:pPr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13831" w14:textId="77777777" w:rsidR="00563BF5" w:rsidRPr="0009644D" w:rsidRDefault="00563BF5" w:rsidP="00563BF5">
            <w:pPr>
              <w:pStyle w:val="BodyText"/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5764E" w14:textId="77777777" w:rsidR="00563BF5" w:rsidRPr="0009644D" w:rsidRDefault="00563BF5" w:rsidP="00563BF5">
            <w:pPr>
              <w:pStyle w:val="BodyText"/>
              <w:spacing w:after="0" w:line="240" w:lineRule="auto"/>
              <w:ind w:left="-645" w:right="-25" w:firstLine="53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88B9F" w14:textId="77777777" w:rsidR="00563BF5" w:rsidRPr="0009644D" w:rsidRDefault="00563BF5" w:rsidP="00563BF5">
            <w:pPr>
              <w:pStyle w:val="BodyText"/>
              <w:spacing w:after="0" w:line="240" w:lineRule="auto"/>
              <w:ind w:left="-377" w:right="-25" w:firstLine="2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9644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964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9644D" w:rsidRPr="0009644D" w14:paraId="20D6A2E1" w14:textId="77777777" w:rsidTr="000B6592">
        <w:trPr>
          <w:trHeight w:hRule="exact" w:val="403"/>
        </w:trPr>
        <w:tc>
          <w:tcPr>
            <w:tcW w:w="30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01564" w14:textId="77777777" w:rsidR="0009644D" w:rsidRPr="0009644D" w:rsidRDefault="0009644D" w:rsidP="00563BF5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0964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9644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9644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17572" w14:textId="686C888D" w:rsidR="0009644D" w:rsidRPr="0009644D" w:rsidRDefault="0009644D" w:rsidP="00563BF5">
            <w:pPr>
              <w:pStyle w:val="BodyText"/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644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 </w:t>
            </w:r>
            <w:r w:rsidR="003E511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58C50" w14:textId="77777777" w:rsidR="0009644D" w:rsidRPr="0009644D" w:rsidRDefault="0009644D" w:rsidP="00563BF5">
            <w:pPr>
              <w:pStyle w:val="BodyText"/>
              <w:spacing w:after="0" w:line="240" w:lineRule="auto"/>
              <w:ind w:left="-645" w:right="-25" w:firstLine="537"/>
              <w:rPr>
                <w:rFonts w:asciiTheme="majorBidi" w:hAnsiTheme="majorBidi" w:cstheme="majorBidi"/>
                <w:sz w:val="30"/>
                <w:szCs w:val="30"/>
              </w:rPr>
            </w:pPr>
            <w:r w:rsidRPr="0009644D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6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4D8F6" w14:textId="71AC993F" w:rsidR="0009644D" w:rsidRPr="00EC6E31" w:rsidRDefault="0009644D" w:rsidP="00EC6E3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C6E31">
              <w:rPr>
                <w:rFonts w:ascii="Angsana New" w:hAnsi="Angsana New" w:cs="Angsana New"/>
                <w:sz w:val="30"/>
                <w:szCs w:val="30"/>
              </w:rPr>
              <w:t>102,065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457F7" w14:textId="77777777" w:rsidR="0009644D" w:rsidRPr="0009644D" w:rsidRDefault="0009644D" w:rsidP="00563BF5">
            <w:pPr>
              <w:pStyle w:val="BodyText"/>
              <w:spacing w:after="0" w:line="240" w:lineRule="auto"/>
              <w:ind w:left="-377" w:right="-25" w:firstLine="269"/>
              <w:rPr>
                <w:rFonts w:asciiTheme="majorBidi" w:hAnsiTheme="majorBidi" w:cstheme="majorBidi"/>
                <w:sz w:val="30"/>
                <w:szCs w:val="30"/>
              </w:rPr>
            </w:pPr>
            <w:r w:rsidRPr="0009644D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5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F8FA6" w14:textId="55228899" w:rsidR="0009644D" w:rsidRPr="0009644D" w:rsidRDefault="0009644D" w:rsidP="00563BF5">
            <w:pPr>
              <w:pStyle w:val="BodyText"/>
              <w:spacing w:after="0" w:line="240" w:lineRule="auto"/>
              <w:ind w:left="-645" w:right="143" w:firstLine="5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64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644D" w:rsidRPr="0009644D" w14:paraId="34DAD194" w14:textId="77777777" w:rsidTr="000B6592">
        <w:trPr>
          <w:trHeight w:hRule="exact" w:val="403"/>
        </w:trPr>
        <w:tc>
          <w:tcPr>
            <w:tcW w:w="30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367D4" w14:textId="4CD8D241" w:rsidR="0009644D" w:rsidRPr="0009644D" w:rsidRDefault="0009644D" w:rsidP="00563BF5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0964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ซื้อสินทรัพย์ภายใต้สัญญาเช่า </w:t>
            </w:r>
          </w:p>
        </w:tc>
        <w:tc>
          <w:tcPr>
            <w:tcW w:w="4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324E8" w14:textId="77777777" w:rsidR="0009644D" w:rsidRPr="0009644D" w:rsidRDefault="0009644D" w:rsidP="00563BF5">
            <w:pPr>
              <w:pStyle w:val="BodyText"/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644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 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E12F1" w14:textId="77777777" w:rsidR="0009644D" w:rsidRPr="0009644D" w:rsidRDefault="0009644D" w:rsidP="00563BF5">
            <w:pPr>
              <w:pStyle w:val="BodyText"/>
              <w:spacing w:after="0" w:line="240" w:lineRule="auto"/>
              <w:ind w:left="-645" w:right="-25" w:firstLine="537"/>
              <w:rPr>
                <w:rFonts w:asciiTheme="majorBidi" w:hAnsiTheme="majorBidi" w:cstheme="majorBidi"/>
                <w:sz w:val="30"/>
                <w:szCs w:val="30"/>
              </w:rPr>
            </w:pPr>
            <w:r w:rsidRPr="0009644D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6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98CDA" w14:textId="285B1593" w:rsidR="0009644D" w:rsidRPr="00EC6E31" w:rsidRDefault="0009644D" w:rsidP="00EC6E3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C6E31">
              <w:rPr>
                <w:rFonts w:ascii="Angsana New" w:hAnsi="Angsana New" w:cs="Angsana New"/>
                <w:sz w:val="30"/>
                <w:szCs w:val="30"/>
              </w:rPr>
              <w:t>5,402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D7737" w14:textId="77777777" w:rsidR="0009644D" w:rsidRPr="0009644D" w:rsidRDefault="0009644D" w:rsidP="00563BF5">
            <w:pPr>
              <w:pStyle w:val="BodyText"/>
              <w:spacing w:after="0" w:line="240" w:lineRule="auto"/>
              <w:ind w:left="-377" w:right="-25" w:firstLine="269"/>
              <w:rPr>
                <w:rFonts w:asciiTheme="majorBidi" w:hAnsiTheme="majorBidi" w:cstheme="majorBidi"/>
                <w:sz w:val="30"/>
                <w:szCs w:val="30"/>
              </w:rPr>
            </w:pPr>
            <w:r w:rsidRPr="0009644D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5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341AA" w14:textId="54EC1E32" w:rsidR="0009644D" w:rsidRPr="0009644D" w:rsidRDefault="00B51F10" w:rsidP="00563BF5">
            <w:pPr>
              <w:pStyle w:val="BodyText"/>
              <w:spacing w:after="0" w:line="240" w:lineRule="auto"/>
              <w:ind w:left="-645" w:right="143" w:firstLine="5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644D" w:rsidRPr="0009644D" w14:paraId="6906D7FB" w14:textId="77777777" w:rsidTr="000B6592">
        <w:trPr>
          <w:trHeight w:hRule="exact" w:val="403"/>
        </w:trPr>
        <w:tc>
          <w:tcPr>
            <w:tcW w:w="30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6E4CC" w14:textId="58E6A831" w:rsidR="0009644D" w:rsidRPr="0009644D" w:rsidRDefault="0009644D" w:rsidP="00563BF5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09644D">
              <w:rPr>
                <w:rFonts w:asciiTheme="majorBidi" w:hAnsiTheme="majorBidi" w:cstheme="majorBidi"/>
                <w:sz w:val="30"/>
                <w:szCs w:val="30"/>
                <w:cs/>
              </w:rPr>
              <w:t>จ่าย</w:t>
            </w:r>
            <w:r w:rsidR="003E511F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</w:t>
            </w:r>
            <w:r w:rsidRPr="0009644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  <w:r w:rsidR="003E511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</w:t>
            </w:r>
            <w:r w:rsidRPr="0009644D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4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44246" w14:textId="77777777" w:rsidR="0009644D" w:rsidRPr="0009644D" w:rsidRDefault="0009644D" w:rsidP="00563BF5">
            <w:pPr>
              <w:pStyle w:val="BodyText"/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644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 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15D87" w14:textId="77777777" w:rsidR="0009644D" w:rsidRPr="0009644D" w:rsidRDefault="0009644D" w:rsidP="00563BF5">
            <w:pPr>
              <w:pStyle w:val="BodyText"/>
              <w:spacing w:after="0" w:line="240" w:lineRule="auto"/>
              <w:ind w:left="-115"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09644D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6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DB711" w14:textId="4B4E5579" w:rsidR="0009644D" w:rsidRPr="00EC6E31" w:rsidRDefault="00EC6E31" w:rsidP="00EC6E3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C6E3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51C4E">
              <w:rPr>
                <w:rFonts w:ascii="Angsana New" w:hAnsi="Angsana New" w:cs="Angsana New"/>
                <w:sz w:val="30"/>
                <w:szCs w:val="30"/>
              </w:rPr>
              <w:t>13,757</w:t>
            </w:r>
            <w:r w:rsidRPr="00EC6E3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4FBC4" w14:textId="77777777" w:rsidR="0009644D" w:rsidRPr="0009644D" w:rsidRDefault="0009644D" w:rsidP="00563BF5">
            <w:pPr>
              <w:pStyle w:val="BodyText"/>
              <w:spacing w:after="0" w:line="240" w:lineRule="auto"/>
              <w:ind w:left="-115"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09644D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5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B59F4" w14:textId="28DF26A8" w:rsidR="0009644D" w:rsidRPr="0009644D" w:rsidRDefault="0009644D" w:rsidP="0009644D">
            <w:pPr>
              <w:pStyle w:val="BodyText"/>
              <w:spacing w:after="0" w:line="240" w:lineRule="auto"/>
              <w:ind w:left="-645" w:right="143" w:firstLine="5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64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6592" w:rsidRPr="0009644D" w14:paraId="7CA7B299" w14:textId="77777777" w:rsidTr="000B6592">
        <w:trPr>
          <w:trHeight w:hRule="exact" w:val="403"/>
        </w:trPr>
        <w:tc>
          <w:tcPr>
            <w:tcW w:w="300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8D749" w14:textId="6E01F636" w:rsidR="000B6592" w:rsidRPr="0009644D" w:rsidRDefault="000B6592" w:rsidP="000B6592">
            <w:pPr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64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ต้นทุนทางการเงินภายใต้สัญญาเช่า </w:t>
            </w:r>
          </w:p>
        </w:tc>
        <w:tc>
          <w:tcPr>
            <w:tcW w:w="4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7E104" w14:textId="7BF9EA83" w:rsidR="000B6592" w:rsidRPr="0009644D" w:rsidRDefault="000B6592" w:rsidP="000B6592">
            <w:pPr>
              <w:pStyle w:val="BodyText"/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9644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 </w:t>
            </w:r>
            <w:r w:rsidR="005653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01398" w14:textId="6FBE0727" w:rsidR="000B6592" w:rsidRPr="0009644D" w:rsidRDefault="000B6592" w:rsidP="000B6592">
            <w:pPr>
              <w:pStyle w:val="BodyText"/>
              <w:spacing w:after="0" w:line="240" w:lineRule="auto"/>
              <w:ind w:left="-115"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09644D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6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C9073" w14:textId="0A431934" w:rsidR="000B6592" w:rsidRPr="00EC6E31" w:rsidRDefault="000B6592" w:rsidP="000B659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C6E31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D51C4E">
              <w:rPr>
                <w:rFonts w:ascii="Angsana New" w:hAnsi="Angsana New" w:cs="Angsana New"/>
                <w:sz w:val="30"/>
                <w:szCs w:val="30"/>
              </w:rPr>
              <w:t>244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E6AA3" w14:textId="77777777" w:rsidR="000B6592" w:rsidRPr="0009644D" w:rsidRDefault="000B6592" w:rsidP="000B6592">
            <w:pPr>
              <w:pStyle w:val="BodyText"/>
              <w:spacing w:after="0" w:line="240" w:lineRule="auto"/>
              <w:ind w:left="-115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DC769" w14:textId="77777777" w:rsidR="000B6592" w:rsidRPr="0009644D" w:rsidRDefault="000B6592" w:rsidP="000B6592">
            <w:pPr>
              <w:pStyle w:val="BodyText"/>
              <w:spacing w:after="0" w:line="240" w:lineRule="auto"/>
              <w:ind w:left="-645" w:right="143" w:firstLine="5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6592" w:rsidRPr="0009644D" w14:paraId="069D66B5" w14:textId="77777777" w:rsidTr="000B6592">
        <w:trPr>
          <w:trHeight w:hRule="exact" w:val="403"/>
        </w:trPr>
        <w:tc>
          <w:tcPr>
            <w:tcW w:w="300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7102E" w14:textId="77C62E03" w:rsidR="000B6592" w:rsidRPr="0009644D" w:rsidRDefault="000B6592" w:rsidP="000B6592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ผลกระทบสุทธิจากการได้รับการลดค่าเช่าจ่าย</w:t>
            </w:r>
          </w:p>
        </w:tc>
        <w:tc>
          <w:tcPr>
            <w:tcW w:w="4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4B5E4" w14:textId="5419125E" w:rsidR="000B6592" w:rsidRPr="0009644D" w:rsidRDefault="000B6592" w:rsidP="000B6592">
            <w:pPr>
              <w:pStyle w:val="BodyText"/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11788" w14:textId="4784FE35" w:rsidR="000B6592" w:rsidRPr="0009644D" w:rsidRDefault="000B6592" w:rsidP="000B6592">
            <w:pPr>
              <w:pStyle w:val="BodyText"/>
              <w:spacing w:after="0" w:line="240" w:lineRule="auto"/>
              <w:ind w:left="-115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0AF6B" w14:textId="2EC71A1E" w:rsidR="000B6592" w:rsidRPr="00EC6E31" w:rsidRDefault="00D51C4E" w:rsidP="000B659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(325)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6951B" w14:textId="77777777" w:rsidR="000B6592" w:rsidRPr="0009644D" w:rsidRDefault="000B6592" w:rsidP="000B6592">
            <w:pPr>
              <w:pStyle w:val="BodyText"/>
              <w:spacing w:after="0" w:line="240" w:lineRule="auto"/>
              <w:ind w:left="-115"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09644D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5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302C1" w14:textId="7BD996E9" w:rsidR="000B6592" w:rsidRPr="0009644D" w:rsidRDefault="000B6592" w:rsidP="000B6592">
            <w:pPr>
              <w:pStyle w:val="BodyText"/>
              <w:spacing w:after="0" w:line="240" w:lineRule="auto"/>
              <w:ind w:left="-645" w:right="143" w:firstLine="5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6592" w:rsidRPr="0009644D" w14:paraId="5D3CCD86" w14:textId="77777777" w:rsidTr="000B6592">
        <w:trPr>
          <w:trHeight w:hRule="exact" w:val="403"/>
        </w:trPr>
        <w:tc>
          <w:tcPr>
            <w:tcW w:w="300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8049B" w14:textId="6D680D8C" w:rsidR="000B6592" w:rsidRPr="0009644D" w:rsidRDefault="000B6592" w:rsidP="000B6592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0964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64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964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58BBE" w14:textId="77777777" w:rsidR="000B6592" w:rsidRPr="0009644D" w:rsidRDefault="000B6592" w:rsidP="000B6592">
            <w:pPr>
              <w:pStyle w:val="BodyText"/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64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 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B014F" w14:textId="77777777" w:rsidR="000B6592" w:rsidRPr="0009644D" w:rsidRDefault="000B6592" w:rsidP="000B6592">
            <w:pPr>
              <w:pStyle w:val="BodyText"/>
              <w:spacing w:after="0" w:line="240" w:lineRule="auto"/>
              <w:ind w:left="-115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64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DDD95" w14:textId="74CD1CDF" w:rsidR="000B6592" w:rsidRPr="00EC6E31" w:rsidRDefault="000B6592" w:rsidP="000B659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6E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95,629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A8B93" w14:textId="77777777" w:rsidR="000B6592" w:rsidRPr="0009644D" w:rsidRDefault="000B6592" w:rsidP="000B6592">
            <w:pPr>
              <w:pStyle w:val="BodyText"/>
              <w:spacing w:after="0" w:line="240" w:lineRule="auto"/>
              <w:ind w:left="-115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64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95634" w14:textId="23B8E0FD" w:rsidR="000B6592" w:rsidRPr="0009644D" w:rsidRDefault="000B6592" w:rsidP="000B6592">
            <w:pPr>
              <w:pStyle w:val="BodyText"/>
              <w:tabs>
                <w:tab w:val="left" w:pos="780"/>
              </w:tabs>
              <w:spacing w:after="0" w:line="240" w:lineRule="auto"/>
              <w:ind w:left="-645" w:right="143" w:firstLine="53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64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D4D806B" w14:textId="77777777" w:rsidR="0009644D" w:rsidRDefault="0009644D" w:rsidP="009812D6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2B25C93" w14:textId="77777777" w:rsidR="007B3213" w:rsidRPr="007278E2" w:rsidRDefault="00E32AAF" w:rsidP="007278E2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278E2">
        <w:rPr>
          <w:rFonts w:ascii="Angsana New" w:hAnsi="Angsana New" w:cs="Angsana New" w:hint="cs"/>
          <w:b/>
          <w:bCs/>
          <w:sz w:val="30"/>
          <w:szCs w:val="30"/>
          <w:cs/>
        </w:rPr>
        <w:t>ประมาณการหนี้สินสำหรับ</w:t>
      </w:r>
      <w:r w:rsidR="007B3213" w:rsidRPr="007278E2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5F963603" w14:textId="77777777" w:rsidR="00C24609" w:rsidRPr="00F2022B" w:rsidRDefault="00C24609" w:rsidP="00F2022B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24"/>
          <w:szCs w:val="24"/>
        </w:rPr>
      </w:pPr>
    </w:p>
    <w:p w14:paraId="20A2FD4A" w14:textId="12615EBC" w:rsidR="009D0C49" w:rsidRPr="006874AD" w:rsidRDefault="00BC4FCB" w:rsidP="001C56D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6874AD">
        <w:rPr>
          <w:rFonts w:ascii="Angsana New" w:hAnsi="Angsana New" w:hint="cs"/>
          <w:sz w:val="30"/>
          <w:szCs w:val="30"/>
          <w:cs/>
        </w:rPr>
        <w:t>กลุ่ม</w:t>
      </w:r>
      <w:r w:rsidR="00694B8F" w:rsidRPr="006874AD">
        <w:rPr>
          <w:rFonts w:ascii="Angsana New" w:hAnsi="Angsana New" w:hint="cs"/>
          <w:sz w:val="30"/>
          <w:szCs w:val="30"/>
          <w:cs/>
        </w:rPr>
        <w:t>บริษัทจัดการโครงการ</w:t>
      </w:r>
      <w:r w:rsidRPr="006874AD"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="00694B8F" w:rsidRPr="006874AD">
        <w:rPr>
          <w:rFonts w:ascii="Angsana New" w:hAnsi="Angsana New" w:hint="cs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8852A1" w:rsidRPr="008852A1">
        <w:rPr>
          <w:rFonts w:ascii="Angsana New" w:hAnsi="Angsana New"/>
          <w:sz w:val="30"/>
          <w:szCs w:val="30"/>
          <w:lang w:val="en-US"/>
        </w:rPr>
        <w:t>2541</w:t>
      </w:r>
      <w:r w:rsidR="00694B8F" w:rsidRPr="006874AD">
        <w:rPr>
          <w:rFonts w:ascii="Angsana New" w:hAnsi="Angsana New" w:hint="cs"/>
          <w:sz w:val="30"/>
          <w:szCs w:val="30"/>
          <w:cs/>
        </w:rPr>
        <w:t xml:space="preserve"> </w:t>
      </w:r>
      <w:r w:rsidR="00B17809" w:rsidRPr="006874AD">
        <w:rPr>
          <w:rFonts w:ascii="Angsana New" w:hAnsi="Angsana New"/>
          <w:sz w:val="30"/>
          <w:szCs w:val="30"/>
          <w:cs/>
        </w:rPr>
        <w:br/>
      </w:r>
      <w:r w:rsidR="00694B8F" w:rsidRPr="006874AD">
        <w:rPr>
          <w:rFonts w:ascii="Angsana New" w:hAnsi="Angsana New" w:hint="cs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1C56D3" w:rsidRPr="006874AD">
        <w:rPr>
          <w:rFonts w:ascii="Angsana New" w:hAnsi="Angsana New"/>
          <w:sz w:val="30"/>
          <w:szCs w:val="30"/>
          <w:lang w:val="en-US"/>
        </w:rPr>
        <w:t xml:space="preserve"> </w:t>
      </w:r>
      <w:r w:rsidR="007F18AF" w:rsidRPr="006874AD">
        <w:rPr>
          <w:rFonts w:ascii="Angsana New" w:hAnsi="Angsana New" w:hint="cs"/>
          <w:sz w:val="30"/>
          <w:szCs w:val="30"/>
          <w:cs/>
        </w:rPr>
        <w:t>โครงการผลประโยชน์ที่กำหนดไว้ของ</w:t>
      </w:r>
      <w:r w:rsidR="006874AD" w:rsidRPr="006874AD">
        <w:rPr>
          <w:rFonts w:ascii="Angsana New" w:hAnsi="Angsana New"/>
          <w:sz w:val="30"/>
          <w:szCs w:val="30"/>
        </w:rPr>
        <w:br/>
      </w:r>
      <w:r w:rsidR="002F32F9" w:rsidRPr="006874AD">
        <w:rPr>
          <w:rFonts w:ascii="Angsana New" w:hAnsi="Angsana New" w:hint="cs"/>
          <w:sz w:val="30"/>
          <w:szCs w:val="30"/>
          <w:cs/>
        </w:rPr>
        <w:t>กลุ่ม</w:t>
      </w:r>
      <w:r w:rsidR="007F18AF" w:rsidRPr="006874AD">
        <w:rPr>
          <w:rFonts w:ascii="Angsana New" w:hAnsi="Angsana New" w:hint="cs"/>
          <w:sz w:val="30"/>
          <w:szCs w:val="30"/>
          <w:cs/>
        </w:rPr>
        <w:t>บริษัทมีความเสี่ยงจากการประมาณการตามหลักคณิตศาสตร์ประกันภัยได้แก่</w:t>
      </w:r>
      <w:r w:rsidR="007F18AF" w:rsidRPr="006874AD">
        <w:rPr>
          <w:rFonts w:ascii="Angsana New" w:hAnsi="Angsana New"/>
          <w:sz w:val="30"/>
          <w:szCs w:val="30"/>
          <w:cs/>
        </w:rPr>
        <w:t xml:space="preserve"> </w:t>
      </w:r>
      <w:r w:rsidR="007F18AF" w:rsidRPr="006874AD">
        <w:rPr>
          <w:rFonts w:ascii="Angsana New" w:hAnsi="Angsana New" w:hint="cs"/>
          <w:sz w:val="30"/>
          <w:szCs w:val="30"/>
          <w:cs/>
        </w:rPr>
        <w:t>ความเสี่ยงจากอัตราดอกเบี้ย</w:t>
      </w:r>
      <w:r w:rsidR="007F18AF" w:rsidRPr="006874AD">
        <w:rPr>
          <w:rFonts w:ascii="Angsana New" w:hAnsi="Angsana New"/>
          <w:sz w:val="30"/>
          <w:szCs w:val="30"/>
          <w:cs/>
        </w:rPr>
        <w:t xml:space="preserve"> </w:t>
      </w:r>
      <w:r w:rsidR="006874AD" w:rsidRPr="006874AD">
        <w:rPr>
          <w:rFonts w:ascii="Angsana New" w:hAnsi="Angsana New"/>
          <w:sz w:val="30"/>
          <w:szCs w:val="30"/>
        </w:rPr>
        <w:br/>
      </w:r>
      <w:r w:rsidR="007F18AF" w:rsidRPr="006874AD">
        <w:rPr>
          <w:rFonts w:ascii="Angsana New" w:hAnsi="Angsana New" w:hint="cs"/>
          <w:sz w:val="30"/>
          <w:szCs w:val="30"/>
          <w:cs/>
        </w:rPr>
        <w:t>ความเสี่ยงจากอัตราการเพิ่มขึ้น</w:t>
      </w:r>
      <w:r w:rsidR="00C82E65" w:rsidRPr="006874AD">
        <w:rPr>
          <w:rFonts w:ascii="Angsana New" w:hAnsi="Angsana New" w:hint="cs"/>
          <w:sz w:val="30"/>
          <w:szCs w:val="30"/>
          <w:cs/>
        </w:rPr>
        <w:t>ของ</w:t>
      </w:r>
      <w:r w:rsidR="007F18AF" w:rsidRPr="006874AD">
        <w:rPr>
          <w:rFonts w:ascii="Angsana New" w:hAnsi="Angsana New" w:hint="cs"/>
          <w:sz w:val="30"/>
          <w:szCs w:val="30"/>
          <w:cs/>
        </w:rPr>
        <w:t>เงินเดือน</w:t>
      </w:r>
      <w:r w:rsidR="007F18AF" w:rsidRPr="006874AD">
        <w:rPr>
          <w:rFonts w:ascii="Angsana New" w:hAnsi="Angsana New"/>
          <w:sz w:val="30"/>
          <w:szCs w:val="30"/>
          <w:cs/>
        </w:rPr>
        <w:t xml:space="preserve"> </w:t>
      </w:r>
      <w:r w:rsidR="007F18AF" w:rsidRPr="006874AD">
        <w:rPr>
          <w:rFonts w:ascii="Angsana New" w:hAnsi="Angsana New" w:hint="cs"/>
          <w:sz w:val="30"/>
          <w:szCs w:val="30"/>
          <w:cs/>
        </w:rPr>
        <w:t>และความเสี่ยงจากอัตราการหมุนเวียนของพนักงาน</w:t>
      </w:r>
    </w:p>
    <w:p w14:paraId="27DBBE73" w14:textId="2F0F2017" w:rsidR="001C56D3" w:rsidRDefault="001C56D3" w:rsidP="00F2022B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24"/>
          <w:szCs w:val="24"/>
        </w:rPr>
      </w:pPr>
    </w:p>
    <w:p w14:paraId="724ED903" w14:textId="55E82CF1" w:rsidR="00523EB0" w:rsidRDefault="00523EB0" w:rsidP="00F2022B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24"/>
          <w:szCs w:val="24"/>
        </w:rPr>
      </w:pPr>
    </w:p>
    <w:p w14:paraId="47110646" w14:textId="732A7468" w:rsidR="00523EB0" w:rsidRDefault="00523EB0" w:rsidP="00F2022B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24"/>
          <w:szCs w:val="24"/>
        </w:rPr>
      </w:pPr>
    </w:p>
    <w:p w14:paraId="3EC0B6D6" w14:textId="02330FBB" w:rsidR="00523EB0" w:rsidRDefault="00523EB0" w:rsidP="00F2022B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24"/>
          <w:szCs w:val="24"/>
        </w:rPr>
      </w:pPr>
    </w:p>
    <w:p w14:paraId="7BEF2031" w14:textId="1FB2FEE7" w:rsidR="00523EB0" w:rsidRDefault="00523EB0" w:rsidP="00F2022B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24"/>
          <w:szCs w:val="24"/>
        </w:rPr>
      </w:pPr>
    </w:p>
    <w:p w14:paraId="30E99B24" w14:textId="0CF188E7" w:rsidR="00523EB0" w:rsidRDefault="00523EB0" w:rsidP="00F2022B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24"/>
          <w:szCs w:val="24"/>
        </w:rPr>
      </w:pPr>
    </w:p>
    <w:p w14:paraId="291DAAB6" w14:textId="722AC2B5" w:rsidR="00523EB0" w:rsidRDefault="00523EB0" w:rsidP="00F2022B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24"/>
          <w:szCs w:val="24"/>
        </w:rPr>
      </w:pPr>
    </w:p>
    <w:p w14:paraId="6D7C9B9A" w14:textId="606A5AE7" w:rsidR="00523EB0" w:rsidRDefault="00523EB0" w:rsidP="00F2022B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24"/>
          <w:szCs w:val="24"/>
        </w:rPr>
      </w:pPr>
    </w:p>
    <w:p w14:paraId="6B2E48C6" w14:textId="77777777" w:rsidR="00523EB0" w:rsidRPr="00F2022B" w:rsidRDefault="00523EB0" w:rsidP="00F2022B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6435F5" w:rsidRPr="00523EB0" w14:paraId="3B1F3F55" w14:textId="77777777" w:rsidTr="006874AD">
        <w:tc>
          <w:tcPr>
            <w:tcW w:w="3780" w:type="dxa"/>
          </w:tcPr>
          <w:p w14:paraId="34260EF4" w14:textId="77777777" w:rsidR="006435F5" w:rsidRPr="00523EB0" w:rsidRDefault="008D7C5D" w:rsidP="001C5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3E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610" w:type="dxa"/>
            <w:gridSpan w:val="3"/>
          </w:tcPr>
          <w:p w14:paraId="331883ED" w14:textId="77777777" w:rsidR="006435F5" w:rsidRPr="00523EB0" w:rsidRDefault="006435F5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E89FA68" w14:textId="77777777" w:rsidR="006435F5" w:rsidRPr="00523EB0" w:rsidRDefault="006435F5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1E58436C" w14:textId="77777777" w:rsidR="006435F5" w:rsidRPr="00523EB0" w:rsidRDefault="006435F5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23E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523E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3A79" w:rsidRPr="00523EB0" w14:paraId="6E9A28EF" w14:textId="77777777" w:rsidTr="006874AD">
        <w:tc>
          <w:tcPr>
            <w:tcW w:w="3780" w:type="dxa"/>
          </w:tcPr>
          <w:p w14:paraId="38CD6317" w14:textId="77777777" w:rsidR="001D3A79" w:rsidRPr="00523EB0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3E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bookmarkStart w:id="3" w:name="_Hlk63087926"/>
            <w:r w:rsidRPr="00523E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  <w:bookmarkEnd w:id="3"/>
          </w:p>
        </w:tc>
        <w:tc>
          <w:tcPr>
            <w:tcW w:w="1170" w:type="dxa"/>
          </w:tcPr>
          <w:p w14:paraId="3A5F4093" w14:textId="6C1076D2" w:rsidR="001D3A79" w:rsidRPr="00523EB0" w:rsidRDefault="008852A1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EB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33D0B5C" w14:textId="77777777" w:rsidR="001D3A79" w:rsidRPr="00523EB0" w:rsidRDefault="001D3A79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E9BEF6" w14:textId="192B6AAF" w:rsidR="001D3A79" w:rsidRPr="00523EB0" w:rsidRDefault="008852A1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EB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D4FA4A2" w14:textId="77777777" w:rsidR="001D3A79" w:rsidRPr="00523EB0" w:rsidRDefault="001D3A79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6B9658" w14:textId="29764C55" w:rsidR="001D3A79" w:rsidRPr="00523EB0" w:rsidRDefault="008852A1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EB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173905A" w14:textId="77777777" w:rsidR="001D3A79" w:rsidRPr="00523EB0" w:rsidRDefault="001D3A79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759321" w14:textId="5334E260" w:rsidR="001D3A79" w:rsidRPr="00523EB0" w:rsidRDefault="008852A1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EB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D3A79" w:rsidRPr="00523EB0" w14:paraId="184E3EB8" w14:textId="77777777" w:rsidTr="006874AD">
        <w:tc>
          <w:tcPr>
            <w:tcW w:w="3780" w:type="dxa"/>
          </w:tcPr>
          <w:p w14:paraId="2B2151C3" w14:textId="77777777" w:rsidR="001D3A79" w:rsidRPr="00523EB0" w:rsidRDefault="001D3A79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90" w:type="dxa"/>
            <w:gridSpan w:val="7"/>
          </w:tcPr>
          <w:p w14:paraId="384A5FE9" w14:textId="77777777" w:rsidR="001D3A79" w:rsidRPr="00523EB0" w:rsidRDefault="001D3A79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523EB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23EB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A7728A" w:rsidRPr="00523EB0" w14:paraId="6EA86899" w14:textId="77777777" w:rsidTr="006874AD">
        <w:trPr>
          <w:trHeight w:val="85"/>
        </w:trPr>
        <w:tc>
          <w:tcPr>
            <w:tcW w:w="3780" w:type="dxa"/>
          </w:tcPr>
          <w:p w14:paraId="0CC8E0DA" w14:textId="4FC9A9E0" w:rsidR="00A7728A" w:rsidRPr="00523EB0" w:rsidRDefault="00A7728A" w:rsidP="00A77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523EB0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  <w:r w:rsidRPr="00523EB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852A1" w:rsidRPr="00523EB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523EB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23EB0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1166D407" w14:textId="7CB357E2" w:rsidR="00A7728A" w:rsidRPr="00523EB0" w:rsidRDefault="008852A1" w:rsidP="00A772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A7728A" w:rsidRPr="00523E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23EB0">
              <w:rPr>
                <w:rFonts w:ascii="Angsana New" w:hAnsi="Angsana New" w:cs="Angsana New"/>
                <w:sz w:val="30"/>
                <w:szCs w:val="30"/>
              </w:rPr>
              <w:t>405</w:t>
            </w:r>
          </w:p>
        </w:tc>
        <w:tc>
          <w:tcPr>
            <w:tcW w:w="270" w:type="dxa"/>
          </w:tcPr>
          <w:p w14:paraId="30E0D94D" w14:textId="77777777" w:rsidR="00A7728A" w:rsidRPr="00523EB0" w:rsidRDefault="00A7728A" w:rsidP="00A772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FD20C3" w14:textId="59A11D86" w:rsidR="00A7728A" w:rsidRPr="00523EB0" w:rsidRDefault="008852A1" w:rsidP="00A772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="00A7728A" w:rsidRPr="00523E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23EB0">
              <w:rPr>
                <w:rFonts w:ascii="Angsana New" w:hAnsi="Angsana New" w:cs="Angsana New"/>
                <w:sz w:val="30"/>
                <w:szCs w:val="30"/>
              </w:rPr>
              <w:t>363</w:t>
            </w:r>
          </w:p>
        </w:tc>
        <w:tc>
          <w:tcPr>
            <w:tcW w:w="270" w:type="dxa"/>
          </w:tcPr>
          <w:p w14:paraId="55DE9EBF" w14:textId="77777777" w:rsidR="00A7728A" w:rsidRPr="00523EB0" w:rsidRDefault="00A7728A" w:rsidP="00A77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7CF148" w14:textId="6511141D" w:rsidR="00A7728A" w:rsidRPr="00523EB0" w:rsidRDefault="008852A1" w:rsidP="00A772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A7728A" w:rsidRPr="00523E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23EB0">
              <w:rPr>
                <w:rFonts w:ascii="Angsana New" w:hAnsi="Angsana New" w:cs="Angsana New"/>
                <w:sz w:val="30"/>
                <w:szCs w:val="30"/>
              </w:rPr>
              <w:t>405</w:t>
            </w:r>
          </w:p>
        </w:tc>
        <w:tc>
          <w:tcPr>
            <w:tcW w:w="270" w:type="dxa"/>
          </w:tcPr>
          <w:p w14:paraId="4C414693" w14:textId="77777777" w:rsidR="00A7728A" w:rsidRPr="00523EB0" w:rsidRDefault="00A7728A" w:rsidP="00A77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3D530F" w14:textId="50900140" w:rsidR="00A7728A" w:rsidRPr="00523EB0" w:rsidRDefault="008852A1" w:rsidP="00A772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="00A7728A" w:rsidRPr="00523E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23EB0">
              <w:rPr>
                <w:rFonts w:ascii="Angsana New" w:hAnsi="Angsana New" w:cs="Angsana New"/>
                <w:sz w:val="30"/>
                <w:szCs w:val="30"/>
              </w:rPr>
              <w:t>363</w:t>
            </w:r>
          </w:p>
        </w:tc>
      </w:tr>
      <w:tr w:rsidR="00A7728A" w:rsidRPr="00523EB0" w14:paraId="5077F34D" w14:textId="77777777" w:rsidTr="006874AD">
        <w:trPr>
          <w:trHeight w:val="85"/>
        </w:trPr>
        <w:tc>
          <w:tcPr>
            <w:tcW w:w="3780" w:type="dxa"/>
          </w:tcPr>
          <w:p w14:paraId="4DC1A30D" w14:textId="77777777" w:rsidR="00A7728A" w:rsidRPr="00523EB0" w:rsidRDefault="00A7728A" w:rsidP="00A7728A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899121A" w14:textId="77777777" w:rsidR="00A7728A" w:rsidRPr="00523EB0" w:rsidRDefault="00A7728A" w:rsidP="00A7728A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5823E5" w14:textId="77777777" w:rsidR="00A7728A" w:rsidRPr="00523EB0" w:rsidRDefault="00A7728A" w:rsidP="00A7728A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65E7BA" w14:textId="77777777" w:rsidR="00A7728A" w:rsidRPr="00523EB0" w:rsidRDefault="00A7728A" w:rsidP="00A7728A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7794C1" w14:textId="77777777" w:rsidR="00A7728A" w:rsidRPr="00523EB0" w:rsidRDefault="00A7728A" w:rsidP="00A7728A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925CD9" w14:textId="77777777" w:rsidR="00A7728A" w:rsidRPr="00523EB0" w:rsidRDefault="00A7728A" w:rsidP="00A7728A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00B52A" w14:textId="77777777" w:rsidR="00A7728A" w:rsidRPr="00523EB0" w:rsidRDefault="00A7728A" w:rsidP="00A7728A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32FF46" w14:textId="77777777" w:rsidR="00A7728A" w:rsidRPr="00523EB0" w:rsidRDefault="00A7728A" w:rsidP="00A7728A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728A" w:rsidRPr="00523EB0" w14:paraId="0D6BE6E5" w14:textId="77777777" w:rsidTr="006874AD">
        <w:trPr>
          <w:trHeight w:val="85"/>
        </w:trPr>
        <w:tc>
          <w:tcPr>
            <w:tcW w:w="3780" w:type="dxa"/>
          </w:tcPr>
          <w:p w14:paraId="24BDA6C4" w14:textId="77777777" w:rsidR="00A7728A" w:rsidRPr="00523EB0" w:rsidRDefault="00A7728A" w:rsidP="00A7728A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523E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170" w:type="dxa"/>
          </w:tcPr>
          <w:p w14:paraId="1AB38638" w14:textId="77777777" w:rsidR="00A7728A" w:rsidRPr="00523EB0" w:rsidRDefault="00A7728A" w:rsidP="00A772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30E416" w14:textId="77777777" w:rsidR="00A7728A" w:rsidRPr="00523EB0" w:rsidRDefault="00A7728A" w:rsidP="00A772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AB26B7" w14:textId="77777777" w:rsidR="00A7728A" w:rsidRPr="00523EB0" w:rsidRDefault="00A7728A" w:rsidP="00A772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F904BC" w14:textId="77777777" w:rsidR="00A7728A" w:rsidRPr="00523EB0" w:rsidRDefault="00A7728A" w:rsidP="00A77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377A5C" w14:textId="77777777" w:rsidR="00A7728A" w:rsidRPr="00523EB0" w:rsidRDefault="00A7728A" w:rsidP="00A772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5E0200" w14:textId="77777777" w:rsidR="00A7728A" w:rsidRPr="00523EB0" w:rsidRDefault="00A7728A" w:rsidP="00A77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7F8707" w14:textId="77777777" w:rsidR="00A7728A" w:rsidRPr="00523EB0" w:rsidRDefault="00A7728A" w:rsidP="00A772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737D" w:rsidRPr="00523EB0" w14:paraId="70089F53" w14:textId="77777777" w:rsidTr="006874AD">
        <w:trPr>
          <w:trHeight w:val="85"/>
        </w:trPr>
        <w:tc>
          <w:tcPr>
            <w:tcW w:w="3780" w:type="dxa"/>
          </w:tcPr>
          <w:p w14:paraId="7F85A060" w14:textId="77777777" w:rsidR="0008737D" w:rsidRPr="00523EB0" w:rsidRDefault="0008737D" w:rsidP="0008737D">
            <w:pPr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3EB0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14:paraId="44668420" w14:textId="45F738E8" w:rsidR="0008737D" w:rsidRPr="00523EB0" w:rsidRDefault="008852A1" w:rsidP="000873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08737D" w:rsidRPr="00523E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23EB0">
              <w:rPr>
                <w:rFonts w:ascii="Angsana New" w:hAnsi="Angsana New" w:cs="Angsana New"/>
                <w:sz w:val="30"/>
                <w:szCs w:val="30"/>
              </w:rPr>
              <w:t>737</w:t>
            </w:r>
          </w:p>
        </w:tc>
        <w:tc>
          <w:tcPr>
            <w:tcW w:w="270" w:type="dxa"/>
          </w:tcPr>
          <w:p w14:paraId="2BE7A634" w14:textId="77777777" w:rsidR="0008737D" w:rsidRPr="00523EB0" w:rsidRDefault="0008737D" w:rsidP="000873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DFE5EA" w14:textId="7B7E1333" w:rsidR="0008737D" w:rsidRPr="00523EB0" w:rsidRDefault="008852A1" w:rsidP="000873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8737D" w:rsidRPr="00523E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23EB0">
              <w:rPr>
                <w:rFonts w:ascii="Angsana New" w:hAnsi="Angsana New" w:cs="Angsana New"/>
                <w:sz w:val="30"/>
                <w:szCs w:val="30"/>
              </w:rPr>
              <w:t>774</w:t>
            </w:r>
          </w:p>
        </w:tc>
        <w:tc>
          <w:tcPr>
            <w:tcW w:w="270" w:type="dxa"/>
          </w:tcPr>
          <w:p w14:paraId="588437B8" w14:textId="77777777" w:rsidR="0008737D" w:rsidRPr="00523EB0" w:rsidRDefault="0008737D" w:rsidP="0008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5A7578" w14:textId="189C5C88" w:rsidR="0008737D" w:rsidRPr="00523EB0" w:rsidRDefault="008852A1" w:rsidP="000873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08737D" w:rsidRPr="00523E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23EB0">
              <w:rPr>
                <w:rFonts w:ascii="Angsana New" w:hAnsi="Angsana New" w:cs="Angsana New"/>
                <w:sz w:val="30"/>
                <w:szCs w:val="30"/>
              </w:rPr>
              <w:t>737</w:t>
            </w:r>
          </w:p>
        </w:tc>
        <w:tc>
          <w:tcPr>
            <w:tcW w:w="270" w:type="dxa"/>
          </w:tcPr>
          <w:p w14:paraId="20595E74" w14:textId="77777777" w:rsidR="0008737D" w:rsidRPr="00523EB0" w:rsidRDefault="0008737D" w:rsidP="0008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894429" w14:textId="2E5D8182" w:rsidR="0008737D" w:rsidRPr="00523EB0" w:rsidRDefault="008852A1" w:rsidP="000873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8737D" w:rsidRPr="00523E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23EB0">
              <w:rPr>
                <w:rFonts w:ascii="Angsana New" w:hAnsi="Angsana New" w:cs="Angsana New"/>
                <w:sz w:val="30"/>
                <w:szCs w:val="30"/>
              </w:rPr>
              <w:t>774</w:t>
            </w:r>
          </w:p>
        </w:tc>
      </w:tr>
      <w:tr w:rsidR="0008737D" w:rsidRPr="00523EB0" w14:paraId="15877228" w14:textId="77777777" w:rsidTr="006874AD">
        <w:trPr>
          <w:trHeight w:val="85"/>
        </w:trPr>
        <w:tc>
          <w:tcPr>
            <w:tcW w:w="3780" w:type="dxa"/>
          </w:tcPr>
          <w:p w14:paraId="15D52978" w14:textId="77777777" w:rsidR="0008737D" w:rsidRPr="00523EB0" w:rsidRDefault="0008737D" w:rsidP="0008737D">
            <w:pPr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3EB0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170" w:type="dxa"/>
          </w:tcPr>
          <w:p w14:paraId="2DA48CE1" w14:textId="09046FE5" w:rsidR="0008737D" w:rsidRPr="00523EB0" w:rsidRDefault="0008737D" w:rsidP="000873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BD54A1" w14:textId="77777777" w:rsidR="0008737D" w:rsidRPr="00523EB0" w:rsidRDefault="0008737D" w:rsidP="000873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646381" w14:textId="2B466869" w:rsidR="0008737D" w:rsidRPr="00523EB0" w:rsidRDefault="008852A1" w:rsidP="000873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8737D" w:rsidRPr="00523E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23EB0">
              <w:rPr>
                <w:rFonts w:ascii="Angsana New" w:hAnsi="Angsana New" w:cs="Angsana New"/>
                <w:sz w:val="30"/>
                <w:szCs w:val="30"/>
              </w:rPr>
              <w:t>856</w:t>
            </w:r>
          </w:p>
        </w:tc>
        <w:tc>
          <w:tcPr>
            <w:tcW w:w="270" w:type="dxa"/>
          </w:tcPr>
          <w:p w14:paraId="744A1C7C" w14:textId="77777777" w:rsidR="0008737D" w:rsidRPr="00523EB0" w:rsidRDefault="0008737D" w:rsidP="0008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33ABF8" w14:textId="7AB61A1F" w:rsidR="0008737D" w:rsidRPr="00523EB0" w:rsidRDefault="0008737D" w:rsidP="000873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592ABB" w14:textId="77777777" w:rsidR="0008737D" w:rsidRPr="00523EB0" w:rsidRDefault="0008737D" w:rsidP="0008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C8EF0B" w14:textId="3C304758" w:rsidR="0008737D" w:rsidRPr="00523EB0" w:rsidRDefault="008852A1" w:rsidP="000873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8737D" w:rsidRPr="00523E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23EB0">
              <w:rPr>
                <w:rFonts w:ascii="Angsana New" w:hAnsi="Angsana New" w:cs="Angsana New"/>
                <w:sz w:val="30"/>
                <w:szCs w:val="30"/>
              </w:rPr>
              <w:t>856</w:t>
            </w:r>
          </w:p>
        </w:tc>
      </w:tr>
      <w:tr w:rsidR="0008737D" w:rsidRPr="00523EB0" w14:paraId="05539BB1" w14:textId="77777777" w:rsidTr="006874AD">
        <w:trPr>
          <w:trHeight w:val="85"/>
        </w:trPr>
        <w:tc>
          <w:tcPr>
            <w:tcW w:w="3780" w:type="dxa"/>
          </w:tcPr>
          <w:p w14:paraId="0833376F" w14:textId="77777777" w:rsidR="0008737D" w:rsidRPr="00523EB0" w:rsidRDefault="0008737D" w:rsidP="0008737D">
            <w:pPr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3EB0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E25B11" w14:textId="0E18BBB2" w:rsidR="0008737D" w:rsidRPr="00523EB0" w:rsidRDefault="008852A1" w:rsidP="000873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sz w:val="30"/>
                <w:szCs w:val="30"/>
              </w:rPr>
              <w:t>523</w:t>
            </w:r>
          </w:p>
        </w:tc>
        <w:tc>
          <w:tcPr>
            <w:tcW w:w="270" w:type="dxa"/>
          </w:tcPr>
          <w:p w14:paraId="19CC686E" w14:textId="77777777" w:rsidR="0008737D" w:rsidRPr="00523EB0" w:rsidRDefault="0008737D" w:rsidP="000873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CF01DA" w14:textId="70F9A902" w:rsidR="0008737D" w:rsidRPr="00523EB0" w:rsidRDefault="008852A1" w:rsidP="000873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sz w:val="30"/>
                <w:szCs w:val="30"/>
              </w:rPr>
              <w:t>764</w:t>
            </w:r>
          </w:p>
        </w:tc>
        <w:tc>
          <w:tcPr>
            <w:tcW w:w="270" w:type="dxa"/>
          </w:tcPr>
          <w:p w14:paraId="0D86E363" w14:textId="77777777" w:rsidR="0008737D" w:rsidRPr="00523EB0" w:rsidRDefault="0008737D" w:rsidP="0008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CE029E" w14:textId="2C10C79C" w:rsidR="0008737D" w:rsidRPr="00523EB0" w:rsidRDefault="008852A1" w:rsidP="000873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sz w:val="30"/>
                <w:szCs w:val="30"/>
              </w:rPr>
              <w:t>523</w:t>
            </w:r>
          </w:p>
        </w:tc>
        <w:tc>
          <w:tcPr>
            <w:tcW w:w="270" w:type="dxa"/>
          </w:tcPr>
          <w:p w14:paraId="1C471CFA" w14:textId="77777777" w:rsidR="0008737D" w:rsidRPr="00523EB0" w:rsidRDefault="0008737D" w:rsidP="0008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2F516C" w14:textId="04D5AC1C" w:rsidR="0008737D" w:rsidRPr="00523EB0" w:rsidRDefault="008852A1" w:rsidP="000873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sz w:val="30"/>
                <w:szCs w:val="30"/>
              </w:rPr>
              <w:t>764</w:t>
            </w:r>
          </w:p>
        </w:tc>
      </w:tr>
      <w:tr w:rsidR="0008737D" w:rsidRPr="00523EB0" w14:paraId="1B6B2069" w14:textId="77777777" w:rsidTr="006874AD">
        <w:trPr>
          <w:trHeight w:val="85"/>
        </w:trPr>
        <w:tc>
          <w:tcPr>
            <w:tcW w:w="3780" w:type="dxa"/>
          </w:tcPr>
          <w:p w14:paraId="738887BA" w14:textId="77777777" w:rsidR="0008737D" w:rsidRPr="00523EB0" w:rsidRDefault="0008737D" w:rsidP="0008737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CBCDC6" w14:textId="79DAC0F5" w:rsidR="0008737D" w:rsidRPr="00523EB0" w:rsidRDefault="008852A1" w:rsidP="000873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08737D" w:rsidRPr="00523E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523E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260</w:t>
            </w:r>
          </w:p>
        </w:tc>
        <w:tc>
          <w:tcPr>
            <w:tcW w:w="270" w:type="dxa"/>
          </w:tcPr>
          <w:p w14:paraId="40A211A7" w14:textId="77777777" w:rsidR="0008737D" w:rsidRPr="00523EB0" w:rsidRDefault="0008737D" w:rsidP="000873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8BFCA6" w14:textId="1B4ED18D" w:rsidR="0008737D" w:rsidRPr="00523EB0" w:rsidRDefault="008852A1" w:rsidP="000873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08737D" w:rsidRPr="00523E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523E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394</w:t>
            </w:r>
          </w:p>
        </w:tc>
        <w:tc>
          <w:tcPr>
            <w:tcW w:w="270" w:type="dxa"/>
          </w:tcPr>
          <w:p w14:paraId="29684300" w14:textId="77777777" w:rsidR="0008737D" w:rsidRPr="00523EB0" w:rsidRDefault="0008737D" w:rsidP="0008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DF108C" w14:textId="48AF8AEF" w:rsidR="0008737D" w:rsidRPr="00523EB0" w:rsidRDefault="008852A1" w:rsidP="000873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08737D" w:rsidRPr="00523E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523E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260</w:t>
            </w:r>
          </w:p>
        </w:tc>
        <w:tc>
          <w:tcPr>
            <w:tcW w:w="270" w:type="dxa"/>
          </w:tcPr>
          <w:p w14:paraId="4B8A9184" w14:textId="77777777" w:rsidR="0008737D" w:rsidRPr="00523EB0" w:rsidRDefault="0008737D" w:rsidP="0008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FD59CF" w14:textId="0E324985" w:rsidR="0008737D" w:rsidRPr="00523EB0" w:rsidRDefault="008852A1" w:rsidP="000873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08737D" w:rsidRPr="00523E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523E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394</w:t>
            </w:r>
          </w:p>
        </w:tc>
      </w:tr>
      <w:tr w:rsidR="00A7728A" w:rsidRPr="00523EB0" w14:paraId="7E6C34A7" w14:textId="77777777" w:rsidTr="006874AD">
        <w:trPr>
          <w:trHeight w:val="85"/>
        </w:trPr>
        <w:tc>
          <w:tcPr>
            <w:tcW w:w="3780" w:type="dxa"/>
          </w:tcPr>
          <w:p w14:paraId="77C7172F" w14:textId="77777777" w:rsidR="00A7728A" w:rsidRPr="00523EB0" w:rsidRDefault="00A7728A" w:rsidP="00A7728A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D16B60" w14:textId="77777777" w:rsidR="00A7728A" w:rsidRPr="00523EB0" w:rsidRDefault="00A7728A" w:rsidP="00A7728A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10FAC0" w14:textId="77777777" w:rsidR="00A7728A" w:rsidRPr="00523EB0" w:rsidRDefault="00A7728A" w:rsidP="00A7728A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70460E" w14:textId="77777777" w:rsidR="00A7728A" w:rsidRPr="00523EB0" w:rsidRDefault="00A7728A" w:rsidP="00A7728A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3C6AAB" w14:textId="77777777" w:rsidR="00A7728A" w:rsidRPr="00523EB0" w:rsidRDefault="00A7728A" w:rsidP="00A7728A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D4E4F6" w14:textId="77777777" w:rsidR="00A7728A" w:rsidRPr="00523EB0" w:rsidRDefault="00A7728A" w:rsidP="00A7728A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6065BF" w14:textId="77777777" w:rsidR="00A7728A" w:rsidRPr="00523EB0" w:rsidRDefault="00A7728A" w:rsidP="00A7728A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2C0297" w14:textId="77777777" w:rsidR="00A7728A" w:rsidRPr="00523EB0" w:rsidRDefault="00A7728A" w:rsidP="00A7728A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728A" w:rsidRPr="00523EB0" w14:paraId="614C6550" w14:textId="77777777" w:rsidTr="006874AD">
        <w:trPr>
          <w:trHeight w:val="85"/>
        </w:trPr>
        <w:tc>
          <w:tcPr>
            <w:tcW w:w="3780" w:type="dxa"/>
          </w:tcPr>
          <w:p w14:paraId="182CDB70" w14:textId="77777777" w:rsidR="00A7728A" w:rsidRPr="00523EB0" w:rsidRDefault="00A7728A" w:rsidP="00A77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23E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</w:tcPr>
          <w:p w14:paraId="0BEB1967" w14:textId="77777777" w:rsidR="00A7728A" w:rsidRPr="00523EB0" w:rsidRDefault="00A7728A" w:rsidP="00A772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3A435B" w14:textId="77777777" w:rsidR="00A7728A" w:rsidRPr="00523EB0" w:rsidRDefault="00A7728A" w:rsidP="00A772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36EA14" w14:textId="77777777" w:rsidR="00A7728A" w:rsidRPr="00523EB0" w:rsidRDefault="00A7728A" w:rsidP="00A772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BEC9F2" w14:textId="77777777" w:rsidR="00A7728A" w:rsidRPr="00523EB0" w:rsidRDefault="00A7728A" w:rsidP="00A77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562A19" w14:textId="77777777" w:rsidR="00A7728A" w:rsidRPr="00523EB0" w:rsidRDefault="00A7728A" w:rsidP="00A772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99CB1C" w14:textId="77777777" w:rsidR="00A7728A" w:rsidRPr="00523EB0" w:rsidRDefault="00A7728A" w:rsidP="00A77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11DCB1" w14:textId="77777777" w:rsidR="00A7728A" w:rsidRPr="00523EB0" w:rsidRDefault="00A7728A" w:rsidP="00A772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728A" w:rsidRPr="00523EB0" w14:paraId="0E4677FF" w14:textId="77777777" w:rsidTr="006874AD">
        <w:trPr>
          <w:trHeight w:val="85"/>
        </w:trPr>
        <w:tc>
          <w:tcPr>
            <w:tcW w:w="3780" w:type="dxa"/>
          </w:tcPr>
          <w:p w14:paraId="4AD7A75F" w14:textId="77777777" w:rsidR="00A7728A" w:rsidRPr="00523EB0" w:rsidRDefault="00A7728A" w:rsidP="00A7728A">
            <w:pPr>
              <w:tabs>
                <w:tab w:val="clear" w:pos="3515"/>
              </w:tabs>
              <w:ind w:left="-18" w:right="-243"/>
              <w:rPr>
                <w:rFonts w:ascii="Angsana New" w:hAnsi="Angsana New" w:cs="Angsana New"/>
                <w:sz w:val="30"/>
                <w:szCs w:val="30"/>
              </w:rPr>
            </w:pPr>
            <w:r w:rsidRPr="00523EB0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กำไรจากการประมาณตามหลัก</w:t>
            </w:r>
          </w:p>
        </w:tc>
        <w:tc>
          <w:tcPr>
            <w:tcW w:w="1170" w:type="dxa"/>
          </w:tcPr>
          <w:p w14:paraId="4E3CC446" w14:textId="77777777" w:rsidR="00A7728A" w:rsidRPr="00523EB0" w:rsidRDefault="00A7728A" w:rsidP="00A772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428654" w14:textId="77777777" w:rsidR="00A7728A" w:rsidRPr="00523EB0" w:rsidRDefault="00A7728A" w:rsidP="00A772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27F045" w14:textId="77777777" w:rsidR="00A7728A" w:rsidRPr="00523EB0" w:rsidRDefault="00A7728A" w:rsidP="00A772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398A43" w14:textId="77777777" w:rsidR="00A7728A" w:rsidRPr="00523EB0" w:rsidRDefault="00A7728A" w:rsidP="00A77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7A2EA4" w14:textId="77777777" w:rsidR="00A7728A" w:rsidRPr="00523EB0" w:rsidRDefault="00A7728A" w:rsidP="00A772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5C1E8C" w14:textId="77777777" w:rsidR="00A7728A" w:rsidRPr="00523EB0" w:rsidRDefault="00A7728A" w:rsidP="00A77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0CB9F4" w14:textId="77777777" w:rsidR="00A7728A" w:rsidRPr="00523EB0" w:rsidRDefault="00A7728A" w:rsidP="00A772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728A" w:rsidRPr="00523EB0" w14:paraId="1D5D2D11" w14:textId="77777777" w:rsidTr="006874AD">
        <w:tc>
          <w:tcPr>
            <w:tcW w:w="3780" w:type="dxa"/>
          </w:tcPr>
          <w:p w14:paraId="40762783" w14:textId="77777777" w:rsidR="00A7728A" w:rsidRPr="00523EB0" w:rsidRDefault="00A7728A" w:rsidP="00A77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523EB0">
              <w:rPr>
                <w:rFonts w:ascii="Angsana New" w:hAnsi="Angsana New" w:hint="cs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170" w:type="dxa"/>
          </w:tcPr>
          <w:p w14:paraId="0FD69712" w14:textId="77777777" w:rsidR="00A7728A" w:rsidRPr="00523EB0" w:rsidRDefault="00A7728A" w:rsidP="00A772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6E5625" w14:textId="77777777" w:rsidR="00A7728A" w:rsidRPr="00523EB0" w:rsidRDefault="00A7728A" w:rsidP="00A772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EBA3A8" w14:textId="77777777" w:rsidR="00A7728A" w:rsidRPr="00523EB0" w:rsidRDefault="00A7728A" w:rsidP="00A772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F2322F" w14:textId="77777777" w:rsidR="00A7728A" w:rsidRPr="00523EB0" w:rsidRDefault="00A7728A" w:rsidP="00A77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7BF9DB" w14:textId="77777777" w:rsidR="00A7728A" w:rsidRPr="00523EB0" w:rsidRDefault="00A7728A" w:rsidP="00A772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2D3D05" w14:textId="77777777" w:rsidR="00A7728A" w:rsidRPr="00523EB0" w:rsidRDefault="00A7728A" w:rsidP="00A77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8AC966" w14:textId="77777777" w:rsidR="00A7728A" w:rsidRPr="00523EB0" w:rsidRDefault="00A7728A" w:rsidP="00A772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737D" w:rsidRPr="00523EB0" w14:paraId="1E1FE44C" w14:textId="77777777" w:rsidTr="0008737D">
        <w:tc>
          <w:tcPr>
            <w:tcW w:w="3780" w:type="dxa"/>
          </w:tcPr>
          <w:p w14:paraId="1A96A4F1" w14:textId="77777777" w:rsidR="0008737D" w:rsidRPr="00523EB0" w:rsidRDefault="0008737D" w:rsidP="0008737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sz w:val="30"/>
                <w:szCs w:val="30"/>
              </w:rPr>
              <w:t xml:space="preserve">    -   </w:t>
            </w:r>
            <w:r w:rsidRPr="00523EB0">
              <w:rPr>
                <w:rFonts w:ascii="Angsana New" w:hAnsi="Angsana New" w:cs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170" w:type="dxa"/>
          </w:tcPr>
          <w:p w14:paraId="20427B22" w14:textId="5B62BD8E" w:rsidR="0008737D" w:rsidRPr="00523EB0" w:rsidRDefault="0008737D" w:rsidP="00412B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7A8911" w14:textId="77777777" w:rsidR="0008737D" w:rsidRPr="00523EB0" w:rsidRDefault="0008737D" w:rsidP="000873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E9101E" w14:textId="09B97204" w:rsidR="0008737D" w:rsidRPr="00523EB0" w:rsidRDefault="008852A1" w:rsidP="00AC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08737D" w:rsidRPr="00523E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23EB0">
              <w:rPr>
                <w:rFonts w:ascii="Angsana New" w:hAnsi="Angsana New" w:cs="Angsana New"/>
                <w:sz w:val="30"/>
                <w:szCs w:val="30"/>
              </w:rPr>
              <w:t>921</w:t>
            </w:r>
          </w:p>
        </w:tc>
        <w:tc>
          <w:tcPr>
            <w:tcW w:w="270" w:type="dxa"/>
          </w:tcPr>
          <w:p w14:paraId="3C1C188E" w14:textId="77777777" w:rsidR="0008737D" w:rsidRPr="00523EB0" w:rsidRDefault="0008737D" w:rsidP="0008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E6C845" w14:textId="4CA1316D" w:rsidR="0008737D" w:rsidRPr="00523EB0" w:rsidRDefault="0008737D" w:rsidP="00AC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9DB9E2" w14:textId="77777777" w:rsidR="0008737D" w:rsidRPr="00523EB0" w:rsidRDefault="0008737D" w:rsidP="0008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F1037F" w14:textId="04C09B3A" w:rsidR="0008737D" w:rsidRPr="00523EB0" w:rsidRDefault="008852A1" w:rsidP="000873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08737D" w:rsidRPr="00523E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23EB0">
              <w:rPr>
                <w:rFonts w:ascii="Angsana New" w:hAnsi="Angsana New" w:cs="Angsana New"/>
                <w:sz w:val="30"/>
                <w:szCs w:val="30"/>
              </w:rPr>
              <w:t>921</w:t>
            </w:r>
          </w:p>
        </w:tc>
      </w:tr>
      <w:tr w:rsidR="0008737D" w:rsidRPr="00523EB0" w14:paraId="557343AE" w14:textId="77777777" w:rsidTr="0008737D">
        <w:tc>
          <w:tcPr>
            <w:tcW w:w="3780" w:type="dxa"/>
          </w:tcPr>
          <w:p w14:paraId="48860430" w14:textId="77777777" w:rsidR="0008737D" w:rsidRPr="00523EB0" w:rsidRDefault="0008737D" w:rsidP="0008737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23EB0">
              <w:rPr>
                <w:rFonts w:ascii="Angsana New" w:hAnsi="Angsana New" w:cs="Angsana New"/>
                <w:sz w:val="30"/>
                <w:szCs w:val="30"/>
              </w:rPr>
              <w:t xml:space="preserve">    -   </w:t>
            </w:r>
            <w:r w:rsidRPr="00523EB0">
              <w:rPr>
                <w:rFonts w:ascii="Angsana New" w:hAnsi="Angsana New" w:cs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70" w:type="dxa"/>
          </w:tcPr>
          <w:p w14:paraId="585B7157" w14:textId="5DC16751" w:rsidR="0008737D" w:rsidRPr="00523EB0" w:rsidRDefault="0008737D" w:rsidP="00412B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17F085" w14:textId="77777777" w:rsidR="0008737D" w:rsidRPr="00523EB0" w:rsidRDefault="0008737D" w:rsidP="000873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72F6F4" w14:textId="77F7AEB2" w:rsidR="0008737D" w:rsidRPr="00523EB0" w:rsidRDefault="00DA3234" w:rsidP="00AC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523EB0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523E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852A1" w:rsidRPr="00523EB0">
              <w:rPr>
                <w:rFonts w:ascii="Angsana New" w:hAnsi="Angsana New" w:cs="Angsana New"/>
                <w:sz w:val="30"/>
                <w:szCs w:val="30"/>
              </w:rPr>
              <w:t>273</w:t>
            </w:r>
            <w:r w:rsidRPr="00523EB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178EA45" w14:textId="77777777" w:rsidR="0008737D" w:rsidRPr="00523EB0" w:rsidRDefault="0008737D" w:rsidP="0008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C04E2D" w14:textId="14CBCC11" w:rsidR="0008737D" w:rsidRPr="00523EB0" w:rsidRDefault="0008737D" w:rsidP="00AC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8410E1" w14:textId="77777777" w:rsidR="0008737D" w:rsidRPr="00523EB0" w:rsidRDefault="0008737D" w:rsidP="0008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885D62" w14:textId="391906E6" w:rsidR="0008737D" w:rsidRPr="00523EB0" w:rsidRDefault="0008737D" w:rsidP="000873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523EB0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523E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852A1" w:rsidRPr="00523EB0">
              <w:rPr>
                <w:rFonts w:ascii="Angsana New" w:hAnsi="Angsana New" w:cs="Angsana New"/>
                <w:sz w:val="30"/>
                <w:szCs w:val="30"/>
              </w:rPr>
              <w:t>273</w:t>
            </w:r>
            <w:r w:rsidRPr="00523EB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8737D" w:rsidRPr="00523EB0" w14:paraId="193D971B" w14:textId="77777777" w:rsidTr="006874AD">
        <w:tc>
          <w:tcPr>
            <w:tcW w:w="3780" w:type="dxa"/>
          </w:tcPr>
          <w:p w14:paraId="41F84433" w14:textId="77777777" w:rsidR="0008737D" w:rsidRPr="00523EB0" w:rsidRDefault="0008737D" w:rsidP="0008737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C5D3822" w14:textId="66150EE8" w:rsidR="0008737D" w:rsidRPr="00523EB0" w:rsidRDefault="00AC073A" w:rsidP="00412B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3F67DD" w14:textId="77777777" w:rsidR="0008737D" w:rsidRPr="00523EB0" w:rsidRDefault="0008737D" w:rsidP="000873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E805855" w14:textId="0D184B0F" w:rsidR="0008737D" w:rsidRPr="00523EB0" w:rsidRDefault="00DA3234" w:rsidP="00AC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8852A1" w:rsidRPr="00523E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352</w:t>
            </w:r>
            <w:r w:rsidRPr="00523E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CC9A6EC" w14:textId="77777777" w:rsidR="0008737D" w:rsidRPr="00523EB0" w:rsidRDefault="0008737D" w:rsidP="0008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F1570BE" w14:textId="329884F3" w:rsidR="0008737D" w:rsidRPr="00523EB0" w:rsidRDefault="00AC073A" w:rsidP="00AC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930E08" w14:textId="77777777" w:rsidR="0008737D" w:rsidRPr="00523EB0" w:rsidRDefault="0008737D" w:rsidP="0008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88DF6B1" w14:textId="52FF2E26" w:rsidR="0008737D" w:rsidRPr="00523EB0" w:rsidRDefault="0008737D" w:rsidP="000873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8852A1" w:rsidRPr="00523E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352</w:t>
            </w:r>
            <w:r w:rsidRPr="00523E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AC073A" w:rsidRPr="00523EB0" w14:paraId="098F6CE4" w14:textId="77777777" w:rsidTr="008852A1">
        <w:tc>
          <w:tcPr>
            <w:tcW w:w="3780" w:type="dxa"/>
            <w:shd w:val="clear" w:color="auto" w:fill="auto"/>
          </w:tcPr>
          <w:p w14:paraId="4A29E4C2" w14:textId="22A87F86" w:rsidR="00AC073A" w:rsidRPr="00523EB0" w:rsidRDefault="00AC073A" w:rsidP="008852A1">
            <w:pPr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  <w:r w:rsidRPr="00523EB0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39C5B6" w14:textId="15648B21" w:rsidR="00AC073A" w:rsidRPr="00523EB0" w:rsidRDefault="00AC073A" w:rsidP="00412B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523EB0">
              <w:rPr>
                <w:rFonts w:ascii="Angsana New" w:hAnsi="Angsana New" w:cs="Angsana New"/>
                <w:sz w:val="30"/>
                <w:szCs w:val="30"/>
              </w:rPr>
              <w:t>245</w:t>
            </w:r>
            <w:r w:rsidRPr="00523EB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762ABC8" w14:textId="77777777" w:rsidR="00AC073A" w:rsidRPr="00523EB0" w:rsidRDefault="00AC073A" w:rsidP="008852A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65219A" w14:textId="77777777" w:rsidR="00AC073A" w:rsidRPr="00523EB0" w:rsidRDefault="00AC073A" w:rsidP="008852A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C6D3DC" w14:textId="77777777" w:rsidR="00AC073A" w:rsidRPr="00523EB0" w:rsidRDefault="00AC073A" w:rsidP="0088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BA5A44" w14:textId="4D6FDA0E" w:rsidR="00AC073A" w:rsidRPr="00523EB0" w:rsidRDefault="00AC073A" w:rsidP="008852A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523EB0">
              <w:rPr>
                <w:rFonts w:ascii="Angsana New" w:hAnsi="Angsana New" w:cs="Angsana New"/>
                <w:sz w:val="30"/>
                <w:szCs w:val="30"/>
              </w:rPr>
              <w:t>245</w:t>
            </w:r>
            <w:r w:rsidRPr="00523EB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325B727" w14:textId="77777777" w:rsidR="00AC073A" w:rsidRPr="00523EB0" w:rsidRDefault="00AC073A" w:rsidP="0088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EFFB7A" w14:textId="77777777" w:rsidR="00AC073A" w:rsidRPr="00523EB0" w:rsidRDefault="00AC073A" w:rsidP="008852A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8737D" w:rsidRPr="00523EB0" w14:paraId="7A626890" w14:textId="77777777" w:rsidTr="006874AD">
        <w:tc>
          <w:tcPr>
            <w:tcW w:w="3780" w:type="dxa"/>
          </w:tcPr>
          <w:p w14:paraId="6ADAA020" w14:textId="7824ED88" w:rsidR="0008737D" w:rsidRPr="00523EB0" w:rsidRDefault="0008737D" w:rsidP="0008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23E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852A1" w:rsidRPr="00523E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523EB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523E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3DEA1A" w14:textId="18EF68B5" w:rsidR="0008737D" w:rsidRPr="00523EB0" w:rsidRDefault="008852A1" w:rsidP="00412B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</w:t>
            </w:r>
            <w:r w:rsidR="0008737D" w:rsidRPr="00523E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523E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420</w:t>
            </w:r>
          </w:p>
        </w:tc>
        <w:tc>
          <w:tcPr>
            <w:tcW w:w="270" w:type="dxa"/>
          </w:tcPr>
          <w:p w14:paraId="424AD8AA" w14:textId="77777777" w:rsidR="0008737D" w:rsidRPr="00523EB0" w:rsidRDefault="0008737D" w:rsidP="000873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66B6D7" w14:textId="2195839A" w:rsidR="0008737D" w:rsidRPr="00523EB0" w:rsidRDefault="008852A1" w:rsidP="00AC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</w:t>
            </w:r>
            <w:r w:rsidR="0008737D" w:rsidRPr="00523E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523E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405</w:t>
            </w:r>
          </w:p>
        </w:tc>
        <w:tc>
          <w:tcPr>
            <w:tcW w:w="270" w:type="dxa"/>
          </w:tcPr>
          <w:p w14:paraId="1B814214" w14:textId="77777777" w:rsidR="0008737D" w:rsidRPr="00523EB0" w:rsidRDefault="0008737D" w:rsidP="0008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D0C94A" w14:textId="4FF5A525" w:rsidR="0008737D" w:rsidRPr="00523EB0" w:rsidRDefault="008852A1" w:rsidP="00AC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</w:t>
            </w:r>
            <w:r w:rsidR="0008737D" w:rsidRPr="00523E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523E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420</w:t>
            </w:r>
          </w:p>
        </w:tc>
        <w:tc>
          <w:tcPr>
            <w:tcW w:w="270" w:type="dxa"/>
          </w:tcPr>
          <w:p w14:paraId="0CC6F56D" w14:textId="77777777" w:rsidR="0008737D" w:rsidRPr="00523EB0" w:rsidRDefault="0008737D" w:rsidP="0008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C20C65" w14:textId="43AD07D0" w:rsidR="0008737D" w:rsidRPr="00523EB0" w:rsidRDefault="008852A1" w:rsidP="000873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</w:t>
            </w:r>
            <w:r w:rsidR="0008737D" w:rsidRPr="00523E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523E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405</w:t>
            </w:r>
          </w:p>
        </w:tc>
      </w:tr>
    </w:tbl>
    <w:p w14:paraId="2C524F67" w14:textId="77777777" w:rsidR="00A7728A" w:rsidRPr="00523EB0" w:rsidRDefault="00A7728A" w:rsidP="00F2022B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386E77" w:rsidRPr="00523EB0" w14:paraId="0AC8F96F" w14:textId="77777777" w:rsidTr="006874AD">
        <w:tc>
          <w:tcPr>
            <w:tcW w:w="3780" w:type="dxa"/>
            <w:vMerge w:val="restart"/>
          </w:tcPr>
          <w:p w14:paraId="292641A6" w14:textId="77777777" w:rsidR="00386E77" w:rsidRPr="00523EB0" w:rsidRDefault="00386E77" w:rsidP="0038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23E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  <w:p w14:paraId="3BB156D8" w14:textId="77777777" w:rsidR="00386E77" w:rsidRPr="00523EB0" w:rsidRDefault="00386E77" w:rsidP="0038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26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23E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610" w:type="dxa"/>
            <w:gridSpan w:val="3"/>
          </w:tcPr>
          <w:p w14:paraId="1D5D78A2" w14:textId="77777777" w:rsidR="00386E77" w:rsidRPr="00523EB0" w:rsidRDefault="00386E77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5E9A25D" w14:textId="77777777" w:rsidR="00386E77" w:rsidRPr="00523EB0" w:rsidRDefault="00386E77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F069684" w14:textId="77777777" w:rsidR="00386E77" w:rsidRPr="00523EB0" w:rsidRDefault="00386E77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23E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523E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3A79" w:rsidRPr="00523EB0" w14:paraId="152C0FCC" w14:textId="77777777" w:rsidTr="006874AD">
        <w:tc>
          <w:tcPr>
            <w:tcW w:w="3780" w:type="dxa"/>
            <w:vMerge/>
          </w:tcPr>
          <w:p w14:paraId="5B15C2A2" w14:textId="77777777" w:rsidR="001D3A79" w:rsidRPr="00523EB0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CD89A3D" w14:textId="1B62222A" w:rsidR="001D3A79" w:rsidRPr="00523EB0" w:rsidRDefault="008852A1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EB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CA20AC0" w14:textId="77777777" w:rsidR="001D3A79" w:rsidRPr="00523EB0" w:rsidRDefault="001D3A79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833380" w14:textId="14E12ADA" w:rsidR="001D3A79" w:rsidRPr="00523EB0" w:rsidRDefault="008852A1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EB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75BA7D7" w14:textId="77777777" w:rsidR="001D3A79" w:rsidRPr="00523EB0" w:rsidRDefault="001D3A79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42C423" w14:textId="2BF1C8B6" w:rsidR="001D3A79" w:rsidRPr="00523EB0" w:rsidRDefault="008852A1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EB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66B552C" w14:textId="77777777" w:rsidR="001D3A79" w:rsidRPr="00523EB0" w:rsidRDefault="001D3A79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AF4663" w14:textId="255BA502" w:rsidR="001D3A79" w:rsidRPr="00523EB0" w:rsidRDefault="008852A1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EB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D3A79" w:rsidRPr="00523EB0" w14:paraId="075E2AB6" w14:textId="77777777" w:rsidTr="006874AD">
        <w:tc>
          <w:tcPr>
            <w:tcW w:w="3780" w:type="dxa"/>
          </w:tcPr>
          <w:p w14:paraId="5666B1B1" w14:textId="77777777" w:rsidR="001D3A79" w:rsidRPr="00523EB0" w:rsidRDefault="001D3A79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90" w:type="dxa"/>
            <w:gridSpan w:val="7"/>
          </w:tcPr>
          <w:p w14:paraId="3CBBB010" w14:textId="77777777" w:rsidR="001D3A79" w:rsidRPr="00523EB0" w:rsidRDefault="001D3A79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3EB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(ร้อยละ)</w:t>
            </w:r>
          </w:p>
        </w:tc>
      </w:tr>
      <w:tr w:rsidR="00A7728A" w:rsidRPr="00523EB0" w14:paraId="5B6F73BB" w14:textId="77777777" w:rsidTr="006874AD">
        <w:trPr>
          <w:trHeight w:val="85"/>
        </w:trPr>
        <w:tc>
          <w:tcPr>
            <w:tcW w:w="3780" w:type="dxa"/>
          </w:tcPr>
          <w:p w14:paraId="429933E0" w14:textId="77777777" w:rsidR="00A7728A" w:rsidRPr="00523EB0" w:rsidRDefault="00A7728A" w:rsidP="00A7728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</w:tcPr>
          <w:p w14:paraId="0A67F537" w14:textId="77C69036" w:rsidR="00A7728A" w:rsidRPr="00523EB0" w:rsidRDefault="008852A1" w:rsidP="00A772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7728A" w:rsidRPr="00523EB0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523EB0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5136F47B" w14:textId="77777777" w:rsidR="00A7728A" w:rsidRPr="00523EB0" w:rsidRDefault="00A7728A" w:rsidP="00A772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4DE0AF" w14:textId="3124510B" w:rsidR="00A7728A" w:rsidRPr="00523EB0" w:rsidRDefault="008852A1" w:rsidP="00A772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7728A" w:rsidRPr="00523EB0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523EB0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7AB176C8" w14:textId="77777777" w:rsidR="00A7728A" w:rsidRPr="00523EB0" w:rsidRDefault="00A7728A" w:rsidP="00A77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26D55D" w14:textId="2614F96F" w:rsidR="00A7728A" w:rsidRPr="00523EB0" w:rsidRDefault="008852A1" w:rsidP="00A772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7728A" w:rsidRPr="00523EB0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523EB0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3DD40A41" w14:textId="77777777" w:rsidR="00A7728A" w:rsidRPr="00523EB0" w:rsidRDefault="00A7728A" w:rsidP="00A77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9A45AB" w14:textId="6998EB0D" w:rsidR="00A7728A" w:rsidRPr="00523EB0" w:rsidRDefault="008852A1" w:rsidP="00A772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7728A" w:rsidRPr="00523EB0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523EB0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</w:tr>
      <w:tr w:rsidR="00A7728A" w:rsidRPr="00523EB0" w14:paraId="29CC293B" w14:textId="77777777" w:rsidTr="006874AD">
        <w:trPr>
          <w:trHeight w:val="85"/>
        </w:trPr>
        <w:tc>
          <w:tcPr>
            <w:tcW w:w="3780" w:type="dxa"/>
          </w:tcPr>
          <w:p w14:paraId="5DB7B921" w14:textId="77777777" w:rsidR="00A7728A" w:rsidRPr="00523EB0" w:rsidRDefault="00A7728A" w:rsidP="00A7728A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23EB0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</w:tcPr>
          <w:p w14:paraId="6C460BEA" w14:textId="7E04CD25" w:rsidR="00A7728A" w:rsidRPr="00523EB0" w:rsidRDefault="008852A1" w:rsidP="00A772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644038C" w14:textId="77777777" w:rsidR="00A7728A" w:rsidRPr="00523EB0" w:rsidRDefault="00A7728A" w:rsidP="00A772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48EF4C" w14:textId="1E26E7C8" w:rsidR="00A7728A" w:rsidRPr="00523EB0" w:rsidRDefault="008852A1" w:rsidP="00A772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B10FD7E" w14:textId="77777777" w:rsidR="00A7728A" w:rsidRPr="00523EB0" w:rsidRDefault="00A7728A" w:rsidP="00A77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D99E2B" w14:textId="0FE585DC" w:rsidR="00A7728A" w:rsidRPr="00523EB0" w:rsidRDefault="008852A1" w:rsidP="00A772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895B7D4" w14:textId="77777777" w:rsidR="00A7728A" w:rsidRPr="00523EB0" w:rsidRDefault="00A7728A" w:rsidP="00A77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BA228C" w14:textId="6C0E4021" w:rsidR="00A7728A" w:rsidRPr="00523EB0" w:rsidRDefault="008852A1" w:rsidP="00A772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3EB0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</w:tbl>
    <w:p w14:paraId="18568425" w14:textId="77777777" w:rsidR="00827D49" w:rsidRPr="00523EB0" w:rsidRDefault="00827D49" w:rsidP="008C3B00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4A182C66" w14:textId="77777777" w:rsidR="00B02444" w:rsidRPr="00523EB0" w:rsidRDefault="00712D11" w:rsidP="008C3B00">
      <w:pPr>
        <w:pStyle w:val="BodyText2"/>
        <w:tabs>
          <w:tab w:val="left" w:pos="540"/>
        </w:tabs>
        <w:ind w:left="547" w:firstLine="0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523EB0">
        <w:rPr>
          <w:rFonts w:ascii="Angsana New" w:eastAsia="Calibri" w:hAnsi="Angsana New" w:hint="cs"/>
          <w:sz w:val="30"/>
          <w:szCs w:val="30"/>
          <w:cs/>
          <w:lang w:val="en-US"/>
        </w:rPr>
        <w:t>ข้อสมมติ</w:t>
      </w:r>
      <w:r w:rsidR="00B02444" w:rsidRPr="00523EB0">
        <w:rPr>
          <w:rFonts w:ascii="Angsana New" w:eastAsia="Calibri" w:hAnsi="Angsana New" w:hint="cs"/>
          <w:sz w:val="30"/>
          <w:szCs w:val="30"/>
          <w:cs/>
          <w:lang w:val="en-US"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7AD309E5" w14:textId="77777777" w:rsidR="00B02444" w:rsidRPr="00523EB0" w:rsidRDefault="00B02444" w:rsidP="008C3B00">
      <w:pPr>
        <w:pStyle w:val="BodyText2"/>
        <w:tabs>
          <w:tab w:val="left" w:pos="540"/>
        </w:tabs>
        <w:ind w:left="547" w:firstLine="0"/>
        <w:jc w:val="thaiDistribute"/>
        <w:rPr>
          <w:rFonts w:ascii="Angsana New" w:eastAsia="Calibri" w:hAnsi="Angsana New"/>
          <w:spacing w:val="-8"/>
          <w:sz w:val="30"/>
          <w:szCs w:val="30"/>
          <w:vertAlign w:val="subscript"/>
        </w:rPr>
      </w:pPr>
    </w:p>
    <w:p w14:paraId="0D2F908E" w14:textId="4F151F18" w:rsidR="00642AA3" w:rsidRPr="00523EB0" w:rsidRDefault="00642AA3" w:rsidP="008C3B00">
      <w:pPr>
        <w:pStyle w:val="BodyText2"/>
        <w:tabs>
          <w:tab w:val="left" w:pos="540"/>
        </w:tabs>
        <w:ind w:left="547" w:firstLine="0"/>
        <w:jc w:val="thaiDistribute"/>
        <w:rPr>
          <w:rFonts w:ascii="Angsana New" w:eastAsia="Calibri" w:hAnsi="Angsana New"/>
          <w:spacing w:val="-6"/>
          <w:sz w:val="30"/>
          <w:szCs w:val="30"/>
          <w:lang w:val="en-US"/>
        </w:rPr>
      </w:pPr>
      <w:r w:rsidRPr="00523EB0">
        <w:rPr>
          <w:rFonts w:ascii="Angsana New" w:eastAsia="Calibri" w:hAnsi="Angsana New" w:hint="cs"/>
          <w:spacing w:val="-6"/>
          <w:sz w:val="30"/>
          <w:szCs w:val="30"/>
          <w:cs/>
          <w:lang w:val="en-US"/>
        </w:rPr>
        <w:t xml:space="preserve">ณ วันที่ </w:t>
      </w:r>
      <w:r w:rsidR="008852A1" w:rsidRPr="00523EB0">
        <w:rPr>
          <w:rFonts w:ascii="Angsana New" w:eastAsia="Calibri" w:hAnsi="Angsana New"/>
          <w:spacing w:val="-6"/>
          <w:sz w:val="30"/>
          <w:szCs w:val="30"/>
          <w:lang w:val="en-US"/>
        </w:rPr>
        <w:t>31</w:t>
      </w:r>
      <w:r w:rsidRPr="00523EB0">
        <w:rPr>
          <w:rFonts w:ascii="Angsana New" w:eastAsia="Calibri" w:hAnsi="Angsana New" w:hint="cs"/>
          <w:spacing w:val="-6"/>
          <w:sz w:val="30"/>
          <w:szCs w:val="30"/>
          <w:cs/>
          <w:lang w:val="en-US"/>
        </w:rPr>
        <w:t xml:space="preserve"> ธันวาคม </w:t>
      </w:r>
      <w:r w:rsidR="008852A1" w:rsidRPr="00523EB0">
        <w:rPr>
          <w:rFonts w:ascii="Angsana New" w:eastAsia="Calibri" w:hAnsi="Angsana New"/>
          <w:spacing w:val="-6"/>
          <w:sz w:val="30"/>
          <w:szCs w:val="30"/>
          <w:lang w:val="en-US"/>
        </w:rPr>
        <w:t>2563</w:t>
      </w:r>
      <w:r w:rsidRPr="00523EB0">
        <w:rPr>
          <w:rFonts w:ascii="Angsana New" w:eastAsia="Calibri" w:hAnsi="Angsana New"/>
          <w:spacing w:val="-6"/>
          <w:sz w:val="30"/>
          <w:szCs w:val="30"/>
          <w:lang w:val="en-US"/>
        </w:rPr>
        <w:t xml:space="preserve"> </w:t>
      </w:r>
      <w:r w:rsidRPr="00523EB0">
        <w:rPr>
          <w:rFonts w:ascii="Angsana New" w:eastAsia="Calibri" w:hAnsi="Angsana New" w:hint="cs"/>
          <w:spacing w:val="-6"/>
          <w:sz w:val="30"/>
          <w:szCs w:val="30"/>
          <w:cs/>
          <w:lang w:val="en-US"/>
        </w:rPr>
        <w:t>ระยะเวลาถัวเฉลี่ยถ่วงน้ำหนักของภาระผูกพันผลประโยชน์ที่กำหนดไว้เป็น</w:t>
      </w:r>
      <w:r w:rsidRPr="00523EB0">
        <w:rPr>
          <w:rFonts w:ascii="Angsana New" w:eastAsia="Calibri" w:hAnsi="Angsana New"/>
          <w:spacing w:val="-6"/>
          <w:sz w:val="30"/>
          <w:szCs w:val="30"/>
          <w:lang w:val="en-US"/>
        </w:rPr>
        <w:t xml:space="preserve"> </w:t>
      </w:r>
      <w:r w:rsidR="008852A1" w:rsidRPr="00523EB0">
        <w:rPr>
          <w:rFonts w:ascii="Angsana New" w:eastAsia="Calibri" w:hAnsi="Angsana New"/>
          <w:spacing w:val="-6"/>
          <w:sz w:val="30"/>
          <w:szCs w:val="30"/>
          <w:lang w:val="en-US"/>
        </w:rPr>
        <w:t>16</w:t>
      </w:r>
      <w:r w:rsidR="000948C2" w:rsidRPr="00523EB0">
        <w:rPr>
          <w:rFonts w:ascii="Angsana New" w:eastAsia="Calibri" w:hAnsi="Angsana New"/>
          <w:spacing w:val="-6"/>
          <w:sz w:val="30"/>
          <w:szCs w:val="30"/>
          <w:lang w:val="en-US"/>
        </w:rPr>
        <w:t xml:space="preserve"> </w:t>
      </w:r>
      <w:r w:rsidRPr="00523EB0">
        <w:rPr>
          <w:rFonts w:ascii="Angsana New" w:eastAsia="Calibri" w:hAnsi="Angsana New" w:hint="cs"/>
          <w:spacing w:val="-6"/>
          <w:sz w:val="30"/>
          <w:szCs w:val="30"/>
          <w:cs/>
          <w:lang w:val="en-US"/>
        </w:rPr>
        <w:t xml:space="preserve">ปี </w:t>
      </w:r>
      <w:r w:rsidRPr="00523EB0">
        <w:rPr>
          <w:rFonts w:ascii="Angsana New" w:eastAsia="Calibri" w:hAnsi="Angsana New"/>
          <w:i/>
          <w:iCs/>
          <w:spacing w:val="-6"/>
          <w:sz w:val="30"/>
          <w:szCs w:val="30"/>
          <w:lang w:val="en-US"/>
        </w:rPr>
        <w:t>(</w:t>
      </w:r>
      <w:r w:rsidR="008852A1" w:rsidRPr="00523EB0">
        <w:rPr>
          <w:rFonts w:ascii="Angsana New" w:eastAsia="Calibri" w:hAnsi="Angsana New"/>
          <w:i/>
          <w:iCs/>
          <w:spacing w:val="-6"/>
          <w:sz w:val="30"/>
          <w:szCs w:val="30"/>
          <w:lang w:val="en-US"/>
        </w:rPr>
        <w:t>2562</w:t>
      </w:r>
      <w:r w:rsidR="005A607E" w:rsidRPr="00523EB0">
        <w:rPr>
          <w:rFonts w:ascii="Angsana New" w:eastAsia="Calibri" w:hAnsi="Angsana New"/>
          <w:i/>
          <w:iCs/>
          <w:spacing w:val="-6"/>
          <w:sz w:val="30"/>
          <w:szCs w:val="30"/>
          <w:lang w:val="en-US"/>
        </w:rPr>
        <w:t>:</w:t>
      </w:r>
      <w:r w:rsidR="0050044A" w:rsidRPr="00523EB0">
        <w:rPr>
          <w:rFonts w:ascii="Angsana New" w:eastAsia="Calibri" w:hAnsi="Angsana New"/>
          <w:i/>
          <w:iCs/>
          <w:spacing w:val="-6"/>
          <w:sz w:val="30"/>
          <w:szCs w:val="30"/>
          <w:lang w:val="en-US"/>
        </w:rPr>
        <w:t xml:space="preserve"> </w:t>
      </w:r>
      <w:r w:rsidR="008852A1" w:rsidRPr="00523EB0">
        <w:rPr>
          <w:rFonts w:ascii="Angsana New" w:eastAsia="Calibri" w:hAnsi="Angsana New"/>
          <w:i/>
          <w:iCs/>
          <w:spacing w:val="-6"/>
          <w:sz w:val="30"/>
          <w:szCs w:val="30"/>
          <w:lang w:val="en-US"/>
        </w:rPr>
        <w:t>16</w:t>
      </w:r>
      <w:r w:rsidRPr="00523EB0">
        <w:rPr>
          <w:rFonts w:ascii="Angsana New" w:eastAsia="Calibri" w:hAnsi="Angsana New" w:hint="cs"/>
          <w:i/>
          <w:iCs/>
          <w:spacing w:val="-6"/>
          <w:sz w:val="30"/>
          <w:szCs w:val="30"/>
          <w:cs/>
          <w:lang w:val="en-US"/>
        </w:rPr>
        <w:t xml:space="preserve"> ปี</w:t>
      </w:r>
      <w:r w:rsidRPr="00523EB0">
        <w:rPr>
          <w:rFonts w:ascii="Angsana New" w:eastAsia="Calibri" w:hAnsi="Angsana New"/>
          <w:i/>
          <w:iCs/>
          <w:spacing w:val="-6"/>
          <w:sz w:val="30"/>
          <w:szCs w:val="30"/>
          <w:lang w:val="en-US"/>
        </w:rPr>
        <w:t>)</w:t>
      </w:r>
    </w:p>
    <w:p w14:paraId="74C93C86" w14:textId="77777777" w:rsidR="00DA5C7B" w:rsidRPr="00523EB0" w:rsidRDefault="00DA5C7B" w:rsidP="008C07FC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  <w:lang w:val="en-US"/>
        </w:rPr>
      </w:pPr>
    </w:p>
    <w:p w14:paraId="2D837D30" w14:textId="77777777" w:rsidR="00C713CA" w:rsidRDefault="00C71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x-none" w:eastAsia="x-none"/>
        </w:rPr>
      </w:pPr>
      <w:r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br w:type="page"/>
      </w:r>
    </w:p>
    <w:p w14:paraId="6723CF92" w14:textId="5E138288" w:rsidR="005C548E" w:rsidRPr="00523EB0" w:rsidRDefault="005C548E" w:rsidP="008C07FC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523EB0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63DF0DA5" w14:textId="77777777" w:rsidR="008C3B00" w:rsidRPr="002C4507" w:rsidRDefault="008C3B00" w:rsidP="008C3B00">
      <w:pPr>
        <w:spacing w:line="240" w:lineRule="auto"/>
        <w:ind w:firstLine="540"/>
        <w:jc w:val="thaiDistribute"/>
        <w:rPr>
          <w:rFonts w:ascii="Angsana New" w:eastAsia="Calibri" w:hAnsi="Angsana New" w:cs="Angsana New"/>
          <w:spacing w:val="-8"/>
          <w:sz w:val="30"/>
          <w:szCs w:val="30"/>
          <w:lang w:eastAsia="x-none"/>
        </w:rPr>
      </w:pPr>
    </w:p>
    <w:p w14:paraId="7F1B6B93" w14:textId="77777777" w:rsidR="005C548E" w:rsidRPr="00510228" w:rsidRDefault="005C548E" w:rsidP="008C3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0228">
        <w:rPr>
          <w:rFonts w:ascii="Angsana New" w:eastAsia="Calibri" w:hAnsi="Angsana New" w:cs="Angsana New"/>
          <w:sz w:val="30"/>
          <w:szCs w:val="30"/>
          <w:cs/>
          <w:lang w:eastAsia="x-none"/>
        </w:rPr>
        <w:t>การเปลี่ยนแปลงในแต่ละข</w:t>
      </w:r>
      <w:r w:rsidR="00712D11" w:rsidRPr="00510228">
        <w:rPr>
          <w:rFonts w:ascii="Angsana New" w:eastAsia="Calibri" w:hAnsi="Angsana New" w:cs="Angsana New"/>
          <w:sz w:val="30"/>
          <w:szCs w:val="30"/>
          <w:cs/>
          <w:lang w:eastAsia="x-none"/>
        </w:rPr>
        <w:t>้อสมมติ</w:t>
      </w:r>
      <w:r w:rsidRPr="00510228">
        <w:rPr>
          <w:rFonts w:ascii="Angsana New" w:eastAsia="Calibri" w:hAnsi="Angsana New" w:cs="Angsana New"/>
          <w:sz w:val="30"/>
          <w:szCs w:val="30"/>
          <w:cs/>
          <w:lang w:eastAsia="x-none"/>
        </w:rPr>
        <w:t>ที่เกี่ยวข้องในการประมาณการตามหลักคณิตศาสตร์ประกันภัยที่อาจเป็นไปได้</w:t>
      </w:r>
      <w:r w:rsidR="003D64CE" w:rsidRPr="00510228">
        <w:rPr>
          <w:rFonts w:ascii="Angsana New" w:eastAsia="Calibri" w:hAnsi="Angsana New" w:cs="Angsana New"/>
          <w:sz w:val="30"/>
          <w:szCs w:val="30"/>
          <w:lang w:eastAsia="x-none"/>
        </w:rPr>
        <w:br/>
      </w:r>
      <w:r w:rsidRPr="00510228">
        <w:rPr>
          <w:rFonts w:ascii="Angsana New" w:eastAsia="Calibri" w:hAnsi="Angsana New" w:cs="Angsana New"/>
          <w:spacing w:val="-4"/>
          <w:sz w:val="30"/>
          <w:szCs w:val="30"/>
          <w:cs/>
          <w:lang w:eastAsia="x-none"/>
        </w:rPr>
        <w:t>อย่างสมเหตุสมผล ณ วันที่รายงาน</w:t>
      </w:r>
      <w:r w:rsidR="00712D11" w:rsidRPr="00510228">
        <w:rPr>
          <w:rFonts w:ascii="Angsana New" w:eastAsia="Calibri" w:hAnsi="Angsana New" w:cs="Angsana New"/>
          <w:spacing w:val="-4"/>
          <w:sz w:val="30"/>
          <w:szCs w:val="30"/>
          <w:cs/>
          <w:lang w:eastAsia="x-none"/>
        </w:rPr>
        <w:t xml:space="preserve"> โดยถือว่าข้อสมมติ</w:t>
      </w:r>
      <w:r w:rsidRPr="00510228">
        <w:rPr>
          <w:rFonts w:ascii="Angsana New" w:eastAsia="Calibri" w:hAnsi="Angsana New" w:cs="Angsana New"/>
          <w:spacing w:val="-4"/>
          <w:sz w:val="30"/>
          <w:szCs w:val="30"/>
          <w:cs/>
          <w:lang w:eastAsia="x-none"/>
        </w:rPr>
        <w:t xml:space="preserve">อื่นๆ คงที่ </w:t>
      </w:r>
      <w:r w:rsidR="00510228" w:rsidRPr="00510228"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>มีผลกระทบต่อภาระผูกพันของโครงการผลประโยชน์</w:t>
      </w:r>
      <w:r w:rsidR="00510228" w:rsidRPr="00510228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เป็นจำนวนเงินดังต่อไปนี้</w:t>
      </w:r>
    </w:p>
    <w:p w14:paraId="59FAD12D" w14:textId="77777777" w:rsidR="00386E77" w:rsidRPr="002C4507" w:rsidRDefault="00386E77" w:rsidP="008C3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789"/>
        <w:gridCol w:w="1152"/>
        <w:gridCol w:w="261"/>
        <w:gridCol w:w="1152"/>
        <w:gridCol w:w="261"/>
        <w:gridCol w:w="1152"/>
        <w:gridCol w:w="261"/>
        <w:gridCol w:w="1152"/>
      </w:tblGrid>
      <w:tr w:rsidR="00386E77" w:rsidRPr="002C4507" w14:paraId="3102A487" w14:textId="77777777" w:rsidTr="00674F63">
        <w:trPr>
          <w:trHeight w:val="20"/>
          <w:tblHeader/>
        </w:trPr>
        <w:tc>
          <w:tcPr>
            <w:tcW w:w="3828" w:type="dxa"/>
          </w:tcPr>
          <w:p w14:paraId="06377F0C" w14:textId="77777777" w:rsidR="00386E77" w:rsidRPr="002C4507" w:rsidRDefault="00386E77" w:rsidP="00370487">
            <w:pPr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52" w:type="dxa"/>
            <w:gridSpan w:val="7"/>
          </w:tcPr>
          <w:p w14:paraId="1A119EB7" w14:textId="77777777" w:rsidR="00386E77" w:rsidRPr="002C4507" w:rsidRDefault="00386E77" w:rsidP="0037048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2C450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="00B170F2" w:rsidRPr="002C4507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="004B0329" w:rsidRPr="002C4507">
              <w:rPr>
                <w:rFonts w:ascii="Angsana New" w:hAnsi="Angsana New" w:cs="Angsana New"/>
                <w:bCs/>
                <w:sz w:val="30"/>
                <w:szCs w:val="30"/>
              </w:rPr>
              <w:t>/</w:t>
            </w:r>
            <w:r w:rsidR="00B170F2" w:rsidRPr="002C4507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="004B0329" w:rsidRPr="002C45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6E77" w:rsidRPr="002C4507" w14:paraId="3B9286A6" w14:textId="77777777" w:rsidTr="00674F63">
        <w:trPr>
          <w:trHeight w:val="20"/>
          <w:tblHeader/>
        </w:trPr>
        <w:tc>
          <w:tcPr>
            <w:tcW w:w="3828" w:type="dxa"/>
          </w:tcPr>
          <w:p w14:paraId="4D6EA4E9" w14:textId="77777777" w:rsidR="00386E77" w:rsidRPr="002C4507" w:rsidRDefault="00386E77" w:rsidP="0037048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66" w:type="dxa"/>
            <w:gridSpan w:val="3"/>
          </w:tcPr>
          <w:p w14:paraId="28B95EA1" w14:textId="184126D7" w:rsidR="00386E77" w:rsidRPr="002C4507" w:rsidRDefault="00386E77" w:rsidP="003704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C450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2C450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2" w:type="dxa"/>
          </w:tcPr>
          <w:p w14:paraId="6A70141D" w14:textId="77777777" w:rsidR="00386E77" w:rsidRPr="002C4507" w:rsidRDefault="00386E77" w:rsidP="0037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524" w:type="dxa"/>
            <w:gridSpan w:val="3"/>
          </w:tcPr>
          <w:p w14:paraId="68C07D44" w14:textId="252F07EC" w:rsidR="00386E77" w:rsidRPr="002C4507" w:rsidRDefault="00386E77" w:rsidP="0037048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C450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2C45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2C450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1D3A79" w:rsidRPr="002C4507" w14:paraId="55DE8759" w14:textId="77777777" w:rsidTr="00674F63">
        <w:trPr>
          <w:trHeight w:val="20"/>
          <w:tblHeader/>
        </w:trPr>
        <w:tc>
          <w:tcPr>
            <w:tcW w:w="3828" w:type="dxa"/>
          </w:tcPr>
          <w:p w14:paraId="7F446C30" w14:textId="6EABC3AB" w:rsidR="001D3A79" w:rsidRPr="002C4507" w:rsidRDefault="001D3A79" w:rsidP="001D3A79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C45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852A1" w:rsidRPr="008852A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C45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C45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52" w:type="dxa"/>
          </w:tcPr>
          <w:p w14:paraId="7EF75E20" w14:textId="33B08767" w:rsidR="001D3A79" w:rsidRPr="002C4507" w:rsidRDefault="008852A1" w:rsidP="001D3A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62" w:type="dxa"/>
          </w:tcPr>
          <w:p w14:paraId="72E2F905" w14:textId="77777777" w:rsidR="001D3A79" w:rsidRPr="002C4507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0878175A" w14:textId="49B776CE" w:rsidR="001D3A79" w:rsidRPr="002C4507" w:rsidRDefault="008852A1" w:rsidP="001D3A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62" w:type="dxa"/>
          </w:tcPr>
          <w:p w14:paraId="022485C8" w14:textId="77777777" w:rsidR="001D3A79" w:rsidRPr="002C4507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4E2CF1F8" w14:textId="525A5559" w:rsidR="001D3A79" w:rsidRPr="002C4507" w:rsidRDefault="008852A1" w:rsidP="001D3A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62" w:type="dxa"/>
          </w:tcPr>
          <w:p w14:paraId="2D4B864C" w14:textId="77777777" w:rsidR="001D3A79" w:rsidRPr="002C4507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456BDBDD" w14:textId="1EEB2E0D" w:rsidR="001D3A79" w:rsidRPr="002C4507" w:rsidRDefault="008852A1" w:rsidP="001D3A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1D3A79" w:rsidRPr="002C4507" w14:paraId="465BCFD5" w14:textId="77777777" w:rsidTr="00674F63">
        <w:trPr>
          <w:trHeight w:val="20"/>
          <w:tblHeader/>
        </w:trPr>
        <w:tc>
          <w:tcPr>
            <w:tcW w:w="3828" w:type="dxa"/>
          </w:tcPr>
          <w:p w14:paraId="54FB47E8" w14:textId="77777777" w:rsidR="001D3A79" w:rsidRPr="002C4507" w:rsidRDefault="001D3A79" w:rsidP="001D3A79">
            <w:pPr>
              <w:ind w:left="234" w:hanging="3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52" w:type="dxa"/>
            <w:gridSpan w:val="7"/>
            <w:vAlign w:val="center"/>
          </w:tcPr>
          <w:p w14:paraId="470282AC" w14:textId="77777777" w:rsidR="001D3A79" w:rsidRPr="002C4507" w:rsidRDefault="001D3A79" w:rsidP="001D3A7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C450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2C450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C450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D3A79" w:rsidRPr="002C4507" w14:paraId="029BB0B8" w14:textId="77777777" w:rsidTr="00674F63">
        <w:trPr>
          <w:trHeight w:val="20"/>
        </w:trPr>
        <w:tc>
          <w:tcPr>
            <w:tcW w:w="3828" w:type="dxa"/>
          </w:tcPr>
          <w:p w14:paraId="4B4105EE" w14:textId="77777777" w:rsidR="001D3A79" w:rsidRPr="002C4507" w:rsidRDefault="001D3A79" w:rsidP="001D3A79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2C4507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2C450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52" w:type="dxa"/>
            <w:vAlign w:val="center"/>
          </w:tcPr>
          <w:p w14:paraId="188D565A" w14:textId="491FD988" w:rsidR="001D3A79" w:rsidRPr="002C4507" w:rsidRDefault="00FD394A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827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vAlign w:val="center"/>
          </w:tcPr>
          <w:p w14:paraId="01367AD7" w14:textId="77777777" w:rsidR="001D3A79" w:rsidRPr="002C4507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221329CD" w14:textId="33369EB6" w:rsidR="001D3A79" w:rsidRPr="002C4507" w:rsidRDefault="001D3A79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C450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C450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649</w:t>
            </w:r>
            <w:r w:rsidRPr="002C450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vAlign w:val="center"/>
          </w:tcPr>
          <w:p w14:paraId="543770F1" w14:textId="77777777" w:rsidR="001D3A79" w:rsidRPr="002C4507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6DF4C03A" w14:textId="108461C2" w:rsidR="001D3A79" w:rsidRPr="002C4507" w:rsidRDefault="008852A1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D39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997</w:t>
            </w:r>
          </w:p>
        </w:tc>
        <w:tc>
          <w:tcPr>
            <w:tcW w:w="262" w:type="dxa"/>
            <w:vAlign w:val="center"/>
          </w:tcPr>
          <w:p w14:paraId="617F5E2A" w14:textId="77777777" w:rsidR="001D3A79" w:rsidRPr="002C4507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vAlign w:val="center"/>
          </w:tcPr>
          <w:p w14:paraId="6E4C5D14" w14:textId="3885D98B" w:rsidR="001D3A79" w:rsidRPr="002C4507" w:rsidRDefault="008852A1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D3A79" w:rsidRPr="002C450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804</w:t>
            </w:r>
          </w:p>
        </w:tc>
      </w:tr>
      <w:tr w:rsidR="001D3A79" w:rsidRPr="002C4507" w14:paraId="05CE7F95" w14:textId="77777777" w:rsidTr="00674F63">
        <w:trPr>
          <w:trHeight w:val="20"/>
        </w:trPr>
        <w:tc>
          <w:tcPr>
            <w:tcW w:w="3828" w:type="dxa"/>
          </w:tcPr>
          <w:p w14:paraId="29D73E6A" w14:textId="77777777" w:rsidR="001D3A79" w:rsidRPr="002C4507" w:rsidRDefault="001D3A79" w:rsidP="001D3A79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4507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52" w:type="dxa"/>
          </w:tcPr>
          <w:p w14:paraId="41822B7F" w14:textId="00333B5E" w:rsidR="001D3A79" w:rsidRPr="002C4507" w:rsidRDefault="008852A1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FD39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360</w:t>
            </w:r>
          </w:p>
        </w:tc>
        <w:tc>
          <w:tcPr>
            <w:tcW w:w="262" w:type="dxa"/>
          </w:tcPr>
          <w:p w14:paraId="39CB8074" w14:textId="77777777" w:rsidR="001D3A79" w:rsidRPr="002C4507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4F0BA966" w14:textId="6AB54F5E" w:rsidR="001D3A79" w:rsidRPr="002C4507" w:rsidRDefault="008852A1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D3A79" w:rsidRPr="002C450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614</w:t>
            </w:r>
          </w:p>
        </w:tc>
        <w:tc>
          <w:tcPr>
            <w:tcW w:w="262" w:type="dxa"/>
          </w:tcPr>
          <w:p w14:paraId="0D6E7DEF" w14:textId="77777777" w:rsidR="001D3A79" w:rsidRPr="002C4507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62E1DF10" w14:textId="3EE41F6B" w:rsidR="001D3A79" w:rsidRPr="002C4507" w:rsidRDefault="00FD394A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719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0E374D38" w14:textId="77777777" w:rsidR="001D3A79" w:rsidRPr="002C4507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7A9A201A" w14:textId="28B36580" w:rsidR="001D3A79" w:rsidRPr="002C4507" w:rsidRDefault="001D3A79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C450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C450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090</w:t>
            </w:r>
            <w:r w:rsidRPr="002C450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14:paraId="5E012D9A" w14:textId="77777777" w:rsidR="00B170F2" w:rsidRPr="002C4507" w:rsidRDefault="00B170F2" w:rsidP="00B1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</w:p>
    <w:p w14:paraId="6E3F48CE" w14:textId="77777777" w:rsidR="008C4B41" w:rsidRPr="007278E2" w:rsidRDefault="00B170F2" w:rsidP="007278E2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7278E2">
        <w:rPr>
          <w:rFonts w:ascii="Angsana New" w:hAnsi="Angsana New" w:cs="Angsana New" w:hint="cs"/>
          <w:b/>
          <w:bCs/>
          <w:sz w:val="30"/>
          <w:szCs w:val="30"/>
          <w:cs/>
        </w:rPr>
        <w:t>ส่วนเกินทุนและ</w:t>
      </w:r>
      <w:r w:rsidR="008C4B41" w:rsidRPr="007278E2">
        <w:rPr>
          <w:rFonts w:ascii="Angsana New" w:hAnsi="Angsana New" w:cs="Angsana New"/>
          <w:b/>
          <w:bCs/>
          <w:sz w:val="30"/>
          <w:szCs w:val="30"/>
          <w:cs/>
        </w:rPr>
        <w:t>สำรอง</w:t>
      </w:r>
    </w:p>
    <w:p w14:paraId="0CD8FB34" w14:textId="77777777" w:rsidR="008C4B41" w:rsidRPr="002C4507" w:rsidRDefault="008C4B41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7B29B0CF" w14:textId="77777777" w:rsidR="00B170F2" w:rsidRPr="002C4507" w:rsidRDefault="00B170F2" w:rsidP="00B1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C450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0970FAE0" w14:textId="77777777" w:rsidR="00B170F2" w:rsidRPr="002C4507" w:rsidRDefault="00B170F2" w:rsidP="00B1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E5518A6" w14:textId="779D1D53" w:rsidR="00B170F2" w:rsidRPr="002C4507" w:rsidRDefault="00B170F2" w:rsidP="00B1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C4507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8852A1" w:rsidRPr="008852A1">
        <w:rPr>
          <w:rFonts w:ascii="Angsana New" w:hAnsi="Angsana New" w:cs="Angsana New"/>
          <w:sz w:val="30"/>
          <w:szCs w:val="30"/>
        </w:rPr>
        <w:t>2535</w:t>
      </w:r>
      <w:r w:rsidRPr="002C4507">
        <w:rPr>
          <w:rFonts w:ascii="Angsana New" w:hAnsi="Angsana New" w:cs="Angsana New"/>
          <w:sz w:val="30"/>
          <w:szCs w:val="30"/>
        </w:rPr>
        <w:t xml:space="preserve"> </w:t>
      </w:r>
      <w:r w:rsidRPr="002C4507">
        <w:rPr>
          <w:rFonts w:ascii="Angsana New" w:hAnsi="Angsana New" w:cs="Angsana New"/>
          <w:sz w:val="30"/>
          <w:szCs w:val="30"/>
          <w:cs/>
        </w:rPr>
        <w:t xml:space="preserve">มาตรา </w:t>
      </w:r>
      <w:r w:rsidR="008852A1" w:rsidRPr="008852A1">
        <w:rPr>
          <w:rFonts w:ascii="Angsana New" w:hAnsi="Angsana New" w:cs="Angsana New"/>
          <w:sz w:val="30"/>
          <w:szCs w:val="30"/>
        </w:rPr>
        <w:t>51</w:t>
      </w:r>
      <w:r w:rsidRPr="002C4507">
        <w:rPr>
          <w:rFonts w:ascii="Angsana New" w:hAnsi="Angsana New" w:cs="Angsana New"/>
          <w:sz w:val="30"/>
          <w:szCs w:val="30"/>
        </w:rPr>
        <w:t xml:space="preserve"> </w:t>
      </w:r>
      <w:r w:rsidRPr="002C4507">
        <w:rPr>
          <w:rFonts w:ascii="Angsana New" w:hAnsi="Angsana New" w:cs="Angsana New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319F77C4" w14:textId="286675DA" w:rsidR="00FD394A" w:rsidRDefault="00FD3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DC25D6A" w14:textId="77777777" w:rsidR="00B170F2" w:rsidRPr="002C4507" w:rsidRDefault="00B170F2" w:rsidP="00B170F2">
      <w:pPr>
        <w:tabs>
          <w:tab w:val="clear" w:pos="227"/>
          <w:tab w:val="clear" w:pos="454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2C450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ส่วนเกินทุนจากการจ่ายโดยใช้หุ้นเป็นเกณฑ์</w:t>
      </w:r>
    </w:p>
    <w:p w14:paraId="348682BA" w14:textId="77777777" w:rsidR="00B170F2" w:rsidRPr="002C4507" w:rsidRDefault="00B170F2" w:rsidP="00B1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751DD88" w14:textId="72347559" w:rsidR="00B170F2" w:rsidRPr="002C4507" w:rsidRDefault="00B170F2" w:rsidP="00B1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C4507">
        <w:rPr>
          <w:rFonts w:ascii="Angsana New" w:hAnsi="Angsana New" w:cs="Angsana New"/>
          <w:sz w:val="30"/>
          <w:szCs w:val="30"/>
          <w:cs/>
        </w:rPr>
        <w:t>ส่วนเกินทุนจากการจ่ายโดยใช้หุ้นเป็นเกณฑ์ที่บันทึกในส่วนของผู้ถือหุ้นคือ มูลค่ายุติธรรมของสิทธิในการซื้อหุ้นของพนักงานและคู่ค้า ณ วันที่ให้สิทธิโดยอ้างอิงจากมูลค่ายุติธรรมของหุ้นที่กำหนดไว้และสิ่งตอบแทนที่ต้องจ่ายและบันทึกค่าใช้จ่ายที่เกี่ยวข้อง พร้อมๆไปกับรับรู้การเพิ่มขึ้นของส่วนของผู้ถือหุ้นตามที่กำหนดไว้ในมาตรฐาน</w:t>
      </w:r>
      <w:r w:rsidRPr="002C4507">
        <w:rPr>
          <w:rFonts w:ascii="Angsana New" w:hAnsi="Angsana New" w:cs="Angsana New"/>
          <w:sz w:val="30"/>
          <w:szCs w:val="30"/>
        </w:rPr>
        <w:t xml:space="preserve">  </w:t>
      </w:r>
      <w:r w:rsidRPr="002C4507">
        <w:rPr>
          <w:rFonts w:ascii="Angsana New" w:hAnsi="Angsana New" w:cs="Angsana New"/>
          <w:sz w:val="30"/>
          <w:szCs w:val="30"/>
          <w:cs/>
        </w:rPr>
        <w:t>การรายงานทางการเงินฉบับที่</w:t>
      </w:r>
      <w:r w:rsidRPr="002C450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852A1" w:rsidRPr="008852A1">
        <w:rPr>
          <w:rFonts w:ascii="Angsana New" w:hAnsi="Angsana New" w:cs="Angsana New"/>
          <w:sz w:val="30"/>
          <w:szCs w:val="30"/>
        </w:rPr>
        <w:t>2</w:t>
      </w:r>
    </w:p>
    <w:p w14:paraId="0AAC7A95" w14:textId="77777777" w:rsidR="00B170F2" w:rsidRPr="002C4507" w:rsidRDefault="00B170F2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1DDF352" w14:textId="77777777" w:rsidR="00C713CA" w:rsidRDefault="00C71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5E7673F" w14:textId="7DC3F6BF" w:rsidR="00DF7B69" w:rsidRPr="00D70BB8" w:rsidRDefault="00DF7B69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D70BB8">
        <w:rPr>
          <w:rFonts w:ascii="Angsana New" w:hAnsi="Angsana New"/>
          <w:sz w:val="30"/>
          <w:szCs w:val="30"/>
          <w:cs/>
          <w:lang w:val="en-US"/>
        </w:rPr>
        <w:lastRenderedPageBreak/>
        <w:t>สำรองประกอบด้วย</w:t>
      </w:r>
    </w:p>
    <w:p w14:paraId="69708971" w14:textId="77777777" w:rsidR="00DF7B69" w:rsidRPr="00D70BB8" w:rsidRDefault="00DF7B69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1D559EAD" w14:textId="77777777" w:rsidR="00DF7B69" w:rsidRPr="00D70BB8" w:rsidRDefault="00DF7B69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D70BB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การจัดสรรกำไร</w:t>
      </w:r>
      <w:r w:rsidR="00E56364" w:rsidRPr="00D70BB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</w:t>
      </w:r>
      <w:r w:rsidRPr="00D70BB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และ</w:t>
      </w:r>
      <w:r w:rsidR="00E56364" w:rsidRPr="00D70BB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/</w:t>
      </w:r>
      <w:r w:rsidRPr="00D70BB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หรือ</w:t>
      </w:r>
      <w:r w:rsidR="00E56364" w:rsidRPr="00D70BB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</w:t>
      </w:r>
      <w:r w:rsidRPr="00D70BB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กำไรสะสม</w:t>
      </w:r>
    </w:p>
    <w:p w14:paraId="78B51887" w14:textId="77777777" w:rsidR="00DF7B69" w:rsidRPr="00D70BB8" w:rsidRDefault="00DF7B69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567AF066" w14:textId="77777777" w:rsidR="00E56364" w:rsidRPr="00D70BB8" w:rsidRDefault="002C4507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/>
        </w:rPr>
        <w:t>ทุน</w:t>
      </w:r>
      <w:r w:rsidR="00E56364" w:rsidRPr="00D70BB8">
        <w:rPr>
          <w:rFonts w:ascii="Angsana New" w:hAnsi="Angsana New"/>
          <w:b/>
          <w:bCs/>
          <w:sz w:val="30"/>
          <w:szCs w:val="30"/>
          <w:cs/>
          <w:lang w:val="en-US"/>
        </w:rPr>
        <w:t>สำรองตามก</w:t>
      </w:r>
      <w:r w:rsidR="00E56364" w:rsidRPr="00D70BB8">
        <w:rPr>
          <w:rFonts w:ascii="Angsana New" w:hAnsi="Angsana New"/>
          <w:b/>
          <w:bCs/>
          <w:sz w:val="30"/>
          <w:szCs w:val="30"/>
          <w:cs/>
        </w:rPr>
        <w:t>ฎหมาย</w:t>
      </w:r>
    </w:p>
    <w:p w14:paraId="45654E8C" w14:textId="77777777" w:rsidR="00E56364" w:rsidRPr="00D70BB8" w:rsidRDefault="00E56364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5A83345D" w14:textId="0AEF5562" w:rsidR="008C4B41" w:rsidRPr="00D70BB8" w:rsidRDefault="00525A92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70BB8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8852A1" w:rsidRPr="008852A1">
        <w:rPr>
          <w:rFonts w:ascii="Angsana New" w:hAnsi="Angsana New"/>
          <w:sz w:val="30"/>
          <w:szCs w:val="30"/>
          <w:lang w:val="en-US"/>
        </w:rPr>
        <w:t>2535</w:t>
      </w:r>
      <w:r w:rsidRPr="00D70BB8">
        <w:rPr>
          <w:rFonts w:ascii="Angsana New" w:hAnsi="Angsana New"/>
          <w:sz w:val="30"/>
          <w:szCs w:val="30"/>
          <w:cs/>
          <w:lang w:val="en-US"/>
        </w:rPr>
        <w:t xml:space="preserve"> มาตรา </w:t>
      </w:r>
      <w:r w:rsidR="008852A1" w:rsidRPr="008852A1">
        <w:rPr>
          <w:rFonts w:ascii="Angsana New" w:hAnsi="Angsana New"/>
          <w:sz w:val="30"/>
          <w:szCs w:val="30"/>
          <w:lang w:val="en-US"/>
        </w:rPr>
        <w:t>116</w:t>
      </w:r>
      <w:r w:rsidRPr="00D70BB8">
        <w:rPr>
          <w:rFonts w:ascii="Angsana New" w:hAnsi="Angsana New"/>
          <w:sz w:val="30"/>
          <w:szCs w:val="30"/>
          <w:cs/>
          <w:lang w:val="en-US"/>
        </w:rPr>
        <w:t xml:space="preserve"> บริษัทจะต้องจัดสรรทุนสำรอง </w:t>
      </w:r>
      <w:r w:rsidR="00B108F5" w:rsidRPr="00D70BB8">
        <w:rPr>
          <w:rFonts w:ascii="Angsana New" w:hAnsi="Angsana New"/>
          <w:sz w:val="30"/>
          <w:szCs w:val="30"/>
          <w:cs/>
          <w:lang w:val="en-US"/>
        </w:rPr>
        <w:br/>
      </w:r>
      <w:r w:rsidRPr="00D70BB8">
        <w:rPr>
          <w:rFonts w:ascii="Angsana New" w:hAnsi="Angsana New"/>
          <w:sz w:val="30"/>
          <w:szCs w:val="30"/>
          <w:cs/>
          <w:lang w:val="en-US"/>
        </w:rPr>
        <w:t>(“</w:t>
      </w:r>
      <w:r w:rsidR="002C4507">
        <w:rPr>
          <w:rFonts w:ascii="Angsana New" w:hAnsi="Angsana New" w:hint="cs"/>
          <w:sz w:val="30"/>
          <w:szCs w:val="30"/>
          <w:cs/>
          <w:lang w:val="en-US"/>
        </w:rPr>
        <w:t>ทุน</w:t>
      </w:r>
      <w:r w:rsidRPr="00D70BB8">
        <w:rPr>
          <w:rFonts w:ascii="Angsana New" w:hAnsi="Angsana New"/>
          <w:sz w:val="30"/>
          <w:szCs w:val="30"/>
          <w:cs/>
          <w:lang w:val="en-US"/>
        </w:rPr>
        <w:t xml:space="preserve">สำรองตามกฎหมาย”) อย่างน้อยร้อยละ </w:t>
      </w:r>
      <w:r w:rsidR="008852A1" w:rsidRPr="008852A1">
        <w:rPr>
          <w:rFonts w:ascii="Angsana New" w:hAnsi="Angsana New"/>
          <w:sz w:val="30"/>
          <w:szCs w:val="30"/>
          <w:lang w:val="en-US"/>
        </w:rPr>
        <w:t>5</w:t>
      </w:r>
      <w:r w:rsidRPr="00D70BB8">
        <w:rPr>
          <w:rFonts w:ascii="Angsana New" w:hAnsi="Angsana New"/>
          <w:sz w:val="30"/>
          <w:szCs w:val="30"/>
          <w:lang w:val="en-US"/>
        </w:rPr>
        <w:t xml:space="preserve"> </w:t>
      </w:r>
      <w:r w:rsidRPr="00D70BB8">
        <w:rPr>
          <w:rFonts w:ascii="Angsana New" w:hAnsi="Angsana New"/>
          <w:sz w:val="30"/>
          <w:szCs w:val="30"/>
          <w:cs/>
          <w:lang w:val="en-US"/>
        </w:rPr>
        <w:t xml:space="preserve">ของกำไรสุทธิประจำปีหลังจากหักขาดทุนสะสมยกมา (ถ้ามี) จนกว่าสำรองดังกล่าวจะมีจำนวนไม่น้อยกว่าร้อยละ </w:t>
      </w:r>
      <w:r w:rsidR="008852A1" w:rsidRPr="008852A1">
        <w:rPr>
          <w:rFonts w:ascii="Angsana New" w:hAnsi="Angsana New"/>
          <w:sz w:val="30"/>
          <w:szCs w:val="30"/>
          <w:lang w:val="en-US"/>
        </w:rPr>
        <w:t>10</w:t>
      </w:r>
      <w:r w:rsidRPr="00D70BB8">
        <w:rPr>
          <w:rFonts w:ascii="Angsana New" w:hAnsi="Angsana New"/>
          <w:sz w:val="30"/>
          <w:szCs w:val="30"/>
          <w:cs/>
          <w:lang w:val="en-US"/>
        </w:rPr>
        <w:t xml:space="preserve"> ของทุนจดทะเบียน เงินสำรองนี้จะนำไปจ่ายเป็นเงินปันผลไม่ได้</w:t>
      </w:r>
    </w:p>
    <w:p w14:paraId="767CB603" w14:textId="77777777" w:rsidR="000307FB" w:rsidRPr="00D70BB8" w:rsidRDefault="000307FB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295F9650" w14:textId="77777777" w:rsidR="00E56364" w:rsidRPr="00D70BB8" w:rsidRDefault="00E56364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D70BB8">
        <w:rPr>
          <w:rFonts w:ascii="Angsana New" w:hAnsi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53165367" w14:textId="1BF3F8B0" w:rsidR="00E56364" w:rsidRDefault="00E56364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799836F3" w14:textId="72CD9842" w:rsidR="003E511F" w:rsidRPr="003E511F" w:rsidRDefault="003E511F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3E511F">
        <w:rPr>
          <w:rFonts w:ascii="Angsana New" w:hAnsi="Angsana New" w:hint="cs"/>
          <w:b/>
          <w:bCs/>
          <w:sz w:val="30"/>
          <w:szCs w:val="30"/>
          <w:cs/>
          <w:lang w:val="en-US"/>
        </w:rPr>
        <w:t>ผลต่างของอัตราแลกเปลี่ยนจากการแปลงค่าหน่วยงานต่างประเทศ</w:t>
      </w:r>
    </w:p>
    <w:p w14:paraId="545723E5" w14:textId="77777777" w:rsidR="003E511F" w:rsidRPr="00D70BB8" w:rsidRDefault="003E511F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7460180E" w14:textId="00A24BBF" w:rsidR="002C4507" w:rsidRPr="00937C68" w:rsidRDefault="00C713CA" w:rsidP="00937C68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ผลต่างของอัตราแลกเปลี่ยนจากการแปลงค่าหน่วยงานต่างประเทศ</w:t>
      </w:r>
      <w:r w:rsidR="00937C68" w:rsidRPr="0048553C">
        <w:rPr>
          <w:rFonts w:ascii="Angsana New" w:hAnsi="Angsana New"/>
          <w:sz w:val="30"/>
          <w:szCs w:val="30"/>
          <w:cs/>
          <w:lang w:val="en-US"/>
        </w:rPr>
        <w:t>ประกอบด้วยผลต่างการแปลงค่าทั้งหมดจาก</w:t>
      </w:r>
      <w:r>
        <w:rPr>
          <w:rFonts w:ascii="Angsana New" w:hAnsi="Angsana New"/>
          <w:sz w:val="30"/>
          <w:szCs w:val="30"/>
          <w:lang w:val="en-US"/>
        </w:rPr>
        <w:br/>
      </w:r>
      <w:r w:rsidR="00937C68" w:rsidRPr="0048553C">
        <w:rPr>
          <w:rFonts w:ascii="Angsana New" w:hAnsi="Angsana New"/>
          <w:sz w:val="30"/>
          <w:szCs w:val="30"/>
          <w:cs/>
          <w:lang w:val="en-US"/>
        </w:rPr>
        <w:t>งบการเงินของหน่วยงานในต่างประเทศ</w:t>
      </w:r>
    </w:p>
    <w:p w14:paraId="2587BCE9" w14:textId="77777777" w:rsidR="00937C68" w:rsidRPr="007425C0" w:rsidRDefault="00937C68" w:rsidP="00937C68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366F8CE" w14:textId="77777777" w:rsidR="00EE7657" w:rsidRPr="007278E2" w:rsidRDefault="00EE7657" w:rsidP="007278E2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7278E2">
        <w:rPr>
          <w:rFonts w:ascii="Angsana New" w:hAnsi="Angsana New" w:cs="Angsana New"/>
          <w:b/>
          <w:bCs/>
          <w:sz w:val="30"/>
          <w:szCs w:val="30"/>
          <w:cs/>
        </w:rPr>
        <w:t>ส่วนงาน</w:t>
      </w:r>
      <w:r w:rsidR="00E15423" w:rsidRPr="007278E2">
        <w:rPr>
          <w:rFonts w:ascii="Angsana New" w:hAnsi="Angsana New" w:cs="Angsana New"/>
          <w:b/>
          <w:bCs/>
          <w:sz w:val="30"/>
          <w:szCs w:val="30"/>
          <w:cs/>
        </w:rPr>
        <w:t>ดำเนินงาน</w:t>
      </w:r>
      <w:r w:rsidR="000961F9" w:rsidRPr="007278E2">
        <w:rPr>
          <w:rFonts w:ascii="Angsana New" w:hAnsi="Angsana New" w:cs="Angsana New" w:hint="cs"/>
          <w:b/>
          <w:bCs/>
          <w:sz w:val="30"/>
          <w:szCs w:val="30"/>
          <w:cs/>
        </w:rPr>
        <w:t>และการจำแนกรายได้</w:t>
      </w:r>
    </w:p>
    <w:p w14:paraId="0063DF97" w14:textId="77777777" w:rsidR="00E56364" w:rsidRDefault="00E56364" w:rsidP="00772D19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128554C9" w14:textId="77777777" w:rsidR="00937C68" w:rsidRPr="00B47034" w:rsidRDefault="00937C68" w:rsidP="00937C68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470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</w:t>
      </w:r>
      <w:r w:rsidRPr="00B4703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ที่รายงาน</w:t>
      </w:r>
    </w:p>
    <w:p w14:paraId="20126DF4" w14:textId="77777777" w:rsidR="002C4507" w:rsidRPr="0046749D" w:rsidRDefault="002C4507" w:rsidP="00772D19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7E10DDB2" w14:textId="77777777" w:rsidR="00CC4941" w:rsidRPr="0046749D" w:rsidRDefault="00CC4941" w:rsidP="00CC4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6749D">
        <w:rPr>
          <w:rFonts w:ascii="Angsana New" w:hAnsi="Angsana New" w:cs="Angsana New"/>
          <w:spacing w:val="-4"/>
          <w:sz w:val="30"/>
          <w:szCs w:val="30"/>
          <w:cs/>
        </w:rPr>
        <w:t>ผู้บริหารเห็นว่า</w:t>
      </w:r>
      <w:r w:rsidR="00F6780E" w:rsidRPr="0046749D">
        <w:rPr>
          <w:rFonts w:ascii="Angsana New" w:hAnsi="Angsana New" w:cs="Angsana New" w:hint="cs"/>
          <w:spacing w:val="-4"/>
          <w:sz w:val="30"/>
          <w:szCs w:val="30"/>
          <w:cs/>
        </w:rPr>
        <w:t>กลุ่ม</w:t>
      </w:r>
      <w:r w:rsidRPr="0046749D">
        <w:rPr>
          <w:rFonts w:ascii="Angsana New" w:hAnsi="Angsana New" w:cs="Angsana New"/>
          <w:spacing w:val="-4"/>
          <w:sz w:val="30"/>
          <w:szCs w:val="30"/>
          <w:cs/>
        </w:rPr>
        <w:t>บริษัทดำเนินกิจการหลักในส่วนงานธุรกิจเดียว</w:t>
      </w:r>
      <w:r w:rsidRPr="0046749D">
        <w:rPr>
          <w:rFonts w:ascii="Angsana New" w:hAnsi="Angsana New" w:cs="Angsana New"/>
          <w:spacing w:val="-6"/>
          <w:sz w:val="30"/>
          <w:szCs w:val="30"/>
          <w:cs/>
        </w:rPr>
        <w:t>คือ ธุรกิจเครื่องดื่ม ดังนั้นฝ่ายบริหารจึง</w:t>
      </w:r>
      <w:r w:rsidRPr="0046749D">
        <w:rPr>
          <w:rFonts w:ascii="Angsana New" w:hAnsi="Angsana New" w:cs="Angsana New"/>
          <w:sz w:val="30"/>
          <w:szCs w:val="30"/>
          <w:cs/>
        </w:rPr>
        <w:t>พิจารณาว่า</w:t>
      </w:r>
      <w:r w:rsidR="00F6780E" w:rsidRPr="0046749D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6749D">
        <w:rPr>
          <w:rFonts w:ascii="Angsana New" w:hAnsi="Angsana New" w:cs="Angsana New"/>
          <w:sz w:val="30"/>
          <w:szCs w:val="30"/>
          <w:cs/>
        </w:rPr>
        <w:t>บริษัทมีส่วนงานที่รายงานเพียงส่วนงานเดียว</w:t>
      </w:r>
    </w:p>
    <w:p w14:paraId="6815E096" w14:textId="6A579201" w:rsidR="00A136E4" w:rsidRDefault="00A13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x-none" w:eastAsia="x-none"/>
        </w:rPr>
      </w:pPr>
    </w:p>
    <w:p w14:paraId="2A55BC20" w14:textId="77777777" w:rsidR="00396A2A" w:rsidRPr="0046749D" w:rsidRDefault="00994CDC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6749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ข้อมูลเกี่ยวกับ</w:t>
      </w:r>
      <w:r w:rsidR="00396A2A" w:rsidRPr="0046749D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361EE51A" w14:textId="77777777" w:rsidR="00396A2A" w:rsidRPr="0046749D" w:rsidRDefault="00396A2A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5A47E93D" w14:textId="77777777" w:rsidR="00E32AAF" w:rsidRPr="0046749D" w:rsidRDefault="00E32AAF" w:rsidP="00E32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6749D">
        <w:rPr>
          <w:rFonts w:ascii="Angsana New" w:hAnsi="Angsana New" w:cs="Angsana New" w:hint="cs"/>
          <w:sz w:val="30"/>
          <w:szCs w:val="30"/>
          <w:cs/>
        </w:rPr>
        <w:t>ในการนำเสนอข้อมูลทางการเงินจำแนกตามเขตภูมิศาสตร์นั้น</w:t>
      </w:r>
      <w:r w:rsidRPr="0046749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749D">
        <w:rPr>
          <w:rFonts w:ascii="Angsana New" w:hAnsi="Angsana New" w:cs="Angsana New" w:hint="cs"/>
          <w:sz w:val="30"/>
          <w:szCs w:val="30"/>
          <w:cs/>
        </w:rPr>
        <w:t>รายได้จะจำแนกโดยใช้สถานที่ตั้งของลูกค้า</w:t>
      </w:r>
    </w:p>
    <w:p w14:paraId="13CBBE5A" w14:textId="77777777" w:rsidR="0063381F" w:rsidRDefault="0063381F" w:rsidP="0046749D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761BDC37" w14:textId="77777777" w:rsidR="00C64E4F" w:rsidRDefault="00C64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A523979" w14:textId="3C8930A4" w:rsidR="00B9154E" w:rsidRPr="00B9154E" w:rsidRDefault="00B9154E" w:rsidP="00B91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9154E">
        <w:rPr>
          <w:rFonts w:ascii="Angsana New" w:hAnsi="Angsana New" w:cs="Angsana New"/>
          <w:sz w:val="30"/>
          <w:szCs w:val="30"/>
          <w:cs/>
        </w:rPr>
        <w:lastRenderedPageBreak/>
        <w:t>รายได้</w:t>
      </w:r>
      <w:r w:rsidRPr="00B9154E">
        <w:rPr>
          <w:rFonts w:ascii="Angsana New" w:hAnsi="Angsana New" w:cs="Angsana New" w:hint="cs"/>
          <w:sz w:val="30"/>
          <w:szCs w:val="30"/>
          <w:cs/>
        </w:rPr>
        <w:t>จำแนกตาม</w:t>
      </w:r>
      <w:r w:rsidRPr="00B9154E">
        <w:rPr>
          <w:rFonts w:ascii="Angsana New" w:hAnsi="Angsana New" w:cs="Angsana New"/>
          <w:sz w:val="30"/>
          <w:szCs w:val="30"/>
          <w:cs/>
        </w:rPr>
        <w:t>เขตภูมิศาสตร์</w:t>
      </w:r>
      <w:r w:rsidRPr="00B9154E">
        <w:rPr>
          <w:rFonts w:ascii="Angsana New" w:hAnsi="Angsana New" w:cs="Angsana New" w:hint="cs"/>
          <w:sz w:val="30"/>
          <w:szCs w:val="30"/>
          <w:cs/>
        </w:rPr>
        <w:t>หลักและจังหวะเวลาในการรับรู้รายได้</w:t>
      </w:r>
      <w:r w:rsidRPr="00B9154E">
        <w:rPr>
          <w:rFonts w:ascii="Angsana New" w:hAnsi="Angsana New" w:cs="Angsana New"/>
          <w:sz w:val="30"/>
          <w:szCs w:val="30"/>
          <w:cs/>
        </w:rPr>
        <w:t>ของกลุ่มบริษัท</w:t>
      </w:r>
      <w:r w:rsidRPr="00B9154E">
        <w:rPr>
          <w:rFonts w:ascii="Angsana New" w:hAnsi="Angsana New" w:cs="Angsana New" w:hint="cs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sz w:val="30"/>
          <w:szCs w:val="30"/>
          <w:cs/>
        </w:rPr>
        <w:t>แต่ละปี</w:t>
      </w:r>
      <w:r w:rsidRPr="00B9154E">
        <w:rPr>
          <w:rFonts w:ascii="Angsana New" w:hAnsi="Angsana New" w:cs="Angsana New" w:hint="cs"/>
          <w:sz w:val="30"/>
          <w:szCs w:val="30"/>
          <w:cs/>
        </w:rPr>
        <w:t>สิ้นสุด</w:t>
      </w:r>
      <w:r w:rsidRPr="00B9154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  <w:cs/>
        </w:rPr>
        <w:br/>
      </w:r>
      <w:r w:rsidR="008852A1" w:rsidRPr="008852A1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B915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852A1" w:rsidRPr="008852A1">
        <w:rPr>
          <w:rFonts w:ascii="Angsana New" w:hAnsi="Angsana New" w:cs="Angsana New"/>
          <w:sz w:val="30"/>
          <w:szCs w:val="30"/>
        </w:rPr>
        <w:t>2563</w:t>
      </w:r>
      <w:r w:rsidRPr="00B9154E">
        <w:rPr>
          <w:rFonts w:ascii="Angsana New" w:hAnsi="Angsana New" w:cs="Angsana New"/>
          <w:sz w:val="30"/>
          <w:szCs w:val="30"/>
        </w:rPr>
        <w:t xml:space="preserve"> </w:t>
      </w:r>
      <w:r w:rsidRPr="00B9154E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852A1" w:rsidRPr="008852A1">
        <w:rPr>
          <w:rFonts w:ascii="Angsana New" w:hAnsi="Angsana New" w:cs="Angsana New"/>
          <w:sz w:val="30"/>
          <w:szCs w:val="30"/>
        </w:rPr>
        <w:t>2562</w:t>
      </w:r>
      <w:r w:rsidRPr="00B9154E">
        <w:rPr>
          <w:rFonts w:ascii="Angsana New" w:hAnsi="Angsana New" w:cs="Angsana New" w:hint="cs"/>
          <w:sz w:val="30"/>
          <w:szCs w:val="30"/>
          <w:cs/>
        </w:rPr>
        <w:t xml:space="preserve"> มีดังนี้</w:t>
      </w:r>
    </w:p>
    <w:p w14:paraId="0F7381F8" w14:textId="77777777" w:rsidR="002C4507" w:rsidRPr="0046749D" w:rsidRDefault="002C4507" w:rsidP="0046749D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70"/>
        <w:gridCol w:w="1170"/>
        <w:gridCol w:w="270"/>
        <w:gridCol w:w="1123"/>
        <w:gridCol w:w="270"/>
        <w:gridCol w:w="1127"/>
      </w:tblGrid>
      <w:tr w:rsidR="00D014BC" w:rsidRPr="0046749D" w14:paraId="564B1956" w14:textId="77777777" w:rsidTr="00B9154E">
        <w:tc>
          <w:tcPr>
            <w:tcW w:w="3777" w:type="dxa"/>
          </w:tcPr>
          <w:p w14:paraId="5D4DC49C" w14:textId="77777777" w:rsidR="00D014BC" w:rsidRPr="0046749D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3" w:type="dxa"/>
            <w:gridSpan w:val="3"/>
          </w:tcPr>
          <w:p w14:paraId="0B7C7363" w14:textId="77777777" w:rsidR="00D014BC" w:rsidRPr="0046749D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749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06340DB" w14:textId="77777777" w:rsidR="00D014BC" w:rsidRPr="0046749D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3ABBEBA0" w14:textId="77777777" w:rsidR="00D014BC" w:rsidRPr="0046749D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6749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3A79" w:rsidRPr="0046749D" w14:paraId="023FDC44" w14:textId="77777777" w:rsidTr="00B9154E">
        <w:tc>
          <w:tcPr>
            <w:tcW w:w="3777" w:type="dxa"/>
          </w:tcPr>
          <w:p w14:paraId="1A17EBA2" w14:textId="77777777" w:rsidR="001D3A79" w:rsidRPr="0046749D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22B77534" w14:textId="76A2D102" w:rsidR="001D3A79" w:rsidRPr="001D3A79" w:rsidRDefault="008852A1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3180D13" w14:textId="77777777" w:rsidR="001D3A79" w:rsidRPr="001D3A79" w:rsidRDefault="001D3A79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BA9326" w14:textId="32870497" w:rsidR="001D3A79" w:rsidRPr="001D3A79" w:rsidRDefault="008852A1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CAC25BF" w14:textId="77777777" w:rsidR="001D3A79" w:rsidRPr="001D3A79" w:rsidRDefault="001D3A79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330DD7E" w14:textId="0EA1B0EC" w:rsidR="001D3A79" w:rsidRPr="001D3A79" w:rsidRDefault="008852A1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4ADDABA" w14:textId="77777777" w:rsidR="001D3A79" w:rsidRPr="001D3A79" w:rsidRDefault="001D3A79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</w:tcPr>
          <w:p w14:paraId="2CACF500" w14:textId="4864C3C4" w:rsidR="001D3A79" w:rsidRPr="001D3A79" w:rsidRDefault="008852A1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D3A79" w:rsidRPr="0046749D" w14:paraId="764384A7" w14:textId="77777777" w:rsidTr="00B9154E">
        <w:tc>
          <w:tcPr>
            <w:tcW w:w="3777" w:type="dxa"/>
          </w:tcPr>
          <w:p w14:paraId="66F1D951" w14:textId="77777777" w:rsidR="001D3A79" w:rsidRPr="0046749D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3" w:type="dxa"/>
            <w:gridSpan w:val="7"/>
          </w:tcPr>
          <w:p w14:paraId="672AF69B" w14:textId="77777777" w:rsidR="001D3A79" w:rsidRPr="0046749D" w:rsidRDefault="001D3A79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749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46749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46749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6E1043" w:rsidRPr="0046749D" w14:paraId="455E0178" w14:textId="77777777" w:rsidTr="00B9154E">
        <w:tc>
          <w:tcPr>
            <w:tcW w:w="3777" w:type="dxa"/>
          </w:tcPr>
          <w:p w14:paraId="1744ED89" w14:textId="77777777" w:rsidR="006E1043" w:rsidRPr="0046749D" w:rsidRDefault="006E1043" w:rsidP="006E1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749D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3" w:type="dxa"/>
          </w:tcPr>
          <w:p w14:paraId="4A5965C7" w14:textId="4189A9D7" w:rsidR="006E1043" w:rsidRPr="00051D02" w:rsidRDefault="008852A1" w:rsidP="006E10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D11D59" w:rsidRPr="00D11D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022</w:t>
            </w:r>
            <w:r w:rsidR="00D11D59" w:rsidRPr="00D11D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232</w:t>
            </w:r>
          </w:p>
        </w:tc>
        <w:tc>
          <w:tcPr>
            <w:tcW w:w="270" w:type="dxa"/>
          </w:tcPr>
          <w:p w14:paraId="62A2684B" w14:textId="77777777" w:rsidR="006E1043" w:rsidRPr="00B47034" w:rsidRDefault="006E1043" w:rsidP="006E1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87FFC2" w14:textId="0E3FD9E2" w:rsidR="006E1043" w:rsidRPr="0046749D" w:rsidRDefault="008852A1" w:rsidP="006E10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E1043" w:rsidRPr="0046749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855</w:t>
            </w:r>
            <w:r w:rsidR="006E1043" w:rsidRPr="0046749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400</w:t>
            </w:r>
          </w:p>
        </w:tc>
        <w:tc>
          <w:tcPr>
            <w:tcW w:w="270" w:type="dxa"/>
          </w:tcPr>
          <w:p w14:paraId="7B6B6846" w14:textId="77777777" w:rsidR="006E1043" w:rsidRPr="00B47034" w:rsidRDefault="006E1043" w:rsidP="006E1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628C4B7A" w14:textId="77669B23" w:rsidR="006E1043" w:rsidRPr="00B47034" w:rsidRDefault="008852A1" w:rsidP="006E10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D11D59" w:rsidRPr="00D11D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956</w:t>
            </w:r>
            <w:r w:rsidR="00D11D59" w:rsidRPr="00D11D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031</w:t>
            </w:r>
          </w:p>
        </w:tc>
        <w:tc>
          <w:tcPr>
            <w:tcW w:w="270" w:type="dxa"/>
          </w:tcPr>
          <w:p w14:paraId="3B385F83" w14:textId="77777777" w:rsidR="006E1043" w:rsidRPr="00B47034" w:rsidRDefault="006E1043" w:rsidP="006E1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7CB4F668" w14:textId="2392E44D" w:rsidR="006E1043" w:rsidRPr="0046749D" w:rsidRDefault="008852A1" w:rsidP="006E10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E1043" w:rsidRPr="0046749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904</w:t>
            </w:r>
            <w:r w:rsidR="006E1043" w:rsidRPr="0046749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798</w:t>
            </w:r>
          </w:p>
        </w:tc>
      </w:tr>
      <w:tr w:rsidR="006E1043" w:rsidRPr="0046749D" w14:paraId="3998C218" w14:textId="77777777" w:rsidTr="00B9154E">
        <w:tc>
          <w:tcPr>
            <w:tcW w:w="3777" w:type="dxa"/>
          </w:tcPr>
          <w:p w14:paraId="426B4504" w14:textId="77777777" w:rsidR="006E1043" w:rsidRPr="0046749D" w:rsidRDefault="006E1043" w:rsidP="006E1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749D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3" w:type="dxa"/>
          </w:tcPr>
          <w:p w14:paraId="28437DED" w14:textId="4962871C" w:rsidR="006E1043" w:rsidRPr="00051D02" w:rsidRDefault="008852A1" w:rsidP="006E10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11D59" w:rsidRPr="00D11D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077</w:t>
            </w:r>
            <w:r w:rsidR="00D11D59" w:rsidRPr="00D11D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064</w:t>
            </w:r>
          </w:p>
        </w:tc>
        <w:tc>
          <w:tcPr>
            <w:tcW w:w="270" w:type="dxa"/>
          </w:tcPr>
          <w:p w14:paraId="4042ADE9" w14:textId="77777777" w:rsidR="006E1043" w:rsidRPr="00B47034" w:rsidRDefault="006E1043" w:rsidP="006E1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16A20E" w14:textId="1E0AD00D" w:rsidR="006E1043" w:rsidRPr="0046749D" w:rsidRDefault="008852A1" w:rsidP="006E10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E1043" w:rsidRPr="0046749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478</w:t>
            </w:r>
            <w:r w:rsidR="006E1043" w:rsidRPr="0046749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814</w:t>
            </w:r>
          </w:p>
        </w:tc>
        <w:tc>
          <w:tcPr>
            <w:tcW w:w="270" w:type="dxa"/>
          </w:tcPr>
          <w:p w14:paraId="5453C7D4" w14:textId="77777777" w:rsidR="006E1043" w:rsidRPr="00B47034" w:rsidRDefault="006E1043" w:rsidP="006E1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2D25FA91" w14:textId="2E2B3CE3" w:rsidR="006E1043" w:rsidRPr="00B47034" w:rsidRDefault="008852A1" w:rsidP="006E10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11D59" w:rsidRPr="00D11D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077</w:t>
            </w:r>
            <w:r w:rsidR="00D11D59" w:rsidRPr="00D11D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063</w:t>
            </w:r>
          </w:p>
        </w:tc>
        <w:tc>
          <w:tcPr>
            <w:tcW w:w="270" w:type="dxa"/>
          </w:tcPr>
          <w:p w14:paraId="250A4B65" w14:textId="77777777" w:rsidR="006E1043" w:rsidRPr="00B47034" w:rsidRDefault="006E1043" w:rsidP="006E1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16FB1672" w14:textId="4E851673" w:rsidR="006E1043" w:rsidRPr="0046749D" w:rsidRDefault="008852A1" w:rsidP="006E10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E1043" w:rsidRPr="0046749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478</w:t>
            </w:r>
            <w:r w:rsidR="006E1043" w:rsidRPr="0046749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814</w:t>
            </w:r>
          </w:p>
        </w:tc>
      </w:tr>
      <w:tr w:rsidR="006E1043" w:rsidRPr="0046749D" w14:paraId="07A7B3A8" w14:textId="77777777" w:rsidTr="00B9154E">
        <w:tc>
          <w:tcPr>
            <w:tcW w:w="3777" w:type="dxa"/>
          </w:tcPr>
          <w:p w14:paraId="345AF2C7" w14:textId="77777777" w:rsidR="006E1043" w:rsidRPr="0046749D" w:rsidRDefault="006E1043" w:rsidP="006E1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6749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202090E4" w14:textId="10DC1BFB" w:rsidR="006E1043" w:rsidRPr="00051D02" w:rsidRDefault="008852A1" w:rsidP="006E10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D11D59" w:rsidRPr="00D11D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099</w:t>
            </w:r>
            <w:r w:rsidR="00D11D59" w:rsidRPr="00D11D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296</w:t>
            </w:r>
          </w:p>
        </w:tc>
        <w:tc>
          <w:tcPr>
            <w:tcW w:w="270" w:type="dxa"/>
          </w:tcPr>
          <w:p w14:paraId="1C633114" w14:textId="77777777" w:rsidR="006E1043" w:rsidRPr="00B47034" w:rsidRDefault="006E1043" w:rsidP="006E1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45E933A" w14:textId="1684AC21" w:rsidR="006E1043" w:rsidRPr="0046749D" w:rsidRDefault="008852A1" w:rsidP="006E10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6E1043" w:rsidRPr="004674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334</w:t>
            </w:r>
            <w:r w:rsidR="006E1043" w:rsidRPr="004674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214</w:t>
            </w:r>
          </w:p>
        </w:tc>
        <w:tc>
          <w:tcPr>
            <w:tcW w:w="270" w:type="dxa"/>
          </w:tcPr>
          <w:p w14:paraId="5B42CC12" w14:textId="77777777" w:rsidR="006E1043" w:rsidRPr="00B47034" w:rsidRDefault="006E1043" w:rsidP="006E1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2C9BAAA1" w14:textId="59158526" w:rsidR="006E1043" w:rsidRPr="00B47034" w:rsidRDefault="008852A1" w:rsidP="006E10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D11D59" w:rsidRPr="00D11D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033</w:t>
            </w:r>
            <w:r w:rsidR="00D11D59" w:rsidRPr="00D11D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094</w:t>
            </w:r>
          </w:p>
        </w:tc>
        <w:tc>
          <w:tcPr>
            <w:tcW w:w="270" w:type="dxa"/>
          </w:tcPr>
          <w:p w14:paraId="6AED9F07" w14:textId="77777777" w:rsidR="006E1043" w:rsidRPr="00B47034" w:rsidRDefault="006E1043" w:rsidP="006E1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14:paraId="38FAC6C1" w14:textId="3D488D71" w:rsidR="006E1043" w:rsidRPr="0046749D" w:rsidRDefault="008852A1" w:rsidP="006E10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6E1043" w:rsidRPr="004674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383</w:t>
            </w:r>
            <w:r w:rsidR="006E1043" w:rsidRPr="004674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612</w:t>
            </w:r>
          </w:p>
        </w:tc>
      </w:tr>
      <w:tr w:rsidR="001D3A79" w:rsidRPr="0046749D" w14:paraId="74E6E0E9" w14:textId="77777777" w:rsidTr="00B9154E">
        <w:tc>
          <w:tcPr>
            <w:tcW w:w="3777" w:type="dxa"/>
          </w:tcPr>
          <w:p w14:paraId="47A3E9D4" w14:textId="77777777" w:rsidR="001D3A79" w:rsidRPr="0046749D" w:rsidRDefault="001D3A79" w:rsidP="001D3A7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764E53E3" w14:textId="77777777" w:rsidR="001D3A79" w:rsidRPr="0046749D" w:rsidRDefault="001D3A79" w:rsidP="001D3A7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F51E8E" w14:textId="77777777" w:rsidR="001D3A79" w:rsidRPr="0046749D" w:rsidRDefault="001D3A79" w:rsidP="001D3A7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A2076E" w14:textId="77777777" w:rsidR="001D3A79" w:rsidRPr="0046749D" w:rsidRDefault="001D3A79" w:rsidP="001D3A7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03B245" w14:textId="77777777" w:rsidR="001D3A79" w:rsidRPr="0046749D" w:rsidRDefault="001D3A79" w:rsidP="001D3A7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2EDADA75" w14:textId="77777777" w:rsidR="001D3A79" w:rsidRPr="0046749D" w:rsidRDefault="001D3A79" w:rsidP="001D3A7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FB88BB" w14:textId="77777777" w:rsidR="001D3A79" w:rsidRPr="0046749D" w:rsidRDefault="001D3A79" w:rsidP="001D3A7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78B939AF" w14:textId="77777777" w:rsidR="001D3A79" w:rsidRPr="0046749D" w:rsidRDefault="001D3A79" w:rsidP="001D3A7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3A79" w:rsidRPr="0046749D" w14:paraId="2A334E4D" w14:textId="77777777" w:rsidTr="00B9154E">
        <w:tc>
          <w:tcPr>
            <w:tcW w:w="3777" w:type="dxa"/>
          </w:tcPr>
          <w:p w14:paraId="584F520A" w14:textId="77777777" w:rsidR="001D3A79" w:rsidRPr="0046749D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6749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3" w:type="dxa"/>
          </w:tcPr>
          <w:p w14:paraId="760B2C29" w14:textId="77777777" w:rsidR="001D3A79" w:rsidRPr="0046749D" w:rsidRDefault="001D3A79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AA1BA1" w14:textId="77777777" w:rsidR="001D3A79" w:rsidRPr="0046749D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F2B759" w14:textId="77777777" w:rsidR="001D3A79" w:rsidRPr="0046749D" w:rsidRDefault="001D3A79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708C3A" w14:textId="77777777" w:rsidR="001D3A79" w:rsidRPr="0046749D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5BC05E11" w14:textId="77777777" w:rsidR="001D3A79" w:rsidRPr="0046749D" w:rsidRDefault="001D3A79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E59993" w14:textId="77777777" w:rsidR="001D3A79" w:rsidRPr="0046749D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6C418FB7" w14:textId="77777777" w:rsidR="001D3A79" w:rsidRPr="0046749D" w:rsidRDefault="001D3A79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E1043" w:rsidRPr="0046749D" w14:paraId="3D469CA6" w14:textId="77777777" w:rsidTr="00B9154E">
        <w:tc>
          <w:tcPr>
            <w:tcW w:w="3777" w:type="dxa"/>
          </w:tcPr>
          <w:p w14:paraId="0D4FAC54" w14:textId="77777777" w:rsidR="006E1043" w:rsidRPr="0046749D" w:rsidRDefault="006E1043" w:rsidP="006E1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749D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46749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6749D">
              <w:rPr>
                <w:rFonts w:ascii="Angsana New" w:hAnsi="Angsana New" w:cs="Angsana New" w:hint="cs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492C983" w14:textId="60324E81" w:rsidR="006E1043" w:rsidRPr="00B47034" w:rsidRDefault="008852A1" w:rsidP="006E10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D11D59" w:rsidRPr="00D11D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099</w:t>
            </w:r>
            <w:r w:rsidR="00D11D59" w:rsidRPr="00D11D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296</w:t>
            </w:r>
          </w:p>
        </w:tc>
        <w:tc>
          <w:tcPr>
            <w:tcW w:w="270" w:type="dxa"/>
          </w:tcPr>
          <w:p w14:paraId="4E498CDE" w14:textId="77777777" w:rsidR="006E1043" w:rsidRPr="00B47034" w:rsidRDefault="006E1043" w:rsidP="006E1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ADF829" w14:textId="22DA0503" w:rsidR="006E1043" w:rsidRPr="0046749D" w:rsidRDefault="008852A1" w:rsidP="006E10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6E1043" w:rsidRPr="0046749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334</w:t>
            </w:r>
            <w:r w:rsidR="006E1043" w:rsidRPr="0046749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214</w:t>
            </w:r>
          </w:p>
        </w:tc>
        <w:tc>
          <w:tcPr>
            <w:tcW w:w="270" w:type="dxa"/>
          </w:tcPr>
          <w:p w14:paraId="0B164318" w14:textId="77777777" w:rsidR="006E1043" w:rsidRPr="00B47034" w:rsidRDefault="006E1043" w:rsidP="006E1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018AF7B" w14:textId="1E50CA8F" w:rsidR="006E1043" w:rsidRPr="00B47034" w:rsidRDefault="008852A1" w:rsidP="006E10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D11D59" w:rsidRPr="00D11D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033</w:t>
            </w:r>
            <w:r w:rsidR="00D11D59" w:rsidRPr="00D11D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094</w:t>
            </w:r>
          </w:p>
        </w:tc>
        <w:tc>
          <w:tcPr>
            <w:tcW w:w="270" w:type="dxa"/>
          </w:tcPr>
          <w:p w14:paraId="7E10F19F" w14:textId="77777777" w:rsidR="006E1043" w:rsidRPr="00B47034" w:rsidRDefault="006E1043" w:rsidP="006E1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6B126F59" w14:textId="42643221" w:rsidR="006E1043" w:rsidRPr="0046749D" w:rsidRDefault="008852A1" w:rsidP="006E10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6E1043" w:rsidRPr="0046749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383</w:t>
            </w:r>
            <w:r w:rsidR="006E1043" w:rsidRPr="0046749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612</w:t>
            </w:r>
          </w:p>
        </w:tc>
      </w:tr>
      <w:tr w:rsidR="006E1043" w:rsidRPr="0046749D" w14:paraId="02E748E1" w14:textId="77777777" w:rsidTr="00B9154E">
        <w:tc>
          <w:tcPr>
            <w:tcW w:w="3777" w:type="dxa"/>
          </w:tcPr>
          <w:p w14:paraId="58F454C2" w14:textId="77777777" w:rsidR="006E1043" w:rsidRPr="0046749D" w:rsidRDefault="006E1043" w:rsidP="006E1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6749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3064891E" w14:textId="4A4CDAF3" w:rsidR="006E1043" w:rsidRPr="00B47034" w:rsidRDefault="008852A1" w:rsidP="006E1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D11D59" w:rsidRPr="00D11D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099</w:t>
            </w:r>
            <w:r w:rsidR="00D11D59" w:rsidRPr="00D11D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296</w:t>
            </w:r>
          </w:p>
        </w:tc>
        <w:tc>
          <w:tcPr>
            <w:tcW w:w="270" w:type="dxa"/>
          </w:tcPr>
          <w:p w14:paraId="1BED1A4B" w14:textId="77777777" w:rsidR="006E1043" w:rsidRPr="00B47034" w:rsidRDefault="006E1043" w:rsidP="006E1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167347" w14:textId="5721A6DE" w:rsidR="006E1043" w:rsidRPr="0046749D" w:rsidRDefault="008852A1" w:rsidP="006E10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6E1043" w:rsidRPr="004674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334</w:t>
            </w:r>
            <w:r w:rsidR="006E1043" w:rsidRPr="004674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214</w:t>
            </w:r>
          </w:p>
        </w:tc>
        <w:tc>
          <w:tcPr>
            <w:tcW w:w="270" w:type="dxa"/>
          </w:tcPr>
          <w:p w14:paraId="6251684C" w14:textId="77777777" w:rsidR="006E1043" w:rsidRPr="00B47034" w:rsidRDefault="006E1043" w:rsidP="006E1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681B0F09" w14:textId="088E4996" w:rsidR="006E1043" w:rsidRPr="00B47034" w:rsidRDefault="008852A1" w:rsidP="006E1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D11D59" w:rsidRPr="00D11D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033</w:t>
            </w:r>
            <w:r w:rsidR="00D11D59" w:rsidRPr="00D11D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094</w:t>
            </w:r>
          </w:p>
        </w:tc>
        <w:tc>
          <w:tcPr>
            <w:tcW w:w="270" w:type="dxa"/>
          </w:tcPr>
          <w:p w14:paraId="711CCDE5" w14:textId="77777777" w:rsidR="006E1043" w:rsidRPr="00B47034" w:rsidRDefault="006E1043" w:rsidP="006E1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7913AD2B" w14:textId="7B94409C" w:rsidR="006E1043" w:rsidRPr="0046749D" w:rsidRDefault="008852A1" w:rsidP="006E10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6E1043" w:rsidRPr="004674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383</w:t>
            </w:r>
            <w:r w:rsidR="006E1043" w:rsidRPr="004674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612</w:t>
            </w:r>
          </w:p>
        </w:tc>
      </w:tr>
    </w:tbl>
    <w:p w14:paraId="7DE395C2" w14:textId="77777777" w:rsidR="007425C0" w:rsidRPr="0046749D" w:rsidRDefault="007425C0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1EF53243" w14:textId="77777777" w:rsidR="00396A2A" w:rsidRPr="0046749D" w:rsidRDefault="00396A2A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6749D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14:paraId="3F95E56B" w14:textId="77777777" w:rsidR="00396A2A" w:rsidRPr="0046749D" w:rsidRDefault="00396A2A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748F12BC" w14:textId="7C2B376A" w:rsidR="005C548E" w:rsidRPr="0046749D" w:rsidRDefault="00F6780E" w:rsidP="00225A75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46749D">
        <w:rPr>
          <w:rFonts w:ascii="Angsana New" w:hAnsi="Angsana New" w:hint="cs"/>
          <w:sz w:val="30"/>
          <w:szCs w:val="30"/>
          <w:cs/>
        </w:rPr>
        <w:t>กลุ่ม</w:t>
      </w:r>
      <w:r w:rsidR="00985DF6" w:rsidRPr="0046749D">
        <w:rPr>
          <w:rFonts w:ascii="Angsana New" w:hAnsi="Angsana New"/>
          <w:sz w:val="30"/>
          <w:szCs w:val="30"/>
          <w:cs/>
        </w:rPr>
        <w:t>บริษัทมี</w:t>
      </w:r>
      <w:r w:rsidR="00396A2A" w:rsidRPr="0046749D">
        <w:rPr>
          <w:rFonts w:ascii="Angsana New" w:hAnsi="Angsana New"/>
          <w:sz w:val="30"/>
          <w:szCs w:val="30"/>
          <w:cs/>
        </w:rPr>
        <w:t>รายได้จากลูกค้ารายหนึ่งของ</w:t>
      </w:r>
      <w:r w:rsidR="004F17E5" w:rsidRPr="0046749D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="00396A2A" w:rsidRPr="0046749D">
        <w:rPr>
          <w:rFonts w:ascii="Angsana New" w:hAnsi="Angsana New"/>
          <w:sz w:val="30"/>
          <w:szCs w:val="30"/>
          <w:cs/>
        </w:rPr>
        <w:t>เป็น</w:t>
      </w:r>
      <w:r w:rsidR="00985DF6" w:rsidRPr="0046749D">
        <w:rPr>
          <w:rFonts w:ascii="Angsana New" w:hAnsi="Angsana New"/>
          <w:sz w:val="30"/>
          <w:szCs w:val="30"/>
          <w:cs/>
        </w:rPr>
        <w:t>จำนวน</w:t>
      </w:r>
      <w:r w:rsidR="00396A2A" w:rsidRPr="0046749D">
        <w:rPr>
          <w:rFonts w:ascii="Angsana New" w:hAnsi="Angsana New"/>
          <w:sz w:val="30"/>
          <w:szCs w:val="30"/>
          <w:cs/>
        </w:rPr>
        <w:t>เงิน</w:t>
      </w:r>
      <w:r w:rsidR="00396A2A" w:rsidRPr="00D11D59">
        <w:rPr>
          <w:rFonts w:ascii="Angsana New" w:hAnsi="Angsana New"/>
          <w:sz w:val="30"/>
          <w:szCs w:val="30"/>
          <w:cs/>
        </w:rPr>
        <w:t xml:space="preserve">ประมาณ </w:t>
      </w:r>
      <w:r w:rsidR="008852A1" w:rsidRPr="008852A1">
        <w:rPr>
          <w:rFonts w:ascii="Angsana New" w:hAnsi="Angsana New"/>
          <w:sz w:val="30"/>
          <w:szCs w:val="30"/>
          <w:lang w:val="en-US"/>
        </w:rPr>
        <w:t>3</w:t>
      </w:r>
      <w:r w:rsidR="00D11D59" w:rsidRPr="00D11D59">
        <w:rPr>
          <w:rFonts w:ascii="Angsana New" w:hAnsi="Angsana New"/>
          <w:sz w:val="30"/>
          <w:szCs w:val="30"/>
          <w:lang w:val="en-US"/>
        </w:rPr>
        <w:t>,</w:t>
      </w:r>
      <w:r w:rsidR="008852A1" w:rsidRPr="008852A1">
        <w:rPr>
          <w:rFonts w:ascii="Angsana New" w:hAnsi="Angsana New"/>
          <w:sz w:val="30"/>
          <w:szCs w:val="30"/>
          <w:lang w:val="en-US"/>
        </w:rPr>
        <w:t>752</w:t>
      </w:r>
      <w:r w:rsidR="00D11D59" w:rsidRPr="00D11D59">
        <w:rPr>
          <w:rFonts w:ascii="Angsana New" w:hAnsi="Angsana New"/>
          <w:sz w:val="30"/>
          <w:szCs w:val="30"/>
          <w:lang w:val="en-US"/>
        </w:rPr>
        <w:t>.</w:t>
      </w:r>
      <w:r w:rsidR="008852A1" w:rsidRPr="008852A1">
        <w:rPr>
          <w:rFonts w:ascii="Angsana New" w:hAnsi="Angsana New"/>
          <w:sz w:val="30"/>
          <w:szCs w:val="30"/>
          <w:lang w:val="en-US"/>
        </w:rPr>
        <w:t>6</w:t>
      </w:r>
      <w:r w:rsidR="00D11D59" w:rsidRPr="00D11D59">
        <w:rPr>
          <w:rFonts w:ascii="Angsana New" w:hAnsi="Angsana New"/>
          <w:sz w:val="30"/>
          <w:szCs w:val="30"/>
          <w:lang w:val="en-US"/>
        </w:rPr>
        <w:t xml:space="preserve"> </w:t>
      </w:r>
      <w:r w:rsidR="00396A2A" w:rsidRPr="00D11D59">
        <w:rPr>
          <w:rFonts w:ascii="Angsana New" w:hAnsi="Angsana New"/>
          <w:sz w:val="30"/>
          <w:szCs w:val="30"/>
          <w:cs/>
        </w:rPr>
        <w:t>ล้านบาท</w:t>
      </w:r>
      <w:r w:rsidR="00B108F5" w:rsidRPr="00D11D59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852A1" w:rsidRPr="008852A1">
        <w:rPr>
          <w:rFonts w:ascii="Angsana New" w:hAnsi="Angsana New"/>
          <w:sz w:val="30"/>
          <w:szCs w:val="30"/>
          <w:lang w:val="en-US"/>
        </w:rPr>
        <w:t>3</w:t>
      </w:r>
      <w:r w:rsidR="00D11D59" w:rsidRPr="00D11D59">
        <w:rPr>
          <w:rFonts w:ascii="Angsana New" w:hAnsi="Angsana New"/>
          <w:sz w:val="30"/>
          <w:szCs w:val="30"/>
          <w:lang w:val="en-US"/>
        </w:rPr>
        <w:t>,</w:t>
      </w:r>
      <w:r w:rsidR="008852A1" w:rsidRPr="008852A1">
        <w:rPr>
          <w:rFonts w:ascii="Angsana New" w:hAnsi="Angsana New"/>
          <w:sz w:val="30"/>
          <w:szCs w:val="30"/>
          <w:lang w:val="en-US"/>
        </w:rPr>
        <w:t>590</w:t>
      </w:r>
      <w:r w:rsidR="00D11D59" w:rsidRPr="00D11D59">
        <w:rPr>
          <w:rFonts w:ascii="Angsana New" w:hAnsi="Angsana New"/>
          <w:sz w:val="30"/>
          <w:szCs w:val="30"/>
          <w:lang w:val="en-US"/>
        </w:rPr>
        <w:t>.</w:t>
      </w:r>
      <w:r w:rsidR="008852A1" w:rsidRPr="008852A1">
        <w:rPr>
          <w:rFonts w:ascii="Angsana New" w:hAnsi="Angsana New"/>
          <w:sz w:val="30"/>
          <w:szCs w:val="30"/>
          <w:lang w:val="en-US"/>
        </w:rPr>
        <w:t>9</w:t>
      </w:r>
      <w:r w:rsidR="00B108F5" w:rsidRPr="00D11D59">
        <w:rPr>
          <w:rFonts w:ascii="Angsana New" w:hAnsi="Angsana New"/>
          <w:sz w:val="30"/>
          <w:szCs w:val="30"/>
          <w:lang w:val="en-US"/>
        </w:rPr>
        <w:t xml:space="preserve"> </w:t>
      </w:r>
      <w:r w:rsidR="00B108F5" w:rsidRPr="00D11D59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B108F5" w:rsidRPr="0046749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D5F54" w:rsidRPr="0046749D">
        <w:rPr>
          <w:rFonts w:ascii="Angsana New" w:hAnsi="Angsana New" w:hint="cs"/>
          <w:sz w:val="30"/>
          <w:szCs w:val="30"/>
          <w:cs/>
          <w:lang w:val="en-US"/>
        </w:rPr>
        <w:t>สำหรับงบการเงินรวม</w:t>
      </w:r>
      <w:r w:rsidR="00B108F5" w:rsidRPr="0046749D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46749D"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  <w:r w:rsidR="00B108F5" w:rsidRPr="0046749D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A513D4" w:rsidRPr="0046749D">
        <w:rPr>
          <w:rFonts w:ascii="Angsana New" w:hAnsi="Angsana New"/>
          <w:sz w:val="30"/>
          <w:szCs w:val="30"/>
          <w:lang w:val="en-US"/>
        </w:rPr>
        <w:t xml:space="preserve"> </w:t>
      </w:r>
      <w:r w:rsidR="00396A03" w:rsidRPr="00BF5D09">
        <w:rPr>
          <w:rFonts w:ascii="Angsana New" w:hAnsi="Angsana New"/>
          <w:i/>
          <w:iCs/>
          <w:sz w:val="30"/>
          <w:szCs w:val="30"/>
        </w:rPr>
        <w:t>(</w:t>
      </w:r>
      <w:r w:rsidR="008852A1" w:rsidRPr="008852A1">
        <w:rPr>
          <w:rFonts w:ascii="Angsana New" w:hAnsi="Angsana New"/>
          <w:i/>
          <w:iCs/>
          <w:sz w:val="30"/>
          <w:szCs w:val="30"/>
          <w:lang w:val="en-US"/>
        </w:rPr>
        <w:t>2562</w:t>
      </w:r>
      <w:r w:rsidR="00396A2A" w:rsidRPr="00BF5D09">
        <w:rPr>
          <w:rFonts w:ascii="Angsana New" w:hAnsi="Angsana New"/>
          <w:i/>
          <w:iCs/>
          <w:sz w:val="30"/>
          <w:szCs w:val="30"/>
        </w:rPr>
        <w:t>:</w:t>
      </w:r>
      <w:r w:rsidR="00396A03" w:rsidRPr="00BF5D09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8852A1" w:rsidRPr="008852A1">
        <w:rPr>
          <w:rFonts w:ascii="Angsana New" w:hAnsi="Angsana New"/>
          <w:i/>
          <w:iCs/>
          <w:sz w:val="30"/>
          <w:szCs w:val="30"/>
          <w:lang w:val="en-US"/>
        </w:rPr>
        <w:t>3</w:t>
      </w:r>
      <w:r w:rsidR="00BF5D09" w:rsidRPr="00BF5D09">
        <w:rPr>
          <w:rFonts w:ascii="Angsana New" w:hAnsi="Angsana New"/>
          <w:i/>
          <w:iCs/>
          <w:sz w:val="30"/>
          <w:szCs w:val="30"/>
          <w:lang w:val="en-US"/>
        </w:rPr>
        <w:t>,</w:t>
      </w:r>
      <w:r w:rsidR="008852A1" w:rsidRPr="008852A1">
        <w:rPr>
          <w:rFonts w:ascii="Angsana New" w:hAnsi="Angsana New"/>
          <w:i/>
          <w:iCs/>
          <w:sz w:val="30"/>
          <w:szCs w:val="30"/>
          <w:lang w:val="en-US"/>
        </w:rPr>
        <w:t>698</w:t>
      </w:r>
      <w:r w:rsidR="00BF5D09" w:rsidRPr="00BF5D09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8852A1" w:rsidRPr="008852A1">
        <w:rPr>
          <w:rFonts w:ascii="Angsana New" w:hAnsi="Angsana New"/>
          <w:i/>
          <w:iCs/>
          <w:sz w:val="30"/>
          <w:szCs w:val="30"/>
          <w:lang w:val="en-US"/>
        </w:rPr>
        <w:t>5</w:t>
      </w:r>
      <w:r w:rsidR="00BF5D09" w:rsidRPr="00BF5D09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396A2A" w:rsidRPr="00BF5D09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BF5D09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D014BC" w:rsidRPr="00BF5D09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และ </w:t>
      </w:r>
      <w:r w:rsidR="008852A1" w:rsidRPr="008852A1">
        <w:rPr>
          <w:rFonts w:ascii="Angsana New" w:hAnsi="Angsana New"/>
          <w:i/>
          <w:iCs/>
          <w:sz w:val="30"/>
          <w:szCs w:val="30"/>
          <w:lang w:val="en-US"/>
        </w:rPr>
        <w:t>3</w:t>
      </w:r>
      <w:r w:rsidR="00BF5D09" w:rsidRPr="00BF5D09">
        <w:rPr>
          <w:rFonts w:ascii="Angsana New" w:hAnsi="Angsana New"/>
          <w:i/>
          <w:iCs/>
          <w:sz w:val="30"/>
          <w:szCs w:val="30"/>
          <w:lang w:val="en-US"/>
        </w:rPr>
        <w:t>,</w:t>
      </w:r>
      <w:r w:rsidR="008852A1" w:rsidRPr="008852A1">
        <w:rPr>
          <w:rFonts w:ascii="Angsana New" w:hAnsi="Angsana New"/>
          <w:i/>
          <w:iCs/>
          <w:sz w:val="30"/>
          <w:szCs w:val="30"/>
          <w:lang w:val="en-US"/>
        </w:rPr>
        <w:t>397</w:t>
      </w:r>
      <w:r w:rsidR="00BF5D09" w:rsidRPr="00BF5D09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8852A1" w:rsidRPr="008852A1">
        <w:rPr>
          <w:rFonts w:ascii="Angsana New" w:hAnsi="Angsana New"/>
          <w:i/>
          <w:iCs/>
          <w:sz w:val="30"/>
          <w:szCs w:val="30"/>
          <w:lang w:val="en-US"/>
        </w:rPr>
        <w:t>2</w:t>
      </w:r>
      <w:r w:rsidR="00BF5D09" w:rsidRPr="00BF5D09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D014BC" w:rsidRPr="00BF5D09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</w:t>
      </w:r>
      <w:r w:rsidR="00D014BC" w:rsidRPr="0046749D">
        <w:rPr>
          <w:rFonts w:ascii="Angsana New" w:hAnsi="Angsana New"/>
          <w:sz w:val="30"/>
          <w:szCs w:val="30"/>
          <w:lang w:val="en-US"/>
        </w:rPr>
        <w:t xml:space="preserve"> </w:t>
      </w:r>
      <w:r w:rsidRPr="0046749D">
        <w:rPr>
          <w:rFonts w:ascii="Angsana New" w:hAnsi="Angsana New" w:hint="cs"/>
          <w:i/>
          <w:iCs/>
          <w:sz w:val="30"/>
          <w:szCs w:val="30"/>
          <w:cs/>
          <w:lang w:val="en-US"/>
        </w:rPr>
        <w:t>สำหรับ</w:t>
      </w:r>
      <w:r w:rsidR="00D014BC" w:rsidRPr="0046749D">
        <w:rPr>
          <w:rFonts w:ascii="Angsana New" w:hAnsi="Angsana New" w:hint="cs"/>
          <w:i/>
          <w:iCs/>
          <w:sz w:val="30"/>
          <w:szCs w:val="30"/>
          <w:cs/>
          <w:lang w:val="en-US"/>
        </w:rPr>
        <w:t>งบการเงินรวม</w:t>
      </w:r>
      <w:r w:rsidRPr="0046749D">
        <w:rPr>
          <w:rFonts w:ascii="Angsana New" w:hAnsi="Angsana New" w:hint="cs"/>
          <w:i/>
          <w:iCs/>
          <w:sz w:val="30"/>
          <w:szCs w:val="30"/>
          <w:cs/>
          <w:lang w:val="en-US"/>
        </w:rPr>
        <w:t>และงบการเงินเฉพาะกิจการ</w:t>
      </w:r>
      <w:r w:rsidR="00D014BC" w:rsidRPr="0046749D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ตามลำดับ</w:t>
      </w:r>
      <w:r w:rsidR="00396A2A" w:rsidRPr="0046749D">
        <w:rPr>
          <w:rFonts w:ascii="Angsana New" w:hAnsi="Angsana New"/>
          <w:i/>
          <w:iCs/>
          <w:sz w:val="30"/>
          <w:szCs w:val="30"/>
          <w:cs/>
        </w:rPr>
        <w:t>)</w:t>
      </w:r>
      <w:r w:rsidR="00396A2A" w:rsidRPr="0046749D">
        <w:rPr>
          <w:rFonts w:ascii="Angsana New" w:hAnsi="Angsana New"/>
          <w:sz w:val="30"/>
          <w:szCs w:val="30"/>
          <w:cs/>
        </w:rPr>
        <w:t xml:space="preserve"> จากรายได้รวมของ</w:t>
      </w:r>
      <w:r w:rsidRPr="0046749D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="00396A2A" w:rsidRPr="0046749D">
        <w:rPr>
          <w:rFonts w:ascii="Angsana New" w:hAnsi="Angsana New"/>
          <w:sz w:val="30"/>
          <w:szCs w:val="30"/>
          <w:cs/>
        </w:rPr>
        <w:t>บริษัท</w:t>
      </w:r>
      <w:r w:rsidRPr="0046749D">
        <w:rPr>
          <w:rFonts w:ascii="Angsana New" w:hAnsi="Angsana New" w:hint="cs"/>
          <w:sz w:val="30"/>
          <w:szCs w:val="30"/>
          <w:cs/>
        </w:rPr>
        <w:t>และบริษัท</w:t>
      </w:r>
    </w:p>
    <w:p w14:paraId="2FCEA079" w14:textId="77777777" w:rsidR="00E5612A" w:rsidRPr="0046749D" w:rsidRDefault="00E5612A" w:rsidP="00225A75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099BC6CA" w14:textId="77777777" w:rsidR="00C64E4F" w:rsidRDefault="00C64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eastAsia="x-none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4EF0445" w14:textId="25DC259D" w:rsidR="00E5612A" w:rsidRPr="00D373BE" w:rsidRDefault="00E5612A" w:rsidP="00225A75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D373BE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สิทธิประโยชน์จากการส่งเสริมการลงทุน</w:t>
      </w:r>
      <w:r w:rsidRPr="00D373BE">
        <w:rPr>
          <w:rFonts w:ascii="Angsana New" w:hAnsi="Angsana New"/>
          <w:sz w:val="30"/>
          <w:szCs w:val="30"/>
          <w:cs/>
          <w:lang w:val="en-US"/>
        </w:rPr>
        <w:t xml:space="preserve"> </w:t>
      </w:r>
    </w:p>
    <w:p w14:paraId="00839B65" w14:textId="77777777" w:rsidR="00C931A1" w:rsidRPr="00D373BE" w:rsidRDefault="00C931A1" w:rsidP="00225A75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53ED1A60" w14:textId="77777777" w:rsidR="00E5612A" w:rsidRPr="00D373BE" w:rsidRDefault="00E5612A" w:rsidP="00225A75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D373BE">
        <w:rPr>
          <w:rFonts w:ascii="Angsana New" w:hAnsi="Angsana New" w:hint="cs"/>
          <w:sz w:val="30"/>
          <w:szCs w:val="30"/>
          <w:cs/>
          <w:lang w:val="en-US"/>
        </w:rPr>
        <w:t>กลุ่มบริษัทได้รับบัตรส่งเสริมการลงทุนจากสำนักงานคณะกรรมการส่งเสริมการลงทุนสำหรั</w:t>
      </w:r>
      <w:r w:rsidR="00DF48E6" w:rsidRPr="00D373BE">
        <w:rPr>
          <w:rFonts w:ascii="Angsana New" w:hAnsi="Angsana New" w:hint="cs"/>
          <w:sz w:val="30"/>
          <w:szCs w:val="30"/>
          <w:cs/>
          <w:lang w:val="en-US"/>
        </w:rPr>
        <w:t xml:space="preserve">บการผลิตน้ำพืช ผัก ผลไม้ บรรจุภาชนะผนึก </w:t>
      </w:r>
      <w:r w:rsidRPr="00D373BE">
        <w:rPr>
          <w:rFonts w:ascii="Angsana New" w:hAnsi="Angsana New" w:hint="cs"/>
          <w:sz w:val="30"/>
          <w:szCs w:val="30"/>
          <w:cs/>
          <w:lang w:val="en-US"/>
        </w:rPr>
        <w:t>จึงได้รับสิทธิประโยชน์หลายประการรวมถึงการยกเว้นและ</w:t>
      </w:r>
      <w:r w:rsidRPr="00D373BE">
        <w:rPr>
          <w:rFonts w:ascii="Angsana New" w:hAnsi="Angsana New"/>
          <w:sz w:val="30"/>
          <w:szCs w:val="30"/>
          <w:cs/>
          <w:lang w:val="en-US"/>
        </w:rPr>
        <w:t>/</w:t>
      </w:r>
      <w:r w:rsidRPr="00D373BE">
        <w:rPr>
          <w:rFonts w:ascii="Angsana New" w:hAnsi="Angsana New" w:hint="cs"/>
          <w:sz w:val="30"/>
          <w:szCs w:val="30"/>
          <w:cs/>
          <w:lang w:val="en-US"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</w:t>
      </w:r>
      <w:r w:rsidRPr="00D373B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373BE">
        <w:rPr>
          <w:rFonts w:ascii="Angsana New" w:hAnsi="Angsana New" w:hint="cs"/>
          <w:sz w:val="30"/>
          <w:szCs w:val="30"/>
          <w:cs/>
          <w:lang w:val="en-US"/>
        </w:rPr>
        <w:t>เงื่อนไขและข้อกำหนดที่ระบุในบัตรส่งเสริมการลงทุน</w:t>
      </w:r>
    </w:p>
    <w:p w14:paraId="4A19C6EB" w14:textId="3825E330" w:rsidR="00532089" w:rsidRDefault="00532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eastAsia="x-none"/>
        </w:rPr>
      </w:pPr>
    </w:p>
    <w:p w14:paraId="59F0F5D8" w14:textId="12B79EA9" w:rsidR="00C931A1" w:rsidRPr="00632D55" w:rsidRDefault="00C931A1" w:rsidP="00225A75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632D55">
        <w:rPr>
          <w:rFonts w:ascii="Angsana New" w:hAnsi="Angsana New" w:hint="cs"/>
          <w:sz w:val="30"/>
          <w:szCs w:val="30"/>
          <w:cs/>
          <w:lang w:val="en-US"/>
        </w:rPr>
        <w:t xml:space="preserve">รายได้ที่ได้รับการส่งเสริมการลงทุนและที่ไม่ได้รับการส่งเสริมการลงทุนสำหรับแต่ละปีสิ้นสุดวันที่ </w:t>
      </w:r>
      <w:r w:rsidR="008852A1" w:rsidRPr="008852A1">
        <w:rPr>
          <w:rFonts w:ascii="Angsana New" w:hAnsi="Angsana New"/>
          <w:sz w:val="30"/>
          <w:szCs w:val="30"/>
          <w:lang w:val="en-US"/>
        </w:rPr>
        <w:t>31</w:t>
      </w:r>
      <w:r w:rsidRPr="00632D55">
        <w:rPr>
          <w:rFonts w:ascii="Angsana New" w:hAnsi="Angsana New"/>
          <w:sz w:val="30"/>
          <w:szCs w:val="30"/>
          <w:lang w:val="en-US"/>
        </w:rPr>
        <w:t xml:space="preserve"> </w:t>
      </w:r>
      <w:r w:rsidRPr="00632D55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8852A1" w:rsidRPr="008852A1">
        <w:rPr>
          <w:rFonts w:ascii="Angsana New" w:hAnsi="Angsana New"/>
          <w:sz w:val="30"/>
          <w:szCs w:val="30"/>
          <w:lang w:val="en-US"/>
        </w:rPr>
        <w:t>2563</w:t>
      </w:r>
      <w:r w:rsidRPr="00632D55">
        <w:rPr>
          <w:rFonts w:ascii="Angsana New" w:hAnsi="Angsana New"/>
          <w:sz w:val="30"/>
          <w:szCs w:val="30"/>
          <w:lang w:val="en-US"/>
        </w:rPr>
        <w:t xml:space="preserve"> </w:t>
      </w:r>
      <w:r w:rsidRPr="00632D55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8852A1" w:rsidRPr="008852A1">
        <w:rPr>
          <w:rFonts w:ascii="Angsana New" w:hAnsi="Angsana New"/>
          <w:sz w:val="30"/>
          <w:szCs w:val="30"/>
          <w:lang w:val="en-US"/>
        </w:rPr>
        <w:t>2562</w:t>
      </w:r>
      <w:r w:rsidRPr="00632D55">
        <w:rPr>
          <w:rFonts w:ascii="Angsana New" w:hAnsi="Angsana New"/>
          <w:sz w:val="30"/>
          <w:szCs w:val="30"/>
          <w:lang w:val="en-US"/>
        </w:rPr>
        <w:t xml:space="preserve"> </w:t>
      </w:r>
      <w:r w:rsidRPr="00632D55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14:paraId="0C143C75" w14:textId="77777777" w:rsidR="00C931A1" w:rsidRPr="00632D55" w:rsidRDefault="00C931A1" w:rsidP="00225A75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9288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080"/>
        <w:gridCol w:w="270"/>
        <w:gridCol w:w="1053"/>
        <w:gridCol w:w="270"/>
        <w:gridCol w:w="1017"/>
        <w:gridCol w:w="270"/>
        <w:gridCol w:w="1017"/>
        <w:gridCol w:w="243"/>
        <w:gridCol w:w="1080"/>
        <w:gridCol w:w="243"/>
        <w:gridCol w:w="27"/>
        <w:gridCol w:w="990"/>
      </w:tblGrid>
      <w:tr w:rsidR="00E5612A" w:rsidRPr="00632D55" w14:paraId="59FA3ABC" w14:textId="77777777" w:rsidTr="0073330E">
        <w:trPr>
          <w:cantSplit/>
          <w:trHeight w:val="272"/>
        </w:trPr>
        <w:tc>
          <w:tcPr>
            <w:tcW w:w="1728" w:type="dxa"/>
            <w:tcBorders>
              <w:top w:val="nil"/>
              <w:bottom w:val="nil"/>
            </w:tcBorders>
          </w:tcPr>
          <w:p w14:paraId="7F6017F0" w14:textId="77777777" w:rsidR="00E5612A" w:rsidRPr="00632D55" w:rsidRDefault="00E5612A" w:rsidP="0073330E">
            <w:pPr>
              <w:tabs>
                <w:tab w:val="left" w:pos="267"/>
              </w:tabs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560" w:type="dxa"/>
            <w:gridSpan w:val="12"/>
            <w:tcBorders>
              <w:top w:val="nil"/>
              <w:bottom w:val="nil"/>
            </w:tcBorders>
          </w:tcPr>
          <w:p w14:paraId="24833E50" w14:textId="77777777" w:rsidR="00E5612A" w:rsidRPr="00632D55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2D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5612A" w:rsidRPr="00632D55" w14:paraId="4A7ED76A" w14:textId="77777777" w:rsidTr="0073330E">
        <w:trPr>
          <w:cantSplit/>
          <w:trHeight w:val="272"/>
        </w:trPr>
        <w:tc>
          <w:tcPr>
            <w:tcW w:w="1728" w:type="dxa"/>
            <w:tcBorders>
              <w:top w:val="nil"/>
              <w:bottom w:val="nil"/>
            </w:tcBorders>
          </w:tcPr>
          <w:p w14:paraId="6FAC168F" w14:textId="77777777" w:rsidR="00E5612A" w:rsidRPr="00632D55" w:rsidRDefault="00E5612A" w:rsidP="0073330E">
            <w:pPr>
              <w:tabs>
                <w:tab w:val="left" w:pos="267"/>
              </w:tabs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5"/>
            <w:tcBorders>
              <w:top w:val="nil"/>
              <w:bottom w:val="single" w:sz="4" w:space="0" w:color="auto"/>
            </w:tcBorders>
          </w:tcPr>
          <w:p w14:paraId="37EA6B1A" w14:textId="43261C7E" w:rsidR="00E5612A" w:rsidRPr="00632D55" w:rsidRDefault="008852A1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1BA7BA" w14:textId="77777777" w:rsidR="00E5612A" w:rsidRPr="00632D55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0" w:type="dxa"/>
            <w:gridSpan w:val="6"/>
            <w:tcBorders>
              <w:top w:val="nil"/>
              <w:bottom w:val="single" w:sz="4" w:space="0" w:color="auto"/>
            </w:tcBorders>
          </w:tcPr>
          <w:p w14:paraId="3AFE57E6" w14:textId="688CE028" w:rsidR="00E5612A" w:rsidRPr="00632D55" w:rsidRDefault="008852A1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E5612A" w:rsidRPr="00632D55" w14:paraId="3095D966" w14:textId="77777777" w:rsidTr="0073330E">
        <w:trPr>
          <w:cantSplit/>
        </w:trPr>
        <w:tc>
          <w:tcPr>
            <w:tcW w:w="1728" w:type="dxa"/>
            <w:tcBorders>
              <w:top w:val="nil"/>
              <w:bottom w:val="nil"/>
            </w:tcBorders>
          </w:tcPr>
          <w:p w14:paraId="7F1AD492" w14:textId="77777777" w:rsidR="00E5612A" w:rsidRPr="00632D55" w:rsidRDefault="00E5612A" w:rsidP="0073330E">
            <w:pPr>
              <w:tabs>
                <w:tab w:val="left" w:pos="267"/>
              </w:tabs>
              <w:ind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359E7CA" w14:textId="77777777" w:rsidR="00E5612A" w:rsidRPr="00632D55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2D55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B1E08DF" w14:textId="77777777" w:rsidR="00E5612A" w:rsidRPr="00632D55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nil"/>
            </w:tcBorders>
          </w:tcPr>
          <w:p w14:paraId="7A4740B4" w14:textId="77777777" w:rsidR="00E5612A" w:rsidRPr="00632D55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2D55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A8A3699" w14:textId="77777777" w:rsidR="00E5612A" w:rsidRPr="00632D55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nil"/>
            </w:tcBorders>
          </w:tcPr>
          <w:p w14:paraId="435D5324" w14:textId="77777777" w:rsidR="00E5612A" w:rsidRPr="00632D55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4B5176" w14:textId="77777777" w:rsidR="00E5612A" w:rsidRPr="00632D55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nil"/>
            </w:tcBorders>
          </w:tcPr>
          <w:p w14:paraId="5A80FD59" w14:textId="77777777" w:rsidR="00E5612A" w:rsidRPr="00632D55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2D55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21842550" w14:textId="77777777" w:rsidR="00E5612A" w:rsidRPr="00632D55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659829B4" w14:textId="77777777" w:rsidR="00E5612A" w:rsidRPr="00632D55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2D55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  <w:bottom w:val="nil"/>
            </w:tcBorders>
          </w:tcPr>
          <w:p w14:paraId="1984CEB6" w14:textId="77777777" w:rsidR="00E5612A" w:rsidRPr="00632D55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16FADA4F" w14:textId="77777777" w:rsidR="00E5612A" w:rsidRPr="00632D55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5612A" w:rsidRPr="00632D55" w14:paraId="342209B1" w14:textId="77777777" w:rsidTr="0073330E">
        <w:trPr>
          <w:cantSplit/>
        </w:trPr>
        <w:tc>
          <w:tcPr>
            <w:tcW w:w="1728" w:type="dxa"/>
            <w:tcBorders>
              <w:top w:val="nil"/>
              <w:bottom w:val="nil"/>
            </w:tcBorders>
          </w:tcPr>
          <w:p w14:paraId="7FC1E994" w14:textId="77777777" w:rsidR="00E5612A" w:rsidRPr="00632D55" w:rsidRDefault="00E5612A" w:rsidP="00E5612A">
            <w:pPr>
              <w:tabs>
                <w:tab w:val="left" w:pos="267"/>
              </w:tabs>
              <w:ind w:right="-90" w:firstLine="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D2AD690" w14:textId="77777777" w:rsidR="00E5612A" w:rsidRPr="00632D55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2D55">
              <w:rPr>
                <w:rFonts w:ascii="Angsana New" w:hAnsi="Angsana New" w:cs="Angsana New" w:hint="cs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763FA1" w14:textId="77777777" w:rsidR="00E5612A" w:rsidRPr="00632D55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6740436" w14:textId="77777777" w:rsidR="00E5612A" w:rsidRPr="00632D55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2D55">
              <w:rPr>
                <w:rFonts w:ascii="Angsana New" w:hAnsi="Angsana New" w:cs="Angsana New" w:hint="cs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D28E37" w14:textId="77777777" w:rsidR="00E5612A" w:rsidRPr="00632D55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14:paraId="37A6C4E6" w14:textId="77777777" w:rsidR="00E5612A" w:rsidRPr="00632D55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DC7B22" w14:textId="77777777" w:rsidR="00E5612A" w:rsidRPr="00632D55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14:paraId="0C6C7716" w14:textId="77777777" w:rsidR="00E5612A" w:rsidRPr="00632D55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2D55">
              <w:rPr>
                <w:rFonts w:ascii="Angsana New" w:hAnsi="Angsana New" w:cs="Angsana New" w:hint="cs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8212F28" w14:textId="77777777" w:rsidR="00E5612A" w:rsidRPr="00632D55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C1AD2CB" w14:textId="77777777" w:rsidR="00E5612A" w:rsidRPr="00632D55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2D55">
              <w:rPr>
                <w:rFonts w:ascii="Angsana New" w:hAnsi="Angsana New" w:cs="Angsana New" w:hint="cs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C15979A" w14:textId="77777777" w:rsidR="00E5612A" w:rsidRPr="00632D55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365D17A" w14:textId="77777777" w:rsidR="00E5612A" w:rsidRPr="00632D55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5612A" w:rsidRPr="00632D55" w14:paraId="1795654E" w14:textId="77777777" w:rsidTr="0073330E">
        <w:trPr>
          <w:cantSplit/>
        </w:trPr>
        <w:tc>
          <w:tcPr>
            <w:tcW w:w="1728" w:type="dxa"/>
            <w:tcBorders>
              <w:top w:val="nil"/>
              <w:bottom w:val="nil"/>
            </w:tcBorders>
          </w:tcPr>
          <w:p w14:paraId="18DA9303" w14:textId="77777777" w:rsidR="00E5612A" w:rsidRPr="00632D55" w:rsidRDefault="00E5612A" w:rsidP="0073330E">
            <w:pPr>
              <w:tabs>
                <w:tab w:val="left" w:pos="267"/>
              </w:tabs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446870D" w14:textId="77777777" w:rsidR="00E5612A" w:rsidRPr="00632D55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2D55">
              <w:rPr>
                <w:rFonts w:ascii="Angsana New" w:hAnsi="Angsana New" w:cs="Angsana New" w:hint="cs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B7B099" w14:textId="77777777" w:rsidR="00E5612A" w:rsidRPr="00632D55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51FEC43C" w14:textId="77777777" w:rsidR="00E5612A" w:rsidRPr="00632D55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2D55">
              <w:rPr>
                <w:rFonts w:ascii="Angsana New" w:hAnsi="Angsana New" w:cs="Angsana New" w:hint="cs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BB05F1" w14:textId="77777777" w:rsidR="00E5612A" w:rsidRPr="00632D55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14:paraId="62DFC7B7" w14:textId="77777777" w:rsidR="00E5612A" w:rsidRPr="00632D55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2D55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FD972A" w14:textId="77777777" w:rsidR="00E5612A" w:rsidRPr="00632D55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14:paraId="449CFE60" w14:textId="77777777" w:rsidR="00E5612A" w:rsidRPr="00632D55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2D55">
              <w:rPr>
                <w:rFonts w:ascii="Angsana New" w:hAnsi="Angsana New" w:cs="Angsana New" w:hint="cs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5D773BA" w14:textId="77777777" w:rsidR="00E5612A" w:rsidRPr="00632D55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57F9204" w14:textId="77777777" w:rsidR="00E5612A" w:rsidRPr="00632D55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2D55">
              <w:rPr>
                <w:rFonts w:ascii="Angsana New" w:hAnsi="Angsana New" w:cs="Angsana New" w:hint="cs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A118F6D" w14:textId="77777777" w:rsidR="00E5612A" w:rsidRPr="00632D55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EB818A0" w14:textId="77777777" w:rsidR="00E5612A" w:rsidRPr="00632D55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2D55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E5612A" w:rsidRPr="00632D55" w14:paraId="6C3546CB" w14:textId="77777777" w:rsidTr="0073330E">
        <w:trPr>
          <w:cantSplit/>
        </w:trPr>
        <w:tc>
          <w:tcPr>
            <w:tcW w:w="1728" w:type="dxa"/>
            <w:tcBorders>
              <w:top w:val="nil"/>
              <w:bottom w:val="nil"/>
            </w:tcBorders>
          </w:tcPr>
          <w:p w14:paraId="595C1722" w14:textId="77777777" w:rsidR="00E5612A" w:rsidRPr="00632D55" w:rsidRDefault="00E5612A" w:rsidP="0073330E">
            <w:pPr>
              <w:tabs>
                <w:tab w:val="left" w:pos="267"/>
              </w:tabs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560" w:type="dxa"/>
            <w:gridSpan w:val="12"/>
            <w:tcBorders>
              <w:top w:val="nil"/>
              <w:bottom w:val="nil"/>
            </w:tcBorders>
          </w:tcPr>
          <w:p w14:paraId="3CF05D3A" w14:textId="77777777" w:rsidR="00E5612A" w:rsidRPr="00632D55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632D5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632D5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632D5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1D3A79" w:rsidRPr="00632D55" w14:paraId="61917F7A" w14:textId="77777777" w:rsidTr="0073330E">
        <w:trPr>
          <w:cantSplit/>
        </w:trPr>
        <w:tc>
          <w:tcPr>
            <w:tcW w:w="1728" w:type="dxa"/>
            <w:tcBorders>
              <w:bottom w:val="nil"/>
            </w:tcBorders>
          </w:tcPr>
          <w:p w14:paraId="52E9D9F3" w14:textId="77777777" w:rsidR="001D3A79" w:rsidRPr="00632D55" w:rsidRDefault="001D3A79" w:rsidP="001D3A7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32D55">
              <w:rPr>
                <w:rFonts w:ascii="Angsana New" w:hAnsi="Angsana New" w:cs="Angsana New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080" w:type="dxa"/>
            <w:tcBorders>
              <w:bottom w:val="nil"/>
            </w:tcBorders>
          </w:tcPr>
          <w:p w14:paraId="705B1106" w14:textId="37763D3A" w:rsidR="001D3A79" w:rsidRPr="00632D55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404</w:t>
            </w:r>
            <w:r w:rsidR="0094463F" w:rsidRPr="00632D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068</w:t>
            </w:r>
          </w:p>
        </w:tc>
        <w:tc>
          <w:tcPr>
            <w:tcW w:w="270" w:type="dxa"/>
            <w:tcBorders>
              <w:bottom w:val="nil"/>
            </w:tcBorders>
          </w:tcPr>
          <w:p w14:paraId="70A8F389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14:paraId="1C93BF64" w14:textId="7F801640" w:rsidR="001D3A79" w:rsidRPr="00632D55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B0619" w:rsidRPr="00632D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618</w:t>
            </w:r>
            <w:r w:rsidR="007B0619" w:rsidRPr="00632D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164</w:t>
            </w:r>
          </w:p>
        </w:tc>
        <w:tc>
          <w:tcPr>
            <w:tcW w:w="270" w:type="dxa"/>
            <w:tcBorders>
              <w:bottom w:val="nil"/>
            </w:tcBorders>
          </w:tcPr>
          <w:p w14:paraId="6B22131A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nil"/>
            </w:tcBorders>
          </w:tcPr>
          <w:p w14:paraId="1543B9FE" w14:textId="7FACA4B2" w:rsidR="001D3A79" w:rsidRPr="00632D55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7B0619" w:rsidRPr="00632D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022</w:t>
            </w:r>
            <w:r w:rsidR="007B0619" w:rsidRPr="00632D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232</w:t>
            </w:r>
          </w:p>
        </w:tc>
        <w:tc>
          <w:tcPr>
            <w:tcW w:w="270" w:type="dxa"/>
            <w:tcBorders>
              <w:bottom w:val="nil"/>
            </w:tcBorders>
          </w:tcPr>
          <w:p w14:paraId="62430E54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nil"/>
            </w:tcBorders>
          </w:tcPr>
          <w:p w14:paraId="41898A2D" w14:textId="654A7102" w:rsidR="001D3A79" w:rsidRPr="00632D55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D3A79" w:rsidRPr="00632D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024</w:t>
            </w:r>
            <w:r w:rsidR="001D3A79" w:rsidRPr="00632D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774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486BC22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FEC51BF" w14:textId="63586BC7" w:rsidR="001D3A79" w:rsidRPr="00632D55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D3A79" w:rsidRPr="00632D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830</w:t>
            </w:r>
            <w:r w:rsidR="001D3A79" w:rsidRPr="00632D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626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808EDB8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nil"/>
              <w:bottom w:val="nil"/>
            </w:tcBorders>
          </w:tcPr>
          <w:p w14:paraId="499483CF" w14:textId="6FB2B8E9" w:rsidR="001D3A79" w:rsidRPr="00632D55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D3A79" w:rsidRPr="00632D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855</w:t>
            </w:r>
            <w:r w:rsidR="001D3A79" w:rsidRPr="00632D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400</w:t>
            </w:r>
          </w:p>
        </w:tc>
      </w:tr>
      <w:tr w:rsidR="001D3A79" w:rsidRPr="00632D55" w14:paraId="7F6659F0" w14:textId="77777777" w:rsidTr="0073330E">
        <w:trPr>
          <w:cantSplit/>
        </w:trPr>
        <w:tc>
          <w:tcPr>
            <w:tcW w:w="1728" w:type="dxa"/>
            <w:tcBorders>
              <w:bottom w:val="nil"/>
            </w:tcBorders>
          </w:tcPr>
          <w:p w14:paraId="25D45F03" w14:textId="77777777" w:rsidR="001D3A79" w:rsidRPr="00632D55" w:rsidRDefault="001D3A79" w:rsidP="001D3A7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32D55">
              <w:rPr>
                <w:rFonts w:ascii="Angsana New" w:hAnsi="Angsana New" w:cs="Angsana New" w:hint="cs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4DBAF3" w14:textId="2D22DC36" w:rsidR="001D3A79" w:rsidRPr="00632D55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274</w:t>
            </w:r>
            <w:r w:rsidR="0094463F" w:rsidRPr="00632D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009</w:t>
            </w:r>
          </w:p>
        </w:tc>
        <w:tc>
          <w:tcPr>
            <w:tcW w:w="270" w:type="dxa"/>
            <w:tcBorders>
              <w:bottom w:val="nil"/>
            </w:tcBorders>
          </w:tcPr>
          <w:p w14:paraId="4409D358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47FDB35B" w14:textId="05A40EC6" w:rsidR="001D3A79" w:rsidRPr="00632D55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803</w:t>
            </w:r>
            <w:r w:rsidR="0094463F" w:rsidRPr="00632D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055</w:t>
            </w:r>
          </w:p>
        </w:tc>
        <w:tc>
          <w:tcPr>
            <w:tcW w:w="270" w:type="dxa"/>
            <w:tcBorders>
              <w:bottom w:val="nil"/>
            </w:tcBorders>
          </w:tcPr>
          <w:p w14:paraId="6AD68279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425842AF" w14:textId="0FBCED7D" w:rsidR="001D3A79" w:rsidRPr="00632D55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4463F" w:rsidRPr="00632D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077</w:t>
            </w:r>
            <w:r w:rsidR="0094463F" w:rsidRPr="00632D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064</w:t>
            </w:r>
          </w:p>
        </w:tc>
        <w:tc>
          <w:tcPr>
            <w:tcW w:w="270" w:type="dxa"/>
            <w:tcBorders>
              <w:bottom w:val="nil"/>
            </w:tcBorders>
          </w:tcPr>
          <w:p w14:paraId="4F030E9D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43546B1C" w14:textId="00361E80" w:rsidR="001D3A79" w:rsidRPr="00632D55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D3A79" w:rsidRPr="00632D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173</w:t>
            </w:r>
            <w:r w:rsidR="001D3A79" w:rsidRPr="00632D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199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89DF55B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EDA51E9" w14:textId="1B3C759A" w:rsidR="001D3A79" w:rsidRPr="00632D55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305</w:t>
            </w:r>
            <w:r w:rsidR="001D3A79" w:rsidRPr="00632D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615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8855E25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nil"/>
              <w:bottom w:val="nil"/>
            </w:tcBorders>
          </w:tcPr>
          <w:p w14:paraId="4F7966B7" w14:textId="23DA4AF7" w:rsidR="001D3A79" w:rsidRPr="00632D55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D3A79" w:rsidRPr="00632D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478</w:t>
            </w:r>
            <w:r w:rsidR="001D3A79" w:rsidRPr="00632D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814</w:t>
            </w:r>
          </w:p>
        </w:tc>
      </w:tr>
      <w:tr w:rsidR="001D3A79" w:rsidRPr="00632D55" w14:paraId="785D9715" w14:textId="77777777" w:rsidTr="0073330E">
        <w:trPr>
          <w:cantSplit/>
        </w:trPr>
        <w:tc>
          <w:tcPr>
            <w:tcW w:w="1728" w:type="dxa"/>
            <w:tcBorders>
              <w:top w:val="nil"/>
              <w:bottom w:val="nil"/>
            </w:tcBorders>
          </w:tcPr>
          <w:p w14:paraId="149535C4" w14:textId="77777777" w:rsidR="001D3A79" w:rsidRPr="00632D55" w:rsidRDefault="001D3A79" w:rsidP="001D3A79">
            <w:pPr>
              <w:ind w:right="-108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 w:rsidRPr="00632D55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3C5122" w14:textId="62DE51B7" w:rsidR="001D3A79" w:rsidRPr="00632D55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678</w:t>
            </w:r>
            <w:r w:rsidR="0094463F" w:rsidRPr="00632D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077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015048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1171A636" w14:textId="342398B9" w:rsidR="001D3A79" w:rsidRPr="00632D55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7B0619" w:rsidRPr="00632D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421</w:t>
            </w:r>
            <w:r w:rsidR="007B0619" w:rsidRPr="00632D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02271B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7DA30734" w14:textId="2901BC09" w:rsidR="001D3A79" w:rsidRPr="00632D55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7B0619" w:rsidRPr="00632D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099</w:t>
            </w:r>
            <w:r w:rsidR="007B0619" w:rsidRPr="00632D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585245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41590EFD" w14:textId="55718470" w:rsidR="001D3A79" w:rsidRPr="00632D55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1D3A79" w:rsidRPr="00632D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197</w:t>
            </w:r>
            <w:r w:rsidR="001D3A79" w:rsidRPr="00632D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973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0A0C55F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C08F9A" w14:textId="223CDD79" w:rsidR="001D3A79" w:rsidRPr="00632D55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1D3A79" w:rsidRPr="00632D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136</w:t>
            </w:r>
            <w:r w:rsidR="001D3A79" w:rsidRPr="00632D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241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051C25D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9A4533" w14:textId="2FB4A3D4" w:rsidR="001D3A79" w:rsidRPr="00632D55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1D3A79" w:rsidRPr="00632D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334</w:t>
            </w:r>
            <w:r w:rsidR="001D3A79" w:rsidRPr="00632D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214</w:t>
            </w:r>
          </w:p>
        </w:tc>
      </w:tr>
    </w:tbl>
    <w:p w14:paraId="3979ED80" w14:textId="77777777" w:rsidR="006E33EB" w:rsidRPr="00632D55" w:rsidRDefault="006E33EB" w:rsidP="00225A75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88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080"/>
        <w:gridCol w:w="270"/>
        <w:gridCol w:w="1053"/>
        <w:gridCol w:w="270"/>
        <w:gridCol w:w="1017"/>
        <w:gridCol w:w="270"/>
        <w:gridCol w:w="1017"/>
        <w:gridCol w:w="243"/>
        <w:gridCol w:w="1080"/>
        <w:gridCol w:w="243"/>
        <w:gridCol w:w="27"/>
        <w:gridCol w:w="990"/>
      </w:tblGrid>
      <w:tr w:rsidR="00E5612A" w:rsidRPr="00632D55" w14:paraId="0D223D57" w14:textId="77777777" w:rsidTr="0073330E">
        <w:trPr>
          <w:cantSplit/>
          <w:trHeight w:val="272"/>
        </w:trPr>
        <w:tc>
          <w:tcPr>
            <w:tcW w:w="1728" w:type="dxa"/>
            <w:tcBorders>
              <w:top w:val="nil"/>
              <w:bottom w:val="nil"/>
            </w:tcBorders>
          </w:tcPr>
          <w:p w14:paraId="15991E7F" w14:textId="77777777" w:rsidR="00E5612A" w:rsidRPr="00632D55" w:rsidRDefault="00E5612A" w:rsidP="0073330E">
            <w:pPr>
              <w:tabs>
                <w:tab w:val="left" w:pos="267"/>
              </w:tabs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560" w:type="dxa"/>
            <w:gridSpan w:val="12"/>
            <w:tcBorders>
              <w:top w:val="nil"/>
              <w:bottom w:val="nil"/>
            </w:tcBorders>
          </w:tcPr>
          <w:p w14:paraId="2E339D31" w14:textId="77777777" w:rsidR="00E5612A" w:rsidRPr="00632D55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2D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3A79" w:rsidRPr="00632D55" w14:paraId="453C815B" w14:textId="77777777" w:rsidTr="0073330E">
        <w:trPr>
          <w:cantSplit/>
          <w:trHeight w:val="272"/>
        </w:trPr>
        <w:tc>
          <w:tcPr>
            <w:tcW w:w="1728" w:type="dxa"/>
            <w:tcBorders>
              <w:top w:val="nil"/>
              <w:bottom w:val="nil"/>
            </w:tcBorders>
          </w:tcPr>
          <w:p w14:paraId="7597F297" w14:textId="77777777" w:rsidR="001D3A79" w:rsidRPr="00632D55" w:rsidRDefault="001D3A79" w:rsidP="001D3A79">
            <w:pPr>
              <w:tabs>
                <w:tab w:val="left" w:pos="267"/>
              </w:tabs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5"/>
            <w:tcBorders>
              <w:top w:val="nil"/>
              <w:bottom w:val="single" w:sz="4" w:space="0" w:color="auto"/>
            </w:tcBorders>
          </w:tcPr>
          <w:p w14:paraId="61428FB4" w14:textId="3D5FD44E" w:rsidR="001D3A79" w:rsidRPr="00632D55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8FC82D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0" w:type="dxa"/>
            <w:gridSpan w:val="6"/>
            <w:tcBorders>
              <w:top w:val="nil"/>
              <w:bottom w:val="single" w:sz="4" w:space="0" w:color="auto"/>
            </w:tcBorders>
          </w:tcPr>
          <w:p w14:paraId="13FF53BF" w14:textId="34BC54B1" w:rsidR="001D3A79" w:rsidRPr="00632D55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1D3A79" w:rsidRPr="00632D55" w14:paraId="0B55A42C" w14:textId="77777777" w:rsidTr="0073330E">
        <w:trPr>
          <w:cantSplit/>
        </w:trPr>
        <w:tc>
          <w:tcPr>
            <w:tcW w:w="1728" w:type="dxa"/>
            <w:tcBorders>
              <w:top w:val="nil"/>
              <w:bottom w:val="nil"/>
            </w:tcBorders>
          </w:tcPr>
          <w:p w14:paraId="3D3B5806" w14:textId="77777777" w:rsidR="001D3A79" w:rsidRPr="00632D55" w:rsidRDefault="001D3A79" w:rsidP="001D3A79">
            <w:pPr>
              <w:tabs>
                <w:tab w:val="left" w:pos="267"/>
              </w:tabs>
              <w:ind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28ACC176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2D55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6869932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nil"/>
            </w:tcBorders>
          </w:tcPr>
          <w:p w14:paraId="74AFD805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2D55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8FF3540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nil"/>
            </w:tcBorders>
          </w:tcPr>
          <w:p w14:paraId="11AA8E6D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26AB96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nil"/>
            </w:tcBorders>
          </w:tcPr>
          <w:p w14:paraId="019177FB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2D55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44B48D88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5DA680D5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2D55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  <w:bottom w:val="nil"/>
            </w:tcBorders>
          </w:tcPr>
          <w:p w14:paraId="57A95C4B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17469F30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3A79" w:rsidRPr="00632D55" w14:paraId="4BA1BB36" w14:textId="77777777" w:rsidTr="0073330E">
        <w:trPr>
          <w:cantSplit/>
        </w:trPr>
        <w:tc>
          <w:tcPr>
            <w:tcW w:w="1728" w:type="dxa"/>
            <w:tcBorders>
              <w:top w:val="nil"/>
              <w:bottom w:val="nil"/>
            </w:tcBorders>
          </w:tcPr>
          <w:p w14:paraId="6F87D425" w14:textId="77777777" w:rsidR="001D3A79" w:rsidRPr="00632D55" w:rsidRDefault="001D3A79" w:rsidP="001D3A79">
            <w:pPr>
              <w:tabs>
                <w:tab w:val="left" w:pos="267"/>
              </w:tabs>
              <w:ind w:right="-90" w:firstLine="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8E27711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2D55">
              <w:rPr>
                <w:rFonts w:ascii="Angsana New" w:hAnsi="Angsana New" w:cs="Angsana New" w:hint="cs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FEA91C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EAA5A28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2D55">
              <w:rPr>
                <w:rFonts w:ascii="Angsana New" w:hAnsi="Angsana New" w:cs="Angsana New" w:hint="cs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519935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14:paraId="0D6F56A8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5C1AB1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14:paraId="7F78997E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2D55">
              <w:rPr>
                <w:rFonts w:ascii="Angsana New" w:hAnsi="Angsana New" w:cs="Angsana New" w:hint="cs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0A56285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3C169F2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2D55">
              <w:rPr>
                <w:rFonts w:ascii="Angsana New" w:hAnsi="Angsana New" w:cs="Angsana New" w:hint="cs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E0A5CC0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E952B0F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D3A79" w:rsidRPr="00632D55" w14:paraId="05F96A7B" w14:textId="77777777" w:rsidTr="0073330E">
        <w:trPr>
          <w:cantSplit/>
        </w:trPr>
        <w:tc>
          <w:tcPr>
            <w:tcW w:w="1728" w:type="dxa"/>
            <w:tcBorders>
              <w:top w:val="nil"/>
              <w:bottom w:val="nil"/>
            </w:tcBorders>
          </w:tcPr>
          <w:p w14:paraId="1697DB84" w14:textId="77777777" w:rsidR="001D3A79" w:rsidRPr="00632D55" w:rsidRDefault="001D3A79" w:rsidP="001D3A79">
            <w:pPr>
              <w:tabs>
                <w:tab w:val="left" w:pos="267"/>
              </w:tabs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ACD02B6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2D55">
              <w:rPr>
                <w:rFonts w:ascii="Angsana New" w:hAnsi="Angsana New" w:cs="Angsana New" w:hint="cs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EDDCF5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1425882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2D55">
              <w:rPr>
                <w:rFonts w:ascii="Angsana New" w:hAnsi="Angsana New" w:cs="Angsana New" w:hint="cs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4A1ADD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14:paraId="6AF56D7E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2D55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76797A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14:paraId="301F1D28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2D55">
              <w:rPr>
                <w:rFonts w:ascii="Angsana New" w:hAnsi="Angsana New" w:cs="Angsana New" w:hint="cs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4AE4739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CEF1852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2D55">
              <w:rPr>
                <w:rFonts w:ascii="Angsana New" w:hAnsi="Angsana New" w:cs="Angsana New" w:hint="cs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B84C7A0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FEB03B1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2D55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1D3A79" w:rsidRPr="00632D55" w14:paraId="0E6BBD0A" w14:textId="77777777" w:rsidTr="0073330E">
        <w:trPr>
          <w:cantSplit/>
        </w:trPr>
        <w:tc>
          <w:tcPr>
            <w:tcW w:w="1728" w:type="dxa"/>
            <w:tcBorders>
              <w:top w:val="nil"/>
              <w:bottom w:val="nil"/>
            </w:tcBorders>
          </w:tcPr>
          <w:p w14:paraId="4C76A79B" w14:textId="77777777" w:rsidR="001D3A79" w:rsidRPr="00632D55" w:rsidRDefault="001D3A79" w:rsidP="001D3A79">
            <w:pPr>
              <w:tabs>
                <w:tab w:val="left" w:pos="267"/>
              </w:tabs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560" w:type="dxa"/>
            <w:gridSpan w:val="12"/>
            <w:tcBorders>
              <w:top w:val="nil"/>
              <w:bottom w:val="nil"/>
            </w:tcBorders>
          </w:tcPr>
          <w:p w14:paraId="7F08C49D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632D5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632D5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632D5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1D3A79" w:rsidRPr="00632D55" w14:paraId="68136F8F" w14:textId="77777777" w:rsidTr="0073330E">
        <w:trPr>
          <w:cantSplit/>
        </w:trPr>
        <w:tc>
          <w:tcPr>
            <w:tcW w:w="1728" w:type="dxa"/>
            <w:tcBorders>
              <w:bottom w:val="nil"/>
            </w:tcBorders>
          </w:tcPr>
          <w:p w14:paraId="563FE1CD" w14:textId="77777777" w:rsidR="001D3A79" w:rsidRPr="00632D55" w:rsidRDefault="001D3A79" w:rsidP="001D3A7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32D55">
              <w:rPr>
                <w:rFonts w:ascii="Angsana New" w:hAnsi="Angsana New" w:cs="Angsana New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080" w:type="dxa"/>
            <w:tcBorders>
              <w:bottom w:val="nil"/>
            </w:tcBorders>
          </w:tcPr>
          <w:p w14:paraId="6BC66603" w14:textId="221F72FE" w:rsidR="001D3A79" w:rsidRPr="00632D55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534</w:t>
            </w:r>
            <w:r w:rsidR="0094463F" w:rsidRPr="00632D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471</w:t>
            </w:r>
          </w:p>
        </w:tc>
        <w:tc>
          <w:tcPr>
            <w:tcW w:w="270" w:type="dxa"/>
            <w:tcBorders>
              <w:bottom w:val="nil"/>
            </w:tcBorders>
          </w:tcPr>
          <w:p w14:paraId="35447A8D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14:paraId="1F1E37A2" w14:textId="6C2C25A6" w:rsidR="001D3A79" w:rsidRPr="00632D55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4463F" w:rsidRPr="00632D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421</w:t>
            </w:r>
            <w:r w:rsidR="0094463F" w:rsidRPr="00632D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560</w:t>
            </w:r>
          </w:p>
        </w:tc>
        <w:tc>
          <w:tcPr>
            <w:tcW w:w="270" w:type="dxa"/>
            <w:tcBorders>
              <w:bottom w:val="nil"/>
            </w:tcBorders>
          </w:tcPr>
          <w:p w14:paraId="65491578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nil"/>
            </w:tcBorders>
          </w:tcPr>
          <w:p w14:paraId="3FC991B5" w14:textId="3A9135B5" w:rsidR="001D3A79" w:rsidRPr="00632D55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4463F" w:rsidRPr="00632D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956</w:t>
            </w:r>
            <w:r w:rsidR="0094463F" w:rsidRPr="00632D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031</w:t>
            </w:r>
          </w:p>
        </w:tc>
        <w:tc>
          <w:tcPr>
            <w:tcW w:w="270" w:type="dxa"/>
            <w:tcBorders>
              <w:bottom w:val="nil"/>
            </w:tcBorders>
          </w:tcPr>
          <w:p w14:paraId="32E7A2EC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nil"/>
            </w:tcBorders>
          </w:tcPr>
          <w:p w14:paraId="7B620D39" w14:textId="51B9878E" w:rsidR="001D3A79" w:rsidRPr="00632D55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D3A79" w:rsidRPr="00632D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202</w:t>
            </w:r>
            <w:r w:rsidR="001D3A79" w:rsidRPr="00632D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326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BA24D92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C86E2A3" w14:textId="7C707574" w:rsidR="001D3A79" w:rsidRPr="00632D55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D3A79" w:rsidRPr="00632D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702</w:t>
            </w:r>
            <w:r w:rsidR="001D3A79" w:rsidRPr="00632D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472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DB13FC8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nil"/>
              <w:bottom w:val="nil"/>
            </w:tcBorders>
          </w:tcPr>
          <w:p w14:paraId="13E8E12E" w14:textId="1A968D25" w:rsidR="001D3A79" w:rsidRPr="00632D55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D3A79" w:rsidRPr="00632D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904</w:t>
            </w:r>
            <w:r w:rsidR="001D3A79" w:rsidRPr="00632D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798</w:t>
            </w:r>
          </w:p>
        </w:tc>
      </w:tr>
      <w:tr w:rsidR="001D3A79" w:rsidRPr="00632D55" w14:paraId="41E934DC" w14:textId="77777777" w:rsidTr="0073330E">
        <w:trPr>
          <w:cantSplit/>
        </w:trPr>
        <w:tc>
          <w:tcPr>
            <w:tcW w:w="1728" w:type="dxa"/>
            <w:tcBorders>
              <w:bottom w:val="nil"/>
            </w:tcBorders>
          </w:tcPr>
          <w:p w14:paraId="4CABB696" w14:textId="77777777" w:rsidR="001D3A79" w:rsidRPr="00632D55" w:rsidRDefault="001D3A79" w:rsidP="001D3A7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32D55">
              <w:rPr>
                <w:rFonts w:ascii="Angsana New" w:hAnsi="Angsana New" w:cs="Angsana New" w:hint="cs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887912" w14:textId="5EFC07EC" w:rsidR="001D3A79" w:rsidRPr="00632D55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274</w:t>
            </w:r>
            <w:r w:rsidR="0094463F" w:rsidRPr="00632D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009</w:t>
            </w:r>
          </w:p>
        </w:tc>
        <w:tc>
          <w:tcPr>
            <w:tcW w:w="270" w:type="dxa"/>
            <w:tcBorders>
              <w:bottom w:val="nil"/>
            </w:tcBorders>
          </w:tcPr>
          <w:p w14:paraId="7899ACE9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3A8B4CC6" w14:textId="69914294" w:rsidR="001D3A79" w:rsidRPr="00632D55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803</w:t>
            </w:r>
            <w:r w:rsidR="0094463F" w:rsidRPr="00632D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054</w:t>
            </w:r>
          </w:p>
        </w:tc>
        <w:tc>
          <w:tcPr>
            <w:tcW w:w="270" w:type="dxa"/>
            <w:tcBorders>
              <w:bottom w:val="nil"/>
            </w:tcBorders>
          </w:tcPr>
          <w:p w14:paraId="0D0D1196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4968702C" w14:textId="60EA8D10" w:rsidR="001D3A79" w:rsidRPr="00632D55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4463F" w:rsidRPr="00632D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077</w:t>
            </w:r>
            <w:r w:rsidR="0094463F" w:rsidRPr="00632D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063</w:t>
            </w:r>
          </w:p>
        </w:tc>
        <w:tc>
          <w:tcPr>
            <w:tcW w:w="270" w:type="dxa"/>
            <w:tcBorders>
              <w:bottom w:val="nil"/>
            </w:tcBorders>
          </w:tcPr>
          <w:p w14:paraId="46A4292B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2CC20A7" w14:textId="7276B65F" w:rsidR="001D3A79" w:rsidRPr="00632D55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D3A79" w:rsidRPr="00632D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173</w:t>
            </w:r>
            <w:r w:rsidR="001D3A79" w:rsidRPr="00632D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199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0C0D6BD5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9EE7097" w14:textId="77D8FA6D" w:rsidR="001D3A79" w:rsidRPr="00632D55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305</w:t>
            </w:r>
            <w:r w:rsidR="001D3A79" w:rsidRPr="00632D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615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B62431F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nil"/>
              <w:bottom w:val="nil"/>
            </w:tcBorders>
          </w:tcPr>
          <w:p w14:paraId="13B5D641" w14:textId="202FF260" w:rsidR="001D3A79" w:rsidRPr="00632D55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D3A79" w:rsidRPr="00632D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478</w:t>
            </w:r>
            <w:r w:rsidR="001D3A79" w:rsidRPr="00632D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814</w:t>
            </w:r>
          </w:p>
        </w:tc>
      </w:tr>
      <w:tr w:rsidR="001D3A79" w:rsidRPr="00632D55" w14:paraId="74411AD7" w14:textId="77777777" w:rsidTr="0073330E">
        <w:trPr>
          <w:cantSplit/>
        </w:trPr>
        <w:tc>
          <w:tcPr>
            <w:tcW w:w="1728" w:type="dxa"/>
            <w:tcBorders>
              <w:top w:val="nil"/>
              <w:bottom w:val="nil"/>
            </w:tcBorders>
          </w:tcPr>
          <w:p w14:paraId="2A9DAD12" w14:textId="77777777" w:rsidR="001D3A79" w:rsidRPr="00632D55" w:rsidRDefault="001D3A79" w:rsidP="001D3A79">
            <w:pPr>
              <w:ind w:right="-108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 w:rsidRPr="00632D55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055A83" w14:textId="067E5389" w:rsidR="001D3A79" w:rsidRPr="00632D55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808</w:t>
            </w:r>
            <w:r w:rsidR="0094463F" w:rsidRPr="00632D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6E3EAA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5666C8F6" w14:textId="1F03B95C" w:rsidR="001D3A79" w:rsidRPr="00632D55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94463F" w:rsidRPr="00632D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224</w:t>
            </w:r>
            <w:r w:rsidR="0094463F" w:rsidRPr="00632D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3870F7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50528746" w14:textId="489CBD70" w:rsidR="001D3A79" w:rsidRPr="00632D55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94463F" w:rsidRPr="00632D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033</w:t>
            </w:r>
            <w:r w:rsidR="0094463F" w:rsidRPr="00632D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1C7694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23FDBFB1" w14:textId="681CCE1B" w:rsidR="001D3A79" w:rsidRPr="00632D55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1D3A79" w:rsidRPr="00632D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375</w:t>
            </w:r>
            <w:r w:rsidR="001D3A79" w:rsidRPr="00632D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525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8AFBE6B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28F5E5" w14:textId="3BB42FE7" w:rsidR="001D3A79" w:rsidRPr="00632D55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1D3A79" w:rsidRPr="00632D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008</w:t>
            </w:r>
            <w:r w:rsidR="001D3A79" w:rsidRPr="00632D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087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36E4907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F46E88" w14:textId="7BE56CAF" w:rsidR="001D3A79" w:rsidRPr="00632D55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1D3A79" w:rsidRPr="00632D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383</w:t>
            </w:r>
            <w:r w:rsidR="001D3A79" w:rsidRPr="00632D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612</w:t>
            </w:r>
          </w:p>
        </w:tc>
      </w:tr>
    </w:tbl>
    <w:p w14:paraId="00AF963B" w14:textId="77777777" w:rsidR="007425C0" w:rsidRPr="00632D55" w:rsidRDefault="007425C0" w:rsidP="00FF6BAD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B230D1A" w14:textId="77777777" w:rsidR="00632D55" w:rsidRDefault="00632D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3ABA9D13" w14:textId="77777777" w:rsidR="00BF5143" w:rsidRPr="007278E2" w:rsidRDefault="00BF5143" w:rsidP="007278E2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7278E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ค่าใช้จ่ายผลประโยชน์</w:t>
      </w:r>
      <w:r w:rsidR="00187530" w:rsidRPr="007278E2">
        <w:rPr>
          <w:rFonts w:ascii="Angsana New" w:hAnsi="Angsana New" w:cs="Angsana New" w:hint="cs"/>
          <w:b/>
          <w:bCs/>
          <w:sz w:val="30"/>
          <w:szCs w:val="30"/>
          <w:cs/>
        </w:rPr>
        <w:t>ของ</w:t>
      </w:r>
      <w:r w:rsidRPr="007278E2">
        <w:rPr>
          <w:rFonts w:ascii="Angsana New" w:hAnsi="Angsana New" w:cs="Angsana New"/>
          <w:b/>
          <w:bCs/>
          <w:sz w:val="30"/>
          <w:szCs w:val="30"/>
          <w:cs/>
        </w:rPr>
        <w:t>พนักงาน</w:t>
      </w:r>
    </w:p>
    <w:p w14:paraId="2428C63C" w14:textId="77777777" w:rsidR="00BF5143" w:rsidRPr="00632D55" w:rsidRDefault="00BF5143" w:rsidP="00FF6BAD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24"/>
          <w:szCs w:val="24"/>
          <w:lang w:val="en-US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080"/>
        <w:gridCol w:w="270"/>
        <w:gridCol w:w="1080"/>
        <w:gridCol w:w="270"/>
        <w:gridCol w:w="1080"/>
        <w:gridCol w:w="270"/>
        <w:gridCol w:w="1081"/>
      </w:tblGrid>
      <w:tr w:rsidR="00D014BC" w:rsidRPr="00632D55" w14:paraId="0D66D36D" w14:textId="77777777" w:rsidTr="00B244BB">
        <w:tc>
          <w:tcPr>
            <w:tcW w:w="3060" w:type="dxa"/>
          </w:tcPr>
          <w:p w14:paraId="4B49A797" w14:textId="77777777" w:rsidR="00D014BC" w:rsidRPr="00632D55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3AF23BF" w14:textId="77777777" w:rsidR="00D014BC" w:rsidRPr="00632D55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0FB32B3" w14:textId="77777777" w:rsidR="00D014BC" w:rsidRPr="00632D55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2D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FD4CE79" w14:textId="77777777" w:rsidR="00D014BC" w:rsidRPr="00632D55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1" w:type="dxa"/>
            <w:gridSpan w:val="3"/>
          </w:tcPr>
          <w:p w14:paraId="3201E2CE" w14:textId="77777777" w:rsidR="00D014BC" w:rsidRPr="00632D55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32D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632D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3A79" w:rsidRPr="00632D55" w14:paraId="3F8364DB" w14:textId="77777777" w:rsidTr="00B244BB">
        <w:tc>
          <w:tcPr>
            <w:tcW w:w="3060" w:type="dxa"/>
          </w:tcPr>
          <w:p w14:paraId="3CC9C73A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3ECD29D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2D5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4F58A302" w14:textId="3C08B406" w:rsidR="001D3A79" w:rsidRPr="00632D55" w:rsidRDefault="008852A1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67252A1" w14:textId="77777777" w:rsidR="001D3A79" w:rsidRPr="00632D55" w:rsidRDefault="001D3A79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D8A83B" w14:textId="5523270A" w:rsidR="001D3A79" w:rsidRPr="00632D55" w:rsidRDefault="008852A1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4BAACB0" w14:textId="77777777" w:rsidR="001D3A79" w:rsidRPr="00632D55" w:rsidRDefault="001D3A79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7F99D4" w14:textId="77881543" w:rsidR="001D3A79" w:rsidRPr="00632D55" w:rsidRDefault="008852A1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23D3534" w14:textId="77777777" w:rsidR="001D3A79" w:rsidRPr="00632D55" w:rsidRDefault="001D3A79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12EE7E7" w14:textId="58CED6D4" w:rsidR="001D3A79" w:rsidRPr="00632D55" w:rsidRDefault="008852A1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D3A79" w:rsidRPr="00632D55" w14:paraId="7A2B8B69" w14:textId="77777777" w:rsidTr="00B244BB">
        <w:tc>
          <w:tcPr>
            <w:tcW w:w="3060" w:type="dxa"/>
          </w:tcPr>
          <w:p w14:paraId="2EC0FA87" w14:textId="77777777" w:rsidR="001D3A79" w:rsidRPr="00632D55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C57E622" w14:textId="77777777" w:rsidR="001D3A79" w:rsidRPr="00632D55" w:rsidRDefault="001D3A79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131" w:type="dxa"/>
            <w:gridSpan w:val="7"/>
          </w:tcPr>
          <w:p w14:paraId="13247F12" w14:textId="77777777" w:rsidR="001D3A79" w:rsidRPr="00632D55" w:rsidRDefault="001D3A79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2D5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632D5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632D5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354101" w:rsidRPr="00632D55" w14:paraId="5F39824A" w14:textId="77777777" w:rsidTr="00B244BB">
        <w:tc>
          <w:tcPr>
            <w:tcW w:w="3060" w:type="dxa"/>
          </w:tcPr>
          <w:p w14:paraId="73902BFC" w14:textId="77777777" w:rsidR="00354101" w:rsidRPr="00632D55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32D55">
              <w:rPr>
                <w:rFonts w:ascii="Angsana New" w:hAnsi="Angsana New" w:cs="Angsana New"/>
                <w:sz w:val="30"/>
                <w:szCs w:val="30"/>
                <w:cs/>
              </w:rPr>
              <w:t>เงินเดือนและค่าแรง</w:t>
            </w:r>
            <w:r w:rsidRPr="00632D5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990" w:type="dxa"/>
          </w:tcPr>
          <w:p w14:paraId="7CF451AA" w14:textId="77777777" w:rsidR="00354101" w:rsidRPr="00632D55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EDCEFC" w14:textId="36B5FBA1" w:rsidR="00354101" w:rsidRPr="00FA1936" w:rsidRDefault="008852A1" w:rsidP="00B244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235</w:t>
            </w:r>
            <w:r w:rsidR="00354101" w:rsidRPr="00FA193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156</w:t>
            </w:r>
          </w:p>
        </w:tc>
        <w:tc>
          <w:tcPr>
            <w:tcW w:w="270" w:type="dxa"/>
          </w:tcPr>
          <w:p w14:paraId="152A6680" w14:textId="77777777" w:rsidR="00354101" w:rsidRPr="00FA1936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AB04E2" w14:textId="6CE833E8" w:rsidR="00354101" w:rsidRPr="00FA1936" w:rsidRDefault="008852A1" w:rsidP="00B244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227</w:t>
            </w:r>
            <w:r w:rsidR="00354101" w:rsidRPr="00FA193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666</w:t>
            </w:r>
          </w:p>
        </w:tc>
        <w:tc>
          <w:tcPr>
            <w:tcW w:w="270" w:type="dxa"/>
          </w:tcPr>
          <w:p w14:paraId="39E71769" w14:textId="77777777" w:rsidR="00354101" w:rsidRPr="00FA1936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79F1A8" w14:textId="306D541D" w:rsidR="00354101" w:rsidRPr="00FA1936" w:rsidRDefault="008852A1" w:rsidP="00B244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235</w:t>
            </w:r>
            <w:r w:rsidR="00354101" w:rsidRPr="00FA193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156</w:t>
            </w:r>
          </w:p>
        </w:tc>
        <w:tc>
          <w:tcPr>
            <w:tcW w:w="270" w:type="dxa"/>
          </w:tcPr>
          <w:p w14:paraId="6E38A40D" w14:textId="77777777" w:rsidR="00354101" w:rsidRPr="00632D55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DFA87D4" w14:textId="0B7534AB" w:rsidR="00354101" w:rsidRPr="00632D55" w:rsidRDefault="008852A1" w:rsidP="00B244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227</w:t>
            </w:r>
            <w:r w:rsidR="00354101" w:rsidRPr="00632D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666</w:t>
            </w:r>
          </w:p>
        </w:tc>
      </w:tr>
      <w:tr w:rsidR="00354101" w:rsidRPr="00632D55" w14:paraId="34A5436B" w14:textId="77777777" w:rsidTr="00B244BB">
        <w:tc>
          <w:tcPr>
            <w:tcW w:w="3060" w:type="dxa"/>
          </w:tcPr>
          <w:p w14:paraId="3C484C84" w14:textId="77777777" w:rsidR="00354101" w:rsidRPr="00632D55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632D55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990" w:type="dxa"/>
          </w:tcPr>
          <w:p w14:paraId="3CAC328E" w14:textId="76C35BED" w:rsidR="00354101" w:rsidRPr="00632D55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="00B244BB"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</w:tcPr>
          <w:p w14:paraId="351C39D1" w14:textId="41FDE6A0" w:rsidR="00354101" w:rsidRPr="00FA1936" w:rsidRDefault="008852A1" w:rsidP="00B244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354101" w:rsidRPr="00FA193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260</w:t>
            </w:r>
          </w:p>
        </w:tc>
        <w:tc>
          <w:tcPr>
            <w:tcW w:w="270" w:type="dxa"/>
          </w:tcPr>
          <w:p w14:paraId="16E2E4AA" w14:textId="77777777" w:rsidR="00354101" w:rsidRPr="00FA1936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6B0A27" w14:textId="17A17631" w:rsidR="00354101" w:rsidRPr="00FA1936" w:rsidRDefault="008852A1" w:rsidP="00B244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354101" w:rsidRPr="00FA193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394</w:t>
            </w:r>
          </w:p>
        </w:tc>
        <w:tc>
          <w:tcPr>
            <w:tcW w:w="270" w:type="dxa"/>
          </w:tcPr>
          <w:p w14:paraId="3A713D14" w14:textId="77777777" w:rsidR="00354101" w:rsidRPr="00FA1936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4109F9" w14:textId="49DE6B7E" w:rsidR="00354101" w:rsidRPr="00FA1936" w:rsidRDefault="008852A1" w:rsidP="00B244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354101" w:rsidRPr="00FA193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260</w:t>
            </w:r>
          </w:p>
        </w:tc>
        <w:tc>
          <w:tcPr>
            <w:tcW w:w="270" w:type="dxa"/>
          </w:tcPr>
          <w:p w14:paraId="4B2869E7" w14:textId="77777777" w:rsidR="00354101" w:rsidRPr="00632D55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8739197" w14:textId="3ADBCCD0" w:rsidR="00354101" w:rsidRPr="00632D55" w:rsidRDefault="008852A1" w:rsidP="00B244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354101" w:rsidRPr="00632D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394</w:t>
            </w:r>
          </w:p>
        </w:tc>
      </w:tr>
      <w:tr w:rsidR="00354101" w:rsidRPr="00632D55" w14:paraId="30F80D10" w14:textId="77777777" w:rsidTr="00B244BB">
        <w:tc>
          <w:tcPr>
            <w:tcW w:w="3060" w:type="dxa"/>
          </w:tcPr>
          <w:p w14:paraId="4318397C" w14:textId="1B1B8152" w:rsidR="00354101" w:rsidRPr="00632D55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2D55">
              <w:rPr>
                <w:rFonts w:ascii="Angsana New" w:hAnsi="Angsana New" w:cs="Angsana New"/>
                <w:sz w:val="30"/>
                <w:szCs w:val="30"/>
                <w:cs/>
              </w:rPr>
              <w:t>โครงการสมทบเงิน</w:t>
            </w:r>
          </w:p>
        </w:tc>
        <w:tc>
          <w:tcPr>
            <w:tcW w:w="990" w:type="dxa"/>
          </w:tcPr>
          <w:p w14:paraId="13622D2E" w14:textId="77777777" w:rsidR="00354101" w:rsidRPr="00632D55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6BFD1A" w14:textId="21536F7E" w:rsidR="00354101" w:rsidRPr="00FA1936" w:rsidRDefault="008852A1" w:rsidP="00B244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354101" w:rsidRPr="00FA193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017</w:t>
            </w:r>
          </w:p>
        </w:tc>
        <w:tc>
          <w:tcPr>
            <w:tcW w:w="270" w:type="dxa"/>
          </w:tcPr>
          <w:p w14:paraId="21D99B8C" w14:textId="77777777" w:rsidR="00354101" w:rsidRPr="00FA1936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31202E" w14:textId="6631B380" w:rsidR="00354101" w:rsidRPr="00FA1936" w:rsidRDefault="008852A1" w:rsidP="00B244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354101" w:rsidRPr="00FA193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530</w:t>
            </w:r>
          </w:p>
        </w:tc>
        <w:tc>
          <w:tcPr>
            <w:tcW w:w="270" w:type="dxa"/>
          </w:tcPr>
          <w:p w14:paraId="5BAC41C7" w14:textId="77777777" w:rsidR="00354101" w:rsidRPr="00FA1936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644A8D" w14:textId="3E69DFA6" w:rsidR="00354101" w:rsidRPr="00FA1936" w:rsidRDefault="008852A1" w:rsidP="00B244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354101" w:rsidRPr="00FA193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017</w:t>
            </w:r>
          </w:p>
        </w:tc>
        <w:tc>
          <w:tcPr>
            <w:tcW w:w="270" w:type="dxa"/>
          </w:tcPr>
          <w:p w14:paraId="748D0C90" w14:textId="77777777" w:rsidR="00354101" w:rsidRPr="00632D55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227EE91" w14:textId="3AA8D155" w:rsidR="00354101" w:rsidRPr="00632D55" w:rsidRDefault="008852A1" w:rsidP="00B244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354101" w:rsidRPr="00632D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530</w:t>
            </w:r>
          </w:p>
        </w:tc>
      </w:tr>
      <w:tr w:rsidR="00354101" w:rsidRPr="00632D55" w14:paraId="29B639A5" w14:textId="77777777" w:rsidTr="00B244BB">
        <w:tc>
          <w:tcPr>
            <w:tcW w:w="3060" w:type="dxa"/>
          </w:tcPr>
          <w:p w14:paraId="3719F73B" w14:textId="77777777" w:rsidR="00354101" w:rsidRPr="00632D55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2D55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14:paraId="7A2E52CB" w14:textId="77777777" w:rsidR="00354101" w:rsidRPr="00632D55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2B3712" w14:textId="336BD991" w:rsidR="00354101" w:rsidRPr="00FA1936" w:rsidRDefault="008852A1" w:rsidP="00B244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354101" w:rsidRPr="00FA193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091</w:t>
            </w:r>
          </w:p>
        </w:tc>
        <w:tc>
          <w:tcPr>
            <w:tcW w:w="270" w:type="dxa"/>
          </w:tcPr>
          <w:p w14:paraId="3AEC9B29" w14:textId="77777777" w:rsidR="00354101" w:rsidRPr="00FA1936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0943C5" w14:textId="7A1B51B5" w:rsidR="00354101" w:rsidRPr="00FA1936" w:rsidRDefault="008852A1" w:rsidP="00B244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354101" w:rsidRPr="00FA193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692</w:t>
            </w:r>
          </w:p>
        </w:tc>
        <w:tc>
          <w:tcPr>
            <w:tcW w:w="270" w:type="dxa"/>
          </w:tcPr>
          <w:p w14:paraId="5879A82B" w14:textId="77777777" w:rsidR="00354101" w:rsidRPr="00FA1936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355E06" w14:textId="6348AB3C" w:rsidR="00354101" w:rsidRPr="00FA1936" w:rsidRDefault="008852A1" w:rsidP="00B244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354101" w:rsidRPr="00FA193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091</w:t>
            </w:r>
          </w:p>
        </w:tc>
        <w:tc>
          <w:tcPr>
            <w:tcW w:w="270" w:type="dxa"/>
          </w:tcPr>
          <w:p w14:paraId="7064F54D" w14:textId="77777777" w:rsidR="00354101" w:rsidRPr="00632D55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C23851A" w14:textId="60C42BF1" w:rsidR="00354101" w:rsidRPr="00632D55" w:rsidRDefault="008852A1" w:rsidP="00B244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354101" w:rsidRPr="00632D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692</w:t>
            </w:r>
          </w:p>
        </w:tc>
      </w:tr>
      <w:tr w:rsidR="00354101" w:rsidRPr="007B1EE2" w14:paraId="439005F1" w14:textId="77777777" w:rsidTr="00B244BB">
        <w:tc>
          <w:tcPr>
            <w:tcW w:w="3060" w:type="dxa"/>
          </w:tcPr>
          <w:p w14:paraId="4ECE4AE1" w14:textId="77777777" w:rsidR="00354101" w:rsidRPr="007B1EE2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B1B6EB5" w14:textId="77777777" w:rsidR="00354101" w:rsidRPr="007B1EE2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672EED8" w14:textId="06BE250B" w:rsidR="00354101" w:rsidRPr="00FA1936" w:rsidRDefault="008852A1" w:rsidP="00B244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268</w:t>
            </w:r>
            <w:r w:rsidR="00354101" w:rsidRPr="00FA193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524</w:t>
            </w:r>
          </w:p>
        </w:tc>
        <w:tc>
          <w:tcPr>
            <w:tcW w:w="270" w:type="dxa"/>
          </w:tcPr>
          <w:p w14:paraId="4241AD2F" w14:textId="77777777" w:rsidR="00354101" w:rsidRPr="00FA1936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9DC04F" w14:textId="59216A60" w:rsidR="00354101" w:rsidRPr="00FA1936" w:rsidRDefault="008852A1" w:rsidP="00B244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262</w:t>
            </w:r>
            <w:r w:rsidR="00354101" w:rsidRPr="00FA193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282</w:t>
            </w:r>
          </w:p>
        </w:tc>
        <w:tc>
          <w:tcPr>
            <w:tcW w:w="270" w:type="dxa"/>
          </w:tcPr>
          <w:p w14:paraId="7AE7878A" w14:textId="77777777" w:rsidR="00354101" w:rsidRPr="00FA1936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47A841" w14:textId="3F24F99B" w:rsidR="00354101" w:rsidRPr="00FA1936" w:rsidRDefault="008852A1" w:rsidP="00B244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268</w:t>
            </w:r>
            <w:r w:rsidR="00354101" w:rsidRPr="00FA193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524</w:t>
            </w:r>
          </w:p>
        </w:tc>
        <w:tc>
          <w:tcPr>
            <w:tcW w:w="270" w:type="dxa"/>
          </w:tcPr>
          <w:p w14:paraId="1B0E877A" w14:textId="77777777" w:rsidR="00354101" w:rsidRPr="007B1EE2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17702033" w14:textId="76FCDFC1" w:rsidR="00354101" w:rsidRPr="007B1EE2" w:rsidRDefault="008852A1" w:rsidP="00B244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262</w:t>
            </w:r>
            <w:r w:rsidR="00354101" w:rsidRPr="007B1E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282</w:t>
            </w:r>
          </w:p>
        </w:tc>
      </w:tr>
    </w:tbl>
    <w:p w14:paraId="0740B7FC" w14:textId="77777777" w:rsidR="001E6471" w:rsidRPr="00632D55" w:rsidRDefault="001E6471" w:rsidP="00632D55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58DEF252" w14:textId="093CD52C" w:rsidR="009D2465" w:rsidRPr="007B1EE2" w:rsidRDefault="009D2465" w:rsidP="009D2465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B1EE2">
        <w:rPr>
          <w:rFonts w:ascii="Angsana New" w:hAnsi="Angsana New" w:hint="cs"/>
          <w:i/>
          <w:iCs/>
          <w:sz w:val="30"/>
          <w:szCs w:val="30"/>
          <w:cs/>
        </w:rPr>
        <w:t>โครงการสมทบเงิน</w:t>
      </w:r>
    </w:p>
    <w:p w14:paraId="7C032155" w14:textId="77777777" w:rsidR="001E6471" w:rsidRPr="00632D55" w:rsidRDefault="001E6471" w:rsidP="00632D55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24"/>
          <w:szCs w:val="24"/>
          <w:cs/>
          <w:lang w:val="en-US"/>
        </w:rPr>
      </w:pPr>
    </w:p>
    <w:p w14:paraId="1F22A926" w14:textId="17B63280" w:rsidR="009D2465" w:rsidRPr="007B1EE2" w:rsidRDefault="00225A75" w:rsidP="009D2465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B1EE2">
        <w:rPr>
          <w:rFonts w:ascii="Angsana New" w:hAnsi="Angsana New" w:hint="cs"/>
          <w:sz w:val="30"/>
          <w:szCs w:val="30"/>
          <w:cs/>
        </w:rPr>
        <w:t>กลุ่ม</w:t>
      </w:r>
      <w:r w:rsidR="009D2465" w:rsidRPr="007B1EE2">
        <w:rPr>
          <w:rFonts w:ascii="Angsana New" w:hAnsi="Angsana New" w:hint="cs"/>
          <w:sz w:val="30"/>
          <w:szCs w:val="30"/>
          <w:cs/>
        </w:rPr>
        <w:t>บริษัทได้จัดตั้งกองทุนสำรองเลี้ยงชีพสำหรับพนักงานของ</w:t>
      </w:r>
      <w:r w:rsidRPr="007B1EE2">
        <w:rPr>
          <w:rFonts w:ascii="Angsana New" w:hAnsi="Angsana New" w:hint="cs"/>
          <w:sz w:val="30"/>
          <w:szCs w:val="30"/>
          <w:cs/>
        </w:rPr>
        <w:t>กลุ่ม</w:t>
      </w:r>
      <w:r w:rsidR="009D2465" w:rsidRPr="007B1EE2">
        <w:rPr>
          <w:rFonts w:ascii="Angsana New" w:hAnsi="Angsana New" w:hint="cs"/>
          <w:sz w:val="30"/>
          <w:szCs w:val="30"/>
          <w:cs/>
        </w:rPr>
        <w:t>บริษัทบนพื้นฐานความสมัครใจของพนักงานในการเป็นสมาชิกของกองทุน โดย</w:t>
      </w:r>
      <w:r w:rsidR="00007666" w:rsidRPr="007B1EE2">
        <w:rPr>
          <w:rFonts w:ascii="Angsana New" w:hAnsi="Angsana New" w:hint="cs"/>
          <w:sz w:val="30"/>
          <w:szCs w:val="30"/>
          <w:cs/>
        </w:rPr>
        <w:t>กลุ่ม</w:t>
      </w:r>
      <w:r w:rsidR="004B2794" w:rsidRPr="007B1EE2">
        <w:rPr>
          <w:rFonts w:ascii="Angsana New" w:hAnsi="Angsana New" w:hint="cs"/>
          <w:sz w:val="30"/>
          <w:szCs w:val="30"/>
          <w:cs/>
        </w:rPr>
        <w:t>บริษัทและ</w:t>
      </w:r>
      <w:r w:rsidR="009D2465" w:rsidRPr="007B1EE2">
        <w:rPr>
          <w:rFonts w:ascii="Angsana New" w:hAnsi="Angsana New" w:hint="cs"/>
          <w:sz w:val="30"/>
          <w:szCs w:val="30"/>
          <w:cs/>
        </w:rPr>
        <w:t>พนักงานจ่ายเงินสะสมในอัตรา</w:t>
      </w:r>
      <w:r w:rsidR="004B2794" w:rsidRPr="007B1EE2">
        <w:rPr>
          <w:rFonts w:ascii="Angsana New" w:hAnsi="Angsana New" w:hint="cs"/>
          <w:sz w:val="30"/>
          <w:szCs w:val="30"/>
          <w:cs/>
        </w:rPr>
        <w:t>ระหว่าง</w:t>
      </w:r>
      <w:r w:rsidR="009D2465" w:rsidRPr="007B1EE2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8852A1" w:rsidRPr="008852A1">
        <w:rPr>
          <w:rFonts w:ascii="Angsana New" w:hAnsi="Angsana New"/>
          <w:sz w:val="30"/>
          <w:szCs w:val="30"/>
          <w:lang w:val="en-US"/>
        </w:rPr>
        <w:t>2</w:t>
      </w:r>
      <w:r w:rsidR="009D2465" w:rsidRPr="007B1EE2">
        <w:rPr>
          <w:rFonts w:ascii="Angsana New" w:hAnsi="Angsana New"/>
          <w:sz w:val="30"/>
          <w:szCs w:val="30"/>
        </w:rPr>
        <w:t xml:space="preserve"> </w:t>
      </w:r>
      <w:r w:rsidR="009D2465" w:rsidRPr="007B1EE2">
        <w:rPr>
          <w:rFonts w:ascii="Angsana New" w:hAnsi="Angsana New" w:hint="cs"/>
          <w:sz w:val="30"/>
          <w:szCs w:val="30"/>
          <w:cs/>
        </w:rPr>
        <w:t xml:space="preserve">ถึงอัตราร้อยละ </w:t>
      </w:r>
      <w:r w:rsidR="008852A1" w:rsidRPr="008852A1">
        <w:rPr>
          <w:rFonts w:ascii="Angsana New" w:hAnsi="Angsana New"/>
          <w:sz w:val="30"/>
          <w:szCs w:val="30"/>
          <w:lang w:val="en-US"/>
        </w:rPr>
        <w:t>5</w:t>
      </w:r>
      <w:r w:rsidR="009D2465" w:rsidRPr="007B1EE2">
        <w:rPr>
          <w:rFonts w:ascii="Angsana New" w:hAnsi="Angsana New" w:hint="cs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0FBFE69B" w14:textId="77777777" w:rsidR="0046749D" w:rsidRPr="00632D55" w:rsidRDefault="0046749D" w:rsidP="00632D55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4FFE8CF1" w14:textId="77777777" w:rsidR="00477310" w:rsidRDefault="00477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7371E213" w14:textId="77777777" w:rsidR="009D2465" w:rsidRPr="007278E2" w:rsidRDefault="009D2465" w:rsidP="007278E2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7278E2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14:paraId="72FADBA6" w14:textId="77777777" w:rsidR="0046749D" w:rsidRPr="00632D55" w:rsidRDefault="0046749D" w:rsidP="00632D55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24"/>
          <w:szCs w:val="24"/>
          <w:lang w:val="en-US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10"/>
        <w:gridCol w:w="1062"/>
        <w:gridCol w:w="270"/>
        <w:gridCol w:w="1080"/>
        <w:gridCol w:w="270"/>
        <w:gridCol w:w="1080"/>
        <w:gridCol w:w="270"/>
        <w:gridCol w:w="1080"/>
      </w:tblGrid>
      <w:tr w:rsidR="00D014BC" w:rsidRPr="007B1EE2" w14:paraId="147CF681" w14:textId="77777777" w:rsidTr="000F1CFC">
        <w:trPr>
          <w:tblHeader/>
        </w:trPr>
        <w:tc>
          <w:tcPr>
            <w:tcW w:w="3330" w:type="dxa"/>
          </w:tcPr>
          <w:p w14:paraId="1CC96D1D" w14:textId="77777777" w:rsidR="00D014BC" w:rsidRPr="007B1EE2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66BA41C" w14:textId="77777777" w:rsidR="00D014BC" w:rsidRPr="007B1EE2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</w:tcPr>
          <w:p w14:paraId="1A83B751" w14:textId="77777777" w:rsidR="00D014BC" w:rsidRPr="007B1EE2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A1C5CB1" w14:textId="77777777" w:rsidR="00D014BC" w:rsidRPr="007B1EE2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D1CC9F8" w14:textId="77777777" w:rsidR="00D014BC" w:rsidRPr="007B1EE2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1E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7B1E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3A79" w:rsidRPr="007B1EE2" w14:paraId="6EF74A5A" w14:textId="77777777" w:rsidTr="000F1CFC">
        <w:trPr>
          <w:tblHeader/>
        </w:trPr>
        <w:tc>
          <w:tcPr>
            <w:tcW w:w="3330" w:type="dxa"/>
          </w:tcPr>
          <w:p w14:paraId="19096A50" w14:textId="77777777" w:rsidR="001D3A79" w:rsidRPr="007B1EE2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940426D" w14:textId="77777777" w:rsidR="001D3A79" w:rsidRPr="007B1EE2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1EE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62" w:type="dxa"/>
          </w:tcPr>
          <w:p w14:paraId="51410E63" w14:textId="5AC42C79" w:rsidR="001D3A79" w:rsidRPr="001D3A79" w:rsidRDefault="008852A1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7D1CE0C" w14:textId="77777777" w:rsidR="001D3A79" w:rsidRPr="001D3A79" w:rsidRDefault="001D3A79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DA7348" w14:textId="7BBB1892" w:rsidR="001D3A79" w:rsidRPr="001D3A79" w:rsidRDefault="008852A1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5857198" w14:textId="77777777" w:rsidR="001D3A79" w:rsidRPr="001D3A79" w:rsidRDefault="001D3A79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637EEE" w14:textId="51CE7C64" w:rsidR="001D3A79" w:rsidRPr="001D3A79" w:rsidRDefault="008852A1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3093877" w14:textId="77777777" w:rsidR="001D3A79" w:rsidRPr="001D3A79" w:rsidRDefault="001D3A79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C81C6D" w14:textId="48F82243" w:rsidR="001D3A79" w:rsidRPr="001D3A79" w:rsidRDefault="008852A1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D3A79" w:rsidRPr="007B1EE2" w14:paraId="595D08C9" w14:textId="77777777" w:rsidTr="000F1CFC">
        <w:trPr>
          <w:tblHeader/>
        </w:trPr>
        <w:tc>
          <w:tcPr>
            <w:tcW w:w="3330" w:type="dxa"/>
          </w:tcPr>
          <w:p w14:paraId="1FEC46D9" w14:textId="77777777" w:rsidR="001D3A79" w:rsidRPr="007B1EE2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666B8E4" w14:textId="77777777" w:rsidR="001D3A79" w:rsidRPr="007B1EE2" w:rsidRDefault="001D3A79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112" w:type="dxa"/>
            <w:gridSpan w:val="7"/>
          </w:tcPr>
          <w:p w14:paraId="6DCFD64C" w14:textId="77777777" w:rsidR="001D3A79" w:rsidRPr="007B1EE2" w:rsidRDefault="001D3A79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7B1EE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7B1EE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1D3A79" w:rsidRPr="007B1EE2" w14:paraId="2D4C4593" w14:textId="77777777" w:rsidTr="000F1CFC">
        <w:tc>
          <w:tcPr>
            <w:tcW w:w="3330" w:type="dxa"/>
          </w:tcPr>
          <w:p w14:paraId="6126E581" w14:textId="77777777" w:rsidR="001D3A79" w:rsidRPr="007B1EE2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B1EE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  <w:r w:rsidRPr="007B1EE2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810" w:type="dxa"/>
          </w:tcPr>
          <w:p w14:paraId="2C3F6194" w14:textId="77777777" w:rsidR="001D3A79" w:rsidRPr="007B1EE2" w:rsidRDefault="001D3A79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68F2AD5" w14:textId="77777777" w:rsidR="001D3A79" w:rsidRPr="007B1EE2" w:rsidRDefault="001D3A79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6AEC79" w14:textId="77777777" w:rsidR="001D3A79" w:rsidRPr="007B1EE2" w:rsidRDefault="001D3A79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FE8F2F" w14:textId="77777777" w:rsidR="001D3A79" w:rsidRPr="007B1EE2" w:rsidRDefault="001D3A79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C7E4E1" w14:textId="77777777" w:rsidR="001D3A79" w:rsidRPr="007B1EE2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A4474F" w14:textId="77777777" w:rsidR="001D3A79" w:rsidRPr="007B1EE2" w:rsidRDefault="001D3A79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5064B0" w14:textId="77777777" w:rsidR="001D3A79" w:rsidRPr="007B1EE2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337641" w14:textId="77777777" w:rsidR="001D3A79" w:rsidRPr="007B1EE2" w:rsidRDefault="001D3A79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4101" w:rsidRPr="007B1EE2" w14:paraId="17AC6B8E" w14:textId="77777777" w:rsidTr="000F1CFC">
        <w:tc>
          <w:tcPr>
            <w:tcW w:w="3330" w:type="dxa"/>
          </w:tcPr>
          <w:p w14:paraId="6215E773" w14:textId="77777777" w:rsidR="00354101" w:rsidRPr="007B1EE2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1EE2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810" w:type="dxa"/>
          </w:tcPr>
          <w:p w14:paraId="7D5D18D1" w14:textId="77777777" w:rsidR="00354101" w:rsidRPr="007B1EE2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78DF54C" w14:textId="7254A7ED" w:rsidR="00354101" w:rsidRPr="00354101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5410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Pr="0035410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="009864A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5410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C0849B1" w14:textId="77777777" w:rsidR="00354101" w:rsidRPr="007B1EE2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FFC021" w14:textId="289B4F38" w:rsidR="00354101" w:rsidRPr="007B1EE2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="00354101" w:rsidRPr="007B1EE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389</w:t>
            </w:r>
          </w:p>
        </w:tc>
        <w:tc>
          <w:tcPr>
            <w:tcW w:w="270" w:type="dxa"/>
          </w:tcPr>
          <w:p w14:paraId="627A67A3" w14:textId="77777777" w:rsidR="00354101" w:rsidRPr="007B1EE2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E6B428" w14:textId="1D7F221B" w:rsidR="00354101" w:rsidRPr="007B1EE2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9792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Pr="000979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621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99A1124" w14:textId="77777777" w:rsidR="00354101" w:rsidRPr="007B1EE2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9044CD" w14:textId="12638ADB" w:rsidR="00354101" w:rsidRPr="007B1EE2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104</w:t>
            </w:r>
            <w:r w:rsidR="00354101" w:rsidRPr="007B1EE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954</w:t>
            </w:r>
          </w:p>
        </w:tc>
      </w:tr>
      <w:tr w:rsidR="00354101" w:rsidRPr="007B1EE2" w14:paraId="29D27E1C" w14:textId="77777777" w:rsidTr="000F1CFC">
        <w:tc>
          <w:tcPr>
            <w:tcW w:w="3330" w:type="dxa"/>
          </w:tcPr>
          <w:p w14:paraId="4CA6DC75" w14:textId="77777777" w:rsidR="00354101" w:rsidRPr="00647747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7747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ต้นทุนวัตถุดิบและวัสดุสิ้นเปลืองใช้ไป</w:t>
            </w:r>
          </w:p>
        </w:tc>
        <w:tc>
          <w:tcPr>
            <w:tcW w:w="810" w:type="dxa"/>
          </w:tcPr>
          <w:p w14:paraId="38646559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E90CFEF" w14:textId="08BAD979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54101" w:rsidRPr="006477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sz w:val="30"/>
                <w:szCs w:val="30"/>
              </w:rPr>
              <w:t>299</w:t>
            </w:r>
            <w:r w:rsidR="00354101" w:rsidRPr="006477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sz w:val="30"/>
                <w:szCs w:val="30"/>
              </w:rPr>
              <w:t>655</w:t>
            </w:r>
          </w:p>
        </w:tc>
        <w:tc>
          <w:tcPr>
            <w:tcW w:w="270" w:type="dxa"/>
          </w:tcPr>
          <w:p w14:paraId="14860467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63B191" w14:textId="151F7A48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54101" w:rsidRPr="006477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sz w:val="30"/>
                <w:szCs w:val="30"/>
              </w:rPr>
              <w:t>543</w:t>
            </w:r>
            <w:r w:rsidR="00354101" w:rsidRPr="006477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sz w:val="30"/>
                <w:szCs w:val="30"/>
              </w:rPr>
              <w:t>266</w:t>
            </w:r>
          </w:p>
        </w:tc>
        <w:tc>
          <w:tcPr>
            <w:tcW w:w="270" w:type="dxa"/>
          </w:tcPr>
          <w:p w14:paraId="2F9FF2D3" w14:textId="77777777" w:rsidR="00354101" w:rsidRPr="00647747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3358E7" w14:textId="03A18122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54101" w:rsidRPr="006477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sz w:val="30"/>
                <w:szCs w:val="30"/>
              </w:rPr>
              <w:t>302</w:t>
            </w:r>
            <w:r w:rsidR="00354101" w:rsidRPr="006477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sz w:val="30"/>
                <w:szCs w:val="30"/>
              </w:rPr>
              <w:t>400</w:t>
            </w:r>
          </w:p>
        </w:tc>
        <w:tc>
          <w:tcPr>
            <w:tcW w:w="270" w:type="dxa"/>
          </w:tcPr>
          <w:p w14:paraId="1AE65E00" w14:textId="77777777" w:rsidR="00354101" w:rsidRPr="007B1EE2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B0F5CD" w14:textId="149EC18C" w:rsidR="00354101" w:rsidRPr="007B1EE2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54101" w:rsidRPr="007B1EE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543</w:t>
            </w:r>
            <w:r w:rsidR="00354101" w:rsidRPr="007B1EE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266</w:t>
            </w:r>
          </w:p>
        </w:tc>
      </w:tr>
      <w:tr w:rsidR="00354101" w:rsidRPr="007B1EE2" w14:paraId="499DC2A0" w14:textId="77777777" w:rsidTr="00FA1936">
        <w:tc>
          <w:tcPr>
            <w:tcW w:w="3330" w:type="dxa"/>
            <w:shd w:val="clear" w:color="auto" w:fill="auto"/>
          </w:tcPr>
          <w:p w14:paraId="79E8E87C" w14:textId="5197FE9F" w:rsidR="00354101" w:rsidRPr="00647747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7747">
              <w:rPr>
                <w:rFonts w:ascii="Angsana New" w:hAnsi="Angsana New" w:cs="Angsana New" w:hint="cs"/>
                <w:sz w:val="30"/>
                <w:szCs w:val="30"/>
                <w:cs/>
              </w:rPr>
              <w:t>ค่าภาษีสรรพสามิต</w:t>
            </w:r>
          </w:p>
        </w:tc>
        <w:tc>
          <w:tcPr>
            <w:tcW w:w="810" w:type="dxa"/>
            <w:shd w:val="clear" w:color="auto" w:fill="auto"/>
          </w:tcPr>
          <w:p w14:paraId="772BCD10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666CDEE" w14:textId="6A929DEC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</w:rPr>
              <w:t>589</w:t>
            </w:r>
            <w:r w:rsidR="00354101" w:rsidRPr="006477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sz w:val="30"/>
                <w:szCs w:val="30"/>
              </w:rPr>
              <w:t>947</w:t>
            </w:r>
          </w:p>
        </w:tc>
        <w:tc>
          <w:tcPr>
            <w:tcW w:w="270" w:type="dxa"/>
            <w:shd w:val="clear" w:color="auto" w:fill="auto"/>
          </w:tcPr>
          <w:p w14:paraId="10F70BB0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882BD0" w14:textId="33034FF7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</w:rPr>
              <w:t>537</w:t>
            </w:r>
            <w:r w:rsidR="00354101" w:rsidRPr="006477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sz w:val="30"/>
                <w:szCs w:val="30"/>
              </w:rPr>
              <w:t>276</w:t>
            </w:r>
          </w:p>
        </w:tc>
        <w:tc>
          <w:tcPr>
            <w:tcW w:w="270" w:type="dxa"/>
            <w:shd w:val="clear" w:color="auto" w:fill="auto"/>
          </w:tcPr>
          <w:p w14:paraId="3305B257" w14:textId="77777777" w:rsidR="00354101" w:rsidRPr="00647747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977D1B" w14:textId="3C309523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</w:rPr>
              <w:t>589</w:t>
            </w:r>
            <w:r w:rsidR="00354101" w:rsidRPr="006477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sz w:val="30"/>
                <w:szCs w:val="30"/>
              </w:rPr>
              <w:t>94</w:t>
            </w:r>
            <w:r w:rsidR="00BF3798" w:rsidRPr="00647747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AA77C47" w14:textId="77777777" w:rsidR="00354101" w:rsidRPr="00FA1936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579937" w14:textId="1560FE03" w:rsidR="00354101" w:rsidRPr="00FA1936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537</w:t>
            </w:r>
            <w:r w:rsidR="00354101" w:rsidRPr="00FA193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276</w:t>
            </w:r>
          </w:p>
        </w:tc>
      </w:tr>
      <w:tr w:rsidR="00354101" w:rsidRPr="007B1EE2" w14:paraId="379341E9" w14:textId="77777777" w:rsidTr="000F1CFC">
        <w:tc>
          <w:tcPr>
            <w:tcW w:w="3330" w:type="dxa"/>
          </w:tcPr>
          <w:p w14:paraId="0B3CBA56" w14:textId="77777777" w:rsidR="00354101" w:rsidRPr="00647747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774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810" w:type="dxa"/>
          </w:tcPr>
          <w:p w14:paraId="33C537A1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2FF3F2C8" w14:textId="62547F46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</w:rPr>
              <w:t>564</w:t>
            </w:r>
            <w:r w:rsidR="00354101" w:rsidRPr="006477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sz w:val="30"/>
                <w:szCs w:val="30"/>
              </w:rPr>
              <w:t>179</w:t>
            </w:r>
          </w:p>
        </w:tc>
        <w:tc>
          <w:tcPr>
            <w:tcW w:w="270" w:type="dxa"/>
          </w:tcPr>
          <w:p w14:paraId="3CB5AD96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D11F8C" w14:textId="7378AE13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</w:rPr>
              <w:t>561</w:t>
            </w:r>
            <w:r w:rsidR="00354101" w:rsidRPr="006477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sz w:val="30"/>
                <w:szCs w:val="30"/>
              </w:rPr>
              <w:t>121</w:t>
            </w:r>
          </w:p>
        </w:tc>
        <w:tc>
          <w:tcPr>
            <w:tcW w:w="270" w:type="dxa"/>
          </w:tcPr>
          <w:p w14:paraId="11B3FF5A" w14:textId="77777777" w:rsidR="00354101" w:rsidRPr="00647747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57C9BB" w14:textId="459B60EE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</w:rPr>
              <w:t>564</w:t>
            </w:r>
            <w:r w:rsidR="00354101" w:rsidRPr="006477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sz w:val="30"/>
                <w:szCs w:val="30"/>
              </w:rPr>
              <w:t>179</w:t>
            </w:r>
          </w:p>
        </w:tc>
        <w:tc>
          <w:tcPr>
            <w:tcW w:w="270" w:type="dxa"/>
          </w:tcPr>
          <w:p w14:paraId="5FE2E0F3" w14:textId="77777777" w:rsidR="00354101" w:rsidRPr="007B1EE2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DCB833" w14:textId="51443EC0" w:rsidR="00354101" w:rsidRPr="007B1EE2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561</w:t>
            </w:r>
            <w:r w:rsidR="00354101" w:rsidRPr="007B1EE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121</w:t>
            </w:r>
          </w:p>
        </w:tc>
      </w:tr>
      <w:tr w:rsidR="00354101" w:rsidRPr="007B1EE2" w14:paraId="22CBB5E5" w14:textId="77777777" w:rsidTr="000F1CFC">
        <w:tc>
          <w:tcPr>
            <w:tcW w:w="3330" w:type="dxa"/>
          </w:tcPr>
          <w:p w14:paraId="27546921" w14:textId="0948C718" w:rsidR="00354101" w:rsidRPr="00647747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7747">
              <w:rPr>
                <w:rFonts w:ascii="Angsana New" w:hAnsi="Angsana New" w:cs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810" w:type="dxa"/>
          </w:tcPr>
          <w:p w14:paraId="6C51D686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A9FD415" w14:textId="60DCFC86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</w:rPr>
              <w:t>206</w:t>
            </w:r>
            <w:r w:rsidR="00354101" w:rsidRPr="006477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sz w:val="30"/>
                <w:szCs w:val="30"/>
              </w:rPr>
              <w:t>260</w:t>
            </w:r>
          </w:p>
        </w:tc>
        <w:tc>
          <w:tcPr>
            <w:tcW w:w="270" w:type="dxa"/>
          </w:tcPr>
          <w:p w14:paraId="0097F7C9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097870" w14:textId="2C039196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</w:rPr>
              <w:t>254</w:t>
            </w:r>
            <w:r w:rsidR="00354101" w:rsidRPr="006477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sz w:val="30"/>
                <w:szCs w:val="30"/>
              </w:rPr>
              <w:t>964</w:t>
            </w:r>
          </w:p>
        </w:tc>
        <w:tc>
          <w:tcPr>
            <w:tcW w:w="270" w:type="dxa"/>
          </w:tcPr>
          <w:p w14:paraId="435E5727" w14:textId="77777777" w:rsidR="00354101" w:rsidRPr="00647747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4238C7" w14:textId="36BA75D5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</w:rPr>
              <w:t>206</w:t>
            </w:r>
            <w:r w:rsidR="00354101" w:rsidRPr="006477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sz w:val="30"/>
                <w:szCs w:val="30"/>
              </w:rPr>
              <w:t>260</w:t>
            </w:r>
          </w:p>
        </w:tc>
        <w:tc>
          <w:tcPr>
            <w:tcW w:w="270" w:type="dxa"/>
          </w:tcPr>
          <w:p w14:paraId="2888FA51" w14:textId="77777777" w:rsidR="00354101" w:rsidRPr="007B1EE2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F7CEF7" w14:textId="12F685F0" w:rsidR="00354101" w:rsidRPr="007B1EE2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254</w:t>
            </w:r>
            <w:r w:rsidR="00354101" w:rsidRPr="007B1EE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964</w:t>
            </w:r>
          </w:p>
        </w:tc>
      </w:tr>
      <w:tr w:rsidR="00354101" w:rsidRPr="007B1EE2" w14:paraId="398B4EE9" w14:textId="77777777" w:rsidTr="000F1CFC">
        <w:tc>
          <w:tcPr>
            <w:tcW w:w="3330" w:type="dxa"/>
          </w:tcPr>
          <w:p w14:paraId="7C0DD5B3" w14:textId="3892ECD3" w:rsidR="00354101" w:rsidRPr="00647747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774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</w:tcPr>
          <w:p w14:paraId="39CC271E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80583BC" w14:textId="32648F37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</w:rPr>
              <w:t>152</w:t>
            </w:r>
            <w:r w:rsidR="00354101" w:rsidRPr="006477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sz w:val="30"/>
                <w:szCs w:val="30"/>
              </w:rPr>
              <w:t>528</w:t>
            </w:r>
          </w:p>
        </w:tc>
        <w:tc>
          <w:tcPr>
            <w:tcW w:w="270" w:type="dxa"/>
          </w:tcPr>
          <w:p w14:paraId="369BBB55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6E8546" w14:textId="54C4CFE6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</w:rPr>
              <w:t>150</w:t>
            </w:r>
            <w:r w:rsidR="00354101" w:rsidRPr="006477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sz w:val="30"/>
                <w:szCs w:val="30"/>
              </w:rPr>
              <w:t>637</w:t>
            </w:r>
          </w:p>
        </w:tc>
        <w:tc>
          <w:tcPr>
            <w:tcW w:w="270" w:type="dxa"/>
          </w:tcPr>
          <w:p w14:paraId="1DFB764B" w14:textId="77777777" w:rsidR="00354101" w:rsidRPr="00647747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F5E6FF" w14:textId="1242B1EA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</w:rPr>
              <w:t>152</w:t>
            </w:r>
            <w:r w:rsidR="00354101" w:rsidRPr="006477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sz w:val="30"/>
                <w:szCs w:val="30"/>
              </w:rPr>
              <w:t>528</w:t>
            </w:r>
          </w:p>
        </w:tc>
        <w:tc>
          <w:tcPr>
            <w:tcW w:w="270" w:type="dxa"/>
          </w:tcPr>
          <w:p w14:paraId="3EABB6FA" w14:textId="77777777" w:rsidR="00354101" w:rsidRPr="007B1EE2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9775B4" w14:textId="4EC59BB0" w:rsidR="00354101" w:rsidRPr="007B1EE2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150</w:t>
            </w:r>
            <w:r w:rsidR="00354101" w:rsidRPr="007B1EE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637</w:t>
            </w:r>
          </w:p>
        </w:tc>
      </w:tr>
      <w:tr w:rsidR="00354101" w:rsidRPr="007B1EE2" w14:paraId="01C34F89" w14:textId="77777777" w:rsidTr="000F1CFC">
        <w:tc>
          <w:tcPr>
            <w:tcW w:w="3330" w:type="dxa"/>
          </w:tcPr>
          <w:p w14:paraId="305F164A" w14:textId="631A1566" w:rsidR="00354101" w:rsidRPr="00647747" w:rsidRDefault="00354101" w:rsidP="0035410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 w:hint="cs"/>
                <w:sz w:val="30"/>
                <w:szCs w:val="30"/>
                <w:cs/>
              </w:rPr>
              <w:t>ค่าขนส่งและค่าเดินทาง</w:t>
            </w:r>
          </w:p>
        </w:tc>
        <w:tc>
          <w:tcPr>
            <w:tcW w:w="810" w:type="dxa"/>
          </w:tcPr>
          <w:p w14:paraId="4AE6DFF6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62ABA5C" w14:textId="533FC0E5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354101" w:rsidRPr="006477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sz w:val="30"/>
                <w:szCs w:val="30"/>
              </w:rPr>
              <w:t>859</w:t>
            </w:r>
          </w:p>
        </w:tc>
        <w:tc>
          <w:tcPr>
            <w:tcW w:w="270" w:type="dxa"/>
          </w:tcPr>
          <w:p w14:paraId="003C14AC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F1B545" w14:textId="3997C5C4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354101" w:rsidRPr="006477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sz w:val="30"/>
                <w:szCs w:val="30"/>
              </w:rPr>
              <w:t>433</w:t>
            </w:r>
          </w:p>
        </w:tc>
        <w:tc>
          <w:tcPr>
            <w:tcW w:w="270" w:type="dxa"/>
          </w:tcPr>
          <w:p w14:paraId="22C3E70B" w14:textId="77777777" w:rsidR="00354101" w:rsidRPr="00647747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836417" w14:textId="2B714BC9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354101" w:rsidRPr="006477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sz w:val="30"/>
                <w:szCs w:val="30"/>
              </w:rPr>
              <w:t>859</w:t>
            </w:r>
          </w:p>
        </w:tc>
        <w:tc>
          <w:tcPr>
            <w:tcW w:w="270" w:type="dxa"/>
          </w:tcPr>
          <w:p w14:paraId="5BA3B10D" w14:textId="77777777" w:rsidR="00354101" w:rsidRPr="007B1EE2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CC32BD" w14:textId="7BD50C6B" w:rsidR="00354101" w:rsidRPr="007B1EE2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354101" w:rsidRPr="007B1EE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433</w:t>
            </w:r>
          </w:p>
        </w:tc>
      </w:tr>
      <w:tr w:rsidR="00354101" w:rsidRPr="007B1EE2" w14:paraId="23024F29" w14:textId="77777777" w:rsidTr="000F1CFC">
        <w:tc>
          <w:tcPr>
            <w:tcW w:w="3330" w:type="dxa"/>
          </w:tcPr>
          <w:p w14:paraId="3CCEEA33" w14:textId="2E4D81E3" w:rsidR="00354101" w:rsidRPr="00647747" w:rsidRDefault="00354101" w:rsidP="0035410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68FB7F8B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358E040" w14:textId="7C99A638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</w:rPr>
              <w:t>286</w:t>
            </w:r>
            <w:r w:rsidR="00354101" w:rsidRPr="006477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="009864AF" w:rsidRPr="00647747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39FA82D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03B7A4" w14:textId="29CA8233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</w:rPr>
              <w:t>220</w:t>
            </w:r>
            <w:r w:rsidR="00354101" w:rsidRPr="006477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sz w:val="30"/>
                <w:szCs w:val="30"/>
              </w:rPr>
              <w:t>869</w:t>
            </w:r>
          </w:p>
        </w:tc>
        <w:tc>
          <w:tcPr>
            <w:tcW w:w="270" w:type="dxa"/>
          </w:tcPr>
          <w:p w14:paraId="3CA8DAA2" w14:textId="77777777" w:rsidR="00354101" w:rsidRPr="00647747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D83A57" w14:textId="22BABDD3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</w:rPr>
              <w:t>286</w:t>
            </w:r>
            <w:r w:rsidR="00354101" w:rsidRPr="006477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00597D" w:rsidRPr="00647747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6642EC00" w14:textId="77777777" w:rsidR="00354101" w:rsidRPr="007B1EE2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64B862" w14:textId="4B6BCF0F" w:rsidR="00354101" w:rsidRPr="007B1EE2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220</w:t>
            </w:r>
            <w:r w:rsidR="00354101" w:rsidRPr="007B1EE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869</w:t>
            </w:r>
          </w:p>
        </w:tc>
      </w:tr>
      <w:tr w:rsidR="00354101" w:rsidRPr="007B1EE2" w14:paraId="438EFFE3" w14:textId="77777777" w:rsidTr="0031002A">
        <w:tc>
          <w:tcPr>
            <w:tcW w:w="3330" w:type="dxa"/>
          </w:tcPr>
          <w:p w14:paraId="2AA39D48" w14:textId="7B11BE1A" w:rsidR="00354101" w:rsidRPr="00647747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774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61D58E46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8BFF955" w14:textId="6C4155E2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354101" w:rsidRPr="006477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093</w:t>
            </w:r>
            <w:r w:rsidR="00354101" w:rsidRPr="006477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604</w:t>
            </w:r>
          </w:p>
        </w:tc>
        <w:tc>
          <w:tcPr>
            <w:tcW w:w="270" w:type="dxa"/>
          </w:tcPr>
          <w:p w14:paraId="57CD0CEA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756172" w14:textId="1293A4E1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354101" w:rsidRPr="006477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342</w:t>
            </w:r>
            <w:r w:rsidR="00354101" w:rsidRPr="006477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955</w:t>
            </w:r>
          </w:p>
        </w:tc>
        <w:tc>
          <w:tcPr>
            <w:tcW w:w="270" w:type="dxa"/>
          </w:tcPr>
          <w:p w14:paraId="62283697" w14:textId="77777777" w:rsidR="00354101" w:rsidRPr="00647747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C33983" w14:textId="3F1E0810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354101" w:rsidRPr="006477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044</w:t>
            </w:r>
            <w:r w:rsidR="00354101" w:rsidRPr="006477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992</w:t>
            </w:r>
          </w:p>
        </w:tc>
        <w:tc>
          <w:tcPr>
            <w:tcW w:w="270" w:type="dxa"/>
          </w:tcPr>
          <w:p w14:paraId="4B823DB1" w14:textId="77777777" w:rsidR="00354101" w:rsidRPr="007B1EE2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8586BE" w14:textId="64B9EC85" w:rsidR="00354101" w:rsidRPr="007B1EE2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354101" w:rsidRPr="007B1E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394</w:t>
            </w:r>
            <w:r w:rsidR="00354101" w:rsidRPr="007B1E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520</w:t>
            </w:r>
          </w:p>
        </w:tc>
      </w:tr>
      <w:tr w:rsidR="00354101" w:rsidRPr="007B1EE2" w14:paraId="50B8E767" w14:textId="77777777" w:rsidTr="0031002A">
        <w:tc>
          <w:tcPr>
            <w:tcW w:w="3330" w:type="dxa"/>
          </w:tcPr>
          <w:p w14:paraId="5FFB91A3" w14:textId="28DA54A3" w:rsidR="00354101" w:rsidRPr="00647747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10F02D0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7EBD548" w14:textId="5AEDBD31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61FE54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66A7D1" w14:textId="6D7FE1AE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40EBD2" w14:textId="77777777" w:rsidR="00354101" w:rsidRPr="00647747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A3AA8A" w14:textId="5E01CB18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D21C0A" w14:textId="77777777" w:rsidR="00354101" w:rsidRPr="007B1EE2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8A9668" w14:textId="05D92D5E" w:rsidR="00354101" w:rsidRPr="007B1EE2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54101" w:rsidRPr="007B1EE2" w14:paraId="0BCCD28C" w14:textId="77777777" w:rsidTr="000F1CFC">
        <w:tc>
          <w:tcPr>
            <w:tcW w:w="3330" w:type="dxa"/>
          </w:tcPr>
          <w:p w14:paraId="6092292A" w14:textId="77AE13DC" w:rsidR="00354101" w:rsidRPr="00647747" w:rsidRDefault="00354101" w:rsidP="0035410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774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810" w:type="dxa"/>
          </w:tcPr>
          <w:p w14:paraId="62422CC9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FBD16E1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2372E1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FB03F8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D41FF5" w14:textId="77777777" w:rsidR="00354101" w:rsidRPr="00647747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DAABD4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FEDC34" w14:textId="77777777" w:rsidR="00354101" w:rsidRPr="007B1EE2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5277DB" w14:textId="77777777" w:rsidR="00354101" w:rsidRPr="007B1EE2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4101" w:rsidRPr="007B1EE2" w14:paraId="54C97A1E" w14:textId="77777777" w:rsidTr="000F1CFC">
        <w:tc>
          <w:tcPr>
            <w:tcW w:w="3330" w:type="dxa"/>
          </w:tcPr>
          <w:p w14:paraId="4BB5EAFF" w14:textId="764E601C" w:rsidR="00354101" w:rsidRPr="00647747" w:rsidRDefault="00354101" w:rsidP="00354101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810" w:type="dxa"/>
          </w:tcPr>
          <w:p w14:paraId="1D0523F0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94065DB" w14:textId="1FDE6728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</w:rPr>
              <w:t>276</w:t>
            </w:r>
            <w:r w:rsidR="00525D2D" w:rsidRPr="006477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sz w:val="30"/>
                <w:szCs w:val="30"/>
              </w:rPr>
              <w:t>727</w:t>
            </w:r>
          </w:p>
        </w:tc>
        <w:tc>
          <w:tcPr>
            <w:tcW w:w="270" w:type="dxa"/>
          </w:tcPr>
          <w:p w14:paraId="6690812F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B8E73A" w14:textId="16384AA8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</w:rPr>
              <w:t>388</w:t>
            </w:r>
            <w:r w:rsidR="00354101" w:rsidRPr="006477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sz w:val="30"/>
                <w:szCs w:val="30"/>
              </w:rPr>
              <w:t>021</w:t>
            </w:r>
          </w:p>
        </w:tc>
        <w:tc>
          <w:tcPr>
            <w:tcW w:w="270" w:type="dxa"/>
          </w:tcPr>
          <w:p w14:paraId="608B7F46" w14:textId="77777777" w:rsidR="00354101" w:rsidRPr="00647747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9E8D26" w14:textId="446E1B56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</w:rPr>
              <w:t>273</w:t>
            </w:r>
            <w:r w:rsidR="00366DD1" w:rsidRPr="006477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sz w:val="30"/>
                <w:szCs w:val="30"/>
              </w:rPr>
              <w:t>983</w:t>
            </w:r>
          </w:p>
        </w:tc>
        <w:tc>
          <w:tcPr>
            <w:tcW w:w="270" w:type="dxa"/>
          </w:tcPr>
          <w:p w14:paraId="7799DA25" w14:textId="77777777" w:rsidR="00354101" w:rsidRPr="007B1EE2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52BA7F" w14:textId="5519C4E9" w:rsidR="00354101" w:rsidRPr="007B1EE2" w:rsidRDefault="008852A1" w:rsidP="003544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388</w:t>
            </w:r>
            <w:r w:rsidR="00354101" w:rsidRPr="007B1EE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021</w:t>
            </w:r>
          </w:p>
        </w:tc>
      </w:tr>
      <w:tr w:rsidR="00354101" w:rsidRPr="007B1EE2" w14:paraId="7D3CACE0" w14:textId="77777777" w:rsidTr="000F1CFC">
        <w:tc>
          <w:tcPr>
            <w:tcW w:w="3330" w:type="dxa"/>
          </w:tcPr>
          <w:p w14:paraId="505EC4E3" w14:textId="14076F2E" w:rsidR="00354101" w:rsidRPr="00647747" w:rsidRDefault="00354101" w:rsidP="0035410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  <w:cs/>
              </w:rPr>
              <w:t>ค่าขนส่งและค่าเดินทาง</w:t>
            </w:r>
          </w:p>
        </w:tc>
        <w:tc>
          <w:tcPr>
            <w:tcW w:w="810" w:type="dxa"/>
          </w:tcPr>
          <w:p w14:paraId="5EB41932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E37801C" w14:textId="6F191074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354101" w:rsidRPr="006477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sz w:val="30"/>
                <w:szCs w:val="30"/>
              </w:rPr>
              <w:t>069</w:t>
            </w:r>
          </w:p>
        </w:tc>
        <w:tc>
          <w:tcPr>
            <w:tcW w:w="270" w:type="dxa"/>
          </w:tcPr>
          <w:p w14:paraId="723A900E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B559C7" w14:textId="2105448C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354101" w:rsidRPr="006477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sz w:val="30"/>
                <w:szCs w:val="30"/>
              </w:rPr>
              <w:t>954</w:t>
            </w:r>
          </w:p>
        </w:tc>
        <w:tc>
          <w:tcPr>
            <w:tcW w:w="270" w:type="dxa"/>
          </w:tcPr>
          <w:p w14:paraId="07420854" w14:textId="77777777" w:rsidR="00354101" w:rsidRPr="00647747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463A9D" w14:textId="07123A48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354101" w:rsidRPr="006477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sz w:val="30"/>
                <w:szCs w:val="30"/>
              </w:rPr>
              <w:t>069</w:t>
            </w:r>
          </w:p>
        </w:tc>
        <w:tc>
          <w:tcPr>
            <w:tcW w:w="270" w:type="dxa"/>
          </w:tcPr>
          <w:p w14:paraId="20434013" w14:textId="77777777" w:rsidR="00354101" w:rsidRPr="007B1EE2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FDE4BB" w14:textId="38E6D9CE" w:rsidR="00354101" w:rsidRPr="007B1EE2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354101" w:rsidRPr="007B1EE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954</w:t>
            </w:r>
          </w:p>
        </w:tc>
      </w:tr>
      <w:tr w:rsidR="00354101" w:rsidRPr="007B1EE2" w14:paraId="036FCABB" w14:textId="77777777" w:rsidTr="000F1CFC">
        <w:tc>
          <w:tcPr>
            <w:tcW w:w="3330" w:type="dxa"/>
          </w:tcPr>
          <w:p w14:paraId="1BC11081" w14:textId="59242E27" w:rsidR="00354101" w:rsidRPr="00647747" w:rsidRDefault="00354101" w:rsidP="0035410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7747">
              <w:rPr>
                <w:rFonts w:ascii="Angsana New" w:hAnsi="Angsana New" w:cs="Angsana New" w:hint="cs"/>
                <w:sz w:val="30"/>
                <w:szCs w:val="30"/>
                <w:cs/>
              </w:rPr>
              <w:t>ค่าแรกเข้าและค่าบริการอื่น</w:t>
            </w:r>
          </w:p>
        </w:tc>
        <w:tc>
          <w:tcPr>
            <w:tcW w:w="810" w:type="dxa"/>
          </w:tcPr>
          <w:p w14:paraId="58A2D38B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99A5B8D" w14:textId="39D89CEB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54101" w:rsidRPr="006477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sz w:val="30"/>
                <w:szCs w:val="30"/>
              </w:rPr>
              <w:t>887</w:t>
            </w:r>
          </w:p>
        </w:tc>
        <w:tc>
          <w:tcPr>
            <w:tcW w:w="270" w:type="dxa"/>
          </w:tcPr>
          <w:p w14:paraId="31B72B2E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006065" w14:textId="7B5D858A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354101" w:rsidRPr="006477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sz w:val="30"/>
                <w:szCs w:val="30"/>
              </w:rPr>
              <w:t>970</w:t>
            </w:r>
          </w:p>
        </w:tc>
        <w:tc>
          <w:tcPr>
            <w:tcW w:w="270" w:type="dxa"/>
          </w:tcPr>
          <w:p w14:paraId="387EF6FB" w14:textId="77777777" w:rsidR="00354101" w:rsidRPr="00647747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D5D16C" w14:textId="6F150250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54101" w:rsidRPr="006477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sz w:val="30"/>
                <w:szCs w:val="30"/>
              </w:rPr>
              <w:t>652</w:t>
            </w:r>
          </w:p>
        </w:tc>
        <w:tc>
          <w:tcPr>
            <w:tcW w:w="270" w:type="dxa"/>
          </w:tcPr>
          <w:p w14:paraId="1AD01F10" w14:textId="77777777" w:rsidR="00354101" w:rsidRPr="007B1EE2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4461FC" w14:textId="3E6C7E29" w:rsidR="00354101" w:rsidRPr="007B1EE2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354101" w:rsidRPr="007B1EE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969</w:t>
            </w:r>
          </w:p>
        </w:tc>
      </w:tr>
      <w:tr w:rsidR="00354101" w:rsidRPr="007B1EE2" w14:paraId="5BC3CC2F" w14:textId="77777777" w:rsidTr="000F1CFC">
        <w:tc>
          <w:tcPr>
            <w:tcW w:w="3330" w:type="dxa"/>
          </w:tcPr>
          <w:p w14:paraId="72C114AA" w14:textId="48924B30" w:rsidR="00354101" w:rsidRPr="00647747" w:rsidRDefault="00354101" w:rsidP="0035410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774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ค่าใช้จ่ายในการส่งออก</w:t>
            </w:r>
          </w:p>
        </w:tc>
        <w:tc>
          <w:tcPr>
            <w:tcW w:w="810" w:type="dxa"/>
          </w:tcPr>
          <w:p w14:paraId="7442A874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C455D28" w14:textId="55F15323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54101" w:rsidRPr="006477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sz w:val="30"/>
                <w:szCs w:val="30"/>
              </w:rPr>
              <w:t>267</w:t>
            </w:r>
          </w:p>
        </w:tc>
        <w:tc>
          <w:tcPr>
            <w:tcW w:w="270" w:type="dxa"/>
          </w:tcPr>
          <w:p w14:paraId="4C139A7A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1A1715" w14:textId="5586B25C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54101" w:rsidRPr="006477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sz w:val="30"/>
                <w:szCs w:val="30"/>
              </w:rPr>
              <w:t>228</w:t>
            </w:r>
          </w:p>
        </w:tc>
        <w:tc>
          <w:tcPr>
            <w:tcW w:w="270" w:type="dxa"/>
          </w:tcPr>
          <w:p w14:paraId="2EF45586" w14:textId="77777777" w:rsidR="00354101" w:rsidRPr="00647747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81C7CC" w14:textId="351F5891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54101" w:rsidRPr="006477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sz w:val="30"/>
                <w:szCs w:val="30"/>
              </w:rPr>
              <w:t>267</w:t>
            </w:r>
          </w:p>
        </w:tc>
        <w:tc>
          <w:tcPr>
            <w:tcW w:w="270" w:type="dxa"/>
          </w:tcPr>
          <w:p w14:paraId="03DAE050" w14:textId="77777777" w:rsidR="00354101" w:rsidRPr="007B1EE2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DC12A2" w14:textId="51BF6B5E" w:rsidR="00354101" w:rsidRPr="007B1EE2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54101" w:rsidRPr="007B1EE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228</w:t>
            </w:r>
          </w:p>
        </w:tc>
      </w:tr>
      <w:tr w:rsidR="00354101" w:rsidRPr="007B1EE2" w14:paraId="52401CD5" w14:textId="77777777" w:rsidTr="0031002A">
        <w:tc>
          <w:tcPr>
            <w:tcW w:w="3330" w:type="dxa"/>
          </w:tcPr>
          <w:p w14:paraId="017D0051" w14:textId="124F051A" w:rsidR="00354101" w:rsidRPr="00647747" w:rsidRDefault="00354101" w:rsidP="0035410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774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3381E3B7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909B77B" w14:textId="254F403C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292</w:t>
            </w:r>
            <w:r w:rsidR="00354101" w:rsidRPr="006477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950</w:t>
            </w:r>
          </w:p>
        </w:tc>
        <w:tc>
          <w:tcPr>
            <w:tcW w:w="270" w:type="dxa"/>
          </w:tcPr>
          <w:p w14:paraId="24D09A0D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B2B4EE" w14:textId="1AEA35A5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407</w:t>
            </w:r>
            <w:r w:rsidR="00354101" w:rsidRPr="006477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173</w:t>
            </w:r>
          </w:p>
        </w:tc>
        <w:tc>
          <w:tcPr>
            <w:tcW w:w="270" w:type="dxa"/>
          </w:tcPr>
          <w:p w14:paraId="6FD40C9A" w14:textId="77777777" w:rsidR="00354101" w:rsidRPr="00647747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F45506" w14:textId="1DBE12DB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289</w:t>
            </w:r>
            <w:r w:rsidR="00354101" w:rsidRPr="006477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971</w:t>
            </w:r>
          </w:p>
        </w:tc>
        <w:tc>
          <w:tcPr>
            <w:tcW w:w="270" w:type="dxa"/>
          </w:tcPr>
          <w:p w14:paraId="1C6EA25F" w14:textId="77777777" w:rsidR="00354101" w:rsidRPr="007B1EE2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57CC29" w14:textId="110A5885" w:rsidR="00354101" w:rsidRPr="007B1EE2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407</w:t>
            </w:r>
            <w:r w:rsidR="00354101" w:rsidRPr="007B1E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172</w:t>
            </w:r>
          </w:p>
        </w:tc>
      </w:tr>
      <w:tr w:rsidR="00354101" w:rsidRPr="007B1EE2" w14:paraId="0D545A2F" w14:textId="77777777" w:rsidTr="0031002A">
        <w:tc>
          <w:tcPr>
            <w:tcW w:w="3330" w:type="dxa"/>
          </w:tcPr>
          <w:p w14:paraId="009EEC5A" w14:textId="32422376" w:rsidR="00354101" w:rsidRPr="00647747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BDDEB6B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B9D66F4" w14:textId="2E57470D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83600E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08C283" w14:textId="654D87C0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1B1C17" w14:textId="77777777" w:rsidR="00354101" w:rsidRPr="00647747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118BFB" w14:textId="6A5DBC45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33C5B1" w14:textId="77777777" w:rsidR="00354101" w:rsidRPr="007B1EE2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340944" w14:textId="290C9602" w:rsidR="00354101" w:rsidRPr="007B1EE2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54101" w:rsidRPr="007B1EE2" w14:paraId="7CCBE7A4" w14:textId="77777777" w:rsidTr="000F1CFC">
        <w:tc>
          <w:tcPr>
            <w:tcW w:w="3330" w:type="dxa"/>
          </w:tcPr>
          <w:p w14:paraId="781486CD" w14:textId="62E396A1" w:rsidR="00354101" w:rsidRPr="00647747" w:rsidRDefault="00354101" w:rsidP="00366DD1">
            <w:pPr>
              <w:pStyle w:val="BodyText2"/>
              <w:tabs>
                <w:tab w:val="left" w:pos="540"/>
              </w:tabs>
              <w:spacing w:line="260" w:lineRule="atLeast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4774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810" w:type="dxa"/>
          </w:tcPr>
          <w:p w14:paraId="46845C7C" w14:textId="77777777" w:rsidR="00354101" w:rsidRPr="00647747" w:rsidRDefault="00354101" w:rsidP="00354101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5EDCDE2E" w14:textId="77777777" w:rsidR="00354101" w:rsidRPr="00647747" w:rsidRDefault="00354101" w:rsidP="00354101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A448272" w14:textId="77777777" w:rsidR="00354101" w:rsidRPr="00647747" w:rsidRDefault="00354101" w:rsidP="00354101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14D334C" w14:textId="77777777" w:rsidR="00354101" w:rsidRPr="00647747" w:rsidRDefault="00354101" w:rsidP="00354101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9B5A2F4" w14:textId="77777777" w:rsidR="00354101" w:rsidRPr="00647747" w:rsidRDefault="00354101" w:rsidP="00354101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8395B42" w14:textId="77777777" w:rsidR="00354101" w:rsidRPr="00647747" w:rsidRDefault="00354101" w:rsidP="00354101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B6ECD0A" w14:textId="77777777" w:rsidR="00354101" w:rsidRPr="007B1EE2" w:rsidRDefault="00354101" w:rsidP="00354101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4BCDF36" w14:textId="77777777" w:rsidR="00354101" w:rsidRPr="007B1EE2" w:rsidRDefault="00354101" w:rsidP="00354101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54101" w:rsidRPr="007B1EE2" w14:paraId="56DE0F92" w14:textId="77777777" w:rsidTr="000F1CFC">
        <w:tc>
          <w:tcPr>
            <w:tcW w:w="3330" w:type="dxa"/>
          </w:tcPr>
          <w:p w14:paraId="3582744B" w14:textId="0915E010" w:rsidR="00354101" w:rsidRPr="00647747" w:rsidRDefault="00354101" w:rsidP="00354101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774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</w:tcPr>
          <w:p w14:paraId="68B42282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19CB715" w14:textId="71F835AB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</w:rPr>
              <w:t>115</w:t>
            </w:r>
            <w:r w:rsidR="00354101" w:rsidRPr="006477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sz w:val="30"/>
                <w:szCs w:val="30"/>
              </w:rPr>
              <w:t>996</w:t>
            </w:r>
          </w:p>
        </w:tc>
        <w:tc>
          <w:tcPr>
            <w:tcW w:w="270" w:type="dxa"/>
          </w:tcPr>
          <w:p w14:paraId="54288302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36D086" w14:textId="639EB224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</w:rPr>
              <w:t>110</w:t>
            </w:r>
            <w:r w:rsidR="00354101" w:rsidRPr="006477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sz w:val="30"/>
                <w:szCs w:val="30"/>
              </w:rPr>
              <w:t>882</w:t>
            </w:r>
          </w:p>
        </w:tc>
        <w:tc>
          <w:tcPr>
            <w:tcW w:w="270" w:type="dxa"/>
          </w:tcPr>
          <w:p w14:paraId="1EEA74A1" w14:textId="77777777" w:rsidR="00354101" w:rsidRPr="00647747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891710" w14:textId="524E916B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</w:rPr>
              <w:t>115</w:t>
            </w:r>
            <w:r w:rsidR="00354101" w:rsidRPr="006477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sz w:val="30"/>
                <w:szCs w:val="30"/>
              </w:rPr>
              <w:t>996</w:t>
            </w:r>
          </w:p>
        </w:tc>
        <w:tc>
          <w:tcPr>
            <w:tcW w:w="270" w:type="dxa"/>
          </w:tcPr>
          <w:p w14:paraId="5D467ABB" w14:textId="77777777" w:rsidR="00354101" w:rsidRPr="007B1EE2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DF416E" w14:textId="609D8F31" w:rsidR="00354101" w:rsidRPr="007B1EE2" w:rsidRDefault="008852A1" w:rsidP="003544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110</w:t>
            </w:r>
            <w:r w:rsidR="00354101" w:rsidRPr="007B1EE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882</w:t>
            </w:r>
          </w:p>
        </w:tc>
      </w:tr>
      <w:tr w:rsidR="00354101" w:rsidRPr="007B1EE2" w14:paraId="4F1ED72F" w14:textId="77777777" w:rsidTr="000F1CFC">
        <w:tc>
          <w:tcPr>
            <w:tcW w:w="3330" w:type="dxa"/>
          </w:tcPr>
          <w:p w14:paraId="20084290" w14:textId="43F9A538" w:rsidR="00354101" w:rsidRPr="00647747" w:rsidRDefault="00354101" w:rsidP="0035410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810" w:type="dxa"/>
          </w:tcPr>
          <w:p w14:paraId="77EE3EB7" w14:textId="02B06747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i/>
                <w:iCs/>
                <w:sz w:val="30"/>
                <w:szCs w:val="30"/>
              </w:rPr>
              <w:t>9</w:t>
            </w:r>
            <w:r w:rsidR="00354101" w:rsidRPr="00647747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, </w:t>
            </w:r>
            <w:r w:rsidRPr="00647747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="00EA3221">
              <w:rPr>
                <w:rFonts w:ascii="Angsana New" w:hAnsi="Angsana New" w:cs="Angsana New"/>
                <w:i/>
                <w:iCs/>
                <w:sz w:val="30"/>
                <w:szCs w:val="30"/>
              </w:rPr>
              <w:t>3, 23</w:t>
            </w:r>
          </w:p>
        </w:tc>
        <w:tc>
          <w:tcPr>
            <w:tcW w:w="1062" w:type="dxa"/>
          </w:tcPr>
          <w:p w14:paraId="09E8D95C" w14:textId="7C222553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E76108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825C19" w14:textId="610E2D35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354101" w:rsidRPr="006477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="00354460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314365F" w14:textId="77777777" w:rsidR="00354101" w:rsidRPr="00647747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76CE20" w14:textId="359B5A59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="00354101" w:rsidRPr="006477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sz w:val="30"/>
                <w:szCs w:val="30"/>
              </w:rPr>
              <w:t>68</w:t>
            </w:r>
            <w:r w:rsidR="0000597D" w:rsidRPr="00647747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DCE85E0" w14:textId="77777777" w:rsidR="00354101" w:rsidRPr="007B1EE2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F2E3EE" w14:textId="46625B28" w:rsidR="00354101" w:rsidRPr="007B1EE2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="00354101" w:rsidRPr="007B1EE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62</w:t>
            </w:r>
            <w:r w:rsidR="00354460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354101" w:rsidRPr="007B1EE2" w14:paraId="7C9D63BF" w14:textId="77777777" w:rsidTr="000F1CFC">
        <w:tc>
          <w:tcPr>
            <w:tcW w:w="3330" w:type="dxa"/>
          </w:tcPr>
          <w:p w14:paraId="6D3208FA" w14:textId="23A22DA7" w:rsidR="00354101" w:rsidRPr="00647747" w:rsidRDefault="00354101" w:rsidP="0035410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338F5608" w14:textId="1FBE1CA9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CE44A73" w14:textId="34320E1F" w:rsidR="00354101" w:rsidRPr="00647747" w:rsidRDefault="00CE3A49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28,292</w:t>
            </w:r>
          </w:p>
        </w:tc>
        <w:tc>
          <w:tcPr>
            <w:tcW w:w="270" w:type="dxa"/>
          </w:tcPr>
          <w:p w14:paraId="7D08D393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A99846" w14:textId="51E34C3D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354101" w:rsidRPr="006477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sz w:val="30"/>
                <w:szCs w:val="30"/>
              </w:rPr>
              <w:t>142</w:t>
            </w:r>
          </w:p>
        </w:tc>
        <w:tc>
          <w:tcPr>
            <w:tcW w:w="270" w:type="dxa"/>
          </w:tcPr>
          <w:p w14:paraId="4343A898" w14:textId="77777777" w:rsidR="00354101" w:rsidRPr="00647747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A7B007" w14:textId="61C06118" w:rsidR="00354101" w:rsidRPr="00647747" w:rsidRDefault="001114BB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27,936</w:t>
            </w:r>
          </w:p>
        </w:tc>
        <w:tc>
          <w:tcPr>
            <w:tcW w:w="270" w:type="dxa"/>
          </w:tcPr>
          <w:p w14:paraId="5D18CA18" w14:textId="77777777" w:rsidR="00354101" w:rsidRPr="007B1EE2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0DD47C" w14:textId="7DD45936" w:rsidR="00354101" w:rsidRPr="007B1EE2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354101" w:rsidRPr="007B1EE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142</w:t>
            </w:r>
          </w:p>
        </w:tc>
      </w:tr>
      <w:tr w:rsidR="00354101" w:rsidRPr="007B1EE2" w14:paraId="74E686B4" w14:textId="77777777" w:rsidTr="0031002A">
        <w:tc>
          <w:tcPr>
            <w:tcW w:w="3330" w:type="dxa"/>
          </w:tcPr>
          <w:p w14:paraId="1519FE04" w14:textId="77777777" w:rsidR="00354101" w:rsidRPr="00647747" w:rsidRDefault="00354101" w:rsidP="0035410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  <w:cs/>
              </w:rPr>
              <w:t xml:space="preserve">ค่าใช้จ่ายเกี่ยวกับสัญญาเช่า </w:t>
            </w:r>
          </w:p>
          <w:p w14:paraId="477A5816" w14:textId="6720B3AE" w:rsidR="00354101" w:rsidRPr="00647747" w:rsidRDefault="00354101" w:rsidP="0035410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774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64774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8852A1" w:rsidRPr="00647747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2562</w:t>
            </w:r>
            <w:r w:rsidRPr="00647747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64774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ค่าเช่าจ่าย)</w:t>
            </w:r>
          </w:p>
        </w:tc>
        <w:tc>
          <w:tcPr>
            <w:tcW w:w="810" w:type="dxa"/>
          </w:tcPr>
          <w:p w14:paraId="3B922207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5955229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70303ECE" w14:textId="5BDF133A" w:rsidR="00354101" w:rsidRPr="00647747" w:rsidRDefault="00C64E4F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103</w:t>
            </w:r>
          </w:p>
        </w:tc>
        <w:tc>
          <w:tcPr>
            <w:tcW w:w="270" w:type="dxa"/>
          </w:tcPr>
          <w:p w14:paraId="05E663FE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571B11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7296C430" w14:textId="488669D0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354101" w:rsidRPr="006477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sz w:val="30"/>
                <w:szCs w:val="30"/>
              </w:rPr>
              <w:t>203</w:t>
            </w:r>
          </w:p>
        </w:tc>
        <w:tc>
          <w:tcPr>
            <w:tcW w:w="270" w:type="dxa"/>
          </w:tcPr>
          <w:p w14:paraId="1CF15921" w14:textId="77777777" w:rsidR="00354101" w:rsidRPr="00647747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9A3D01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71F50BD8" w14:textId="5D73E1F6" w:rsidR="00354101" w:rsidRPr="00647747" w:rsidRDefault="00C64E4F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103</w:t>
            </w:r>
          </w:p>
        </w:tc>
        <w:tc>
          <w:tcPr>
            <w:tcW w:w="270" w:type="dxa"/>
          </w:tcPr>
          <w:p w14:paraId="60D45AE6" w14:textId="77777777" w:rsidR="00354101" w:rsidRPr="007B1EE2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6F11A9" w14:textId="77777777" w:rsidR="00354101" w:rsidRPr="00366DD1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4DB00617" w14:textId="06CE8421" w:rsidR="00354101" w:rsidRPr="00366DD1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354101" w:rsidRPr="00366DD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203</w:t>
            </w:r>
          </w:p>
        </w:tc>
      </w:tr>
      <w:tr w:rsidR="00354101" w:rsidRPr="007B1EE2" w14:paraId="1E2E390D" w14:textId="77777777" w:rsidTr="000F1CFC">
        <w:tc>
          <w:tcPr>
            <w:tcW w:w="3330" w:type="dxa"/>
          </w:tcPr>
          <w:p w14:paraId="5C3E7BF2" w14:textId="12B3C4F6" w:rsidR="00354101" w:rsidRPr="00647747" w:rsidRDefault="00354101" w:rsidP="0035410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6425E04F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675C2DF" w14:textId="59E64BC7" w:rsidR="00354101" w:rsidRPr="00647747" w:rsidRDefault="001114BB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</w:t>
            </w:r>
            <w:r w:rsidR="00D317EE">
              <w:rPr>
                <w:rFonts w:ascii="Angsana New" w:hAnsi="Angsana New" w:cs="Angsana New"/>
                <w:sz w:val="30"/>
                <w:szCs w:val="30"/>
              </w:rPr>
              <w:t>832</w:t>
            </w:r>
          </w:p>
        </w:tc>
        <w:tc>
          <w:tcPr>
            <w:tcW w:w="270" w:type="dxa"/>
          </w:tcPr>
          <w:p w14:paraId="7EC1C84A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287643" w14:textId="042C6503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354101" w:rsidRPr="006477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354460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24DBF7B" w14:textId="77777777" w:rsidR="00354101" w:rsidRPr="00647747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A914EE" w14:textId="25A0C1FF" w:rsidR="00354101" w:rsidRPr="00647747" w:rsidRDefault="001114BB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</w:t>
            </w:r>
            <w:r w:rsidR="00C64E4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D317EE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14:paraId="6E94AF32" w14:textId="77777777" w:rsidR="00354101" w:rsidRPr="007B1EE2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D51909" w14:textId="4C4CD816" w:rsidR="00354101" w:rsidRPr="00366DD1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354101" w:rsidRPr="00366DD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87</w:t>
            </w:r>
            <w:r w:rsidR="00354460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354101" w:rsidRPr="007B1EE2" w14:paraId="3475503E" w14:textId="77777777" w:rsidTr="0031002A">
        <w:tc>
          <w:tcPr>
            <w:tcW w:w="3330" w:type="dxa"/>
          </w:tcPr>
          <w:p w14:paraId="6E4F65D6" w14:textId="4B0A0363" w:rsidR="00354101" w:rsidRPr="00647747" w:rsidRDefault="00354101" w:rsidP="0035410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7702B2D5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D938B64" w14:textId="61FBE957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165</w:t>
            </w:r>
            <w:r w:rsidR="00354101" w:rsidRPr="006477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317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223</w:t>
            </w:r>
          </w:p>
        </w:tc>
        <w:tc>
          <w:tcPr>
            <w:tcW w:w="270" w:type="dxa"/>
          </w:tcPr>
          <w:p w14:paraId="60575876" w14:textId="77777777" w:rsidR="00354101" w:rsidRPr="00647747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E99E9B" w14:textId="4C96ACE8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169</w:t>
            </w:r>
            <w:r w:rsidR="00354101" w:rsidRPr="006477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77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437</w:t>
            </w:r>
          </w:p>
        </w:tc>
        <w:tc>
          <w:tcPr>
            <w:tcW w:w="270" w:type="dxa"/>
          </w:tcPr>
          <w:p w14:paraId="4A765DD3" w14:textId="77777777" w:rsidR="00354101" w:rsidRPr="00647747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FA465D" w14:textId="28B8F0DD" w:rsidR="00354101" w:rsidRPr="00647747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77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240</w:t>
            </w:r>
            <w:r w:rsidR="00354101" w:rsidRPr="006477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317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516A280A" w14:textId="77777777" w:rsidR="00354101" w:rsidRPr="007B1EE2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8EE1B2" w14:textId="689A76D3" w:rsidR="00354101" w:rsidRPr="007B1EE2" w:rsidRDefault="008852A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206</w:t>
            </w:r>
            <w:r w:rsidR="00354101" w:rsidRPr="007B1E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725</w:t>
            </w:r>
          </w:p>
        </w:tc>
      </w:tr>
      <w:tr w:rsidR="00354101" w:rsidRPr="007B1EE2" w14:paraId="15A2BF4F" w14:textId="77777777" w:rsidTr="00FA1936">
        <w:tc>
          <w:tcPr>
            <w:tcW w:w="3330" w:type="dxa"/>
          </w:tcPr>
          <w:p w14:paraId="139427A1" w14:textId="01A7971C" w:rsidR="00354101" w:rsidRPr="007B1EE2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5C0FB71" w14:textId="77777777" w:rsidR="00354101" w:rsidRPr="007B1EE2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nil"/>
            </w:tcBorders>
          </w:tcPr>
          <w:p w14:paraId="477B017B" w14:textId="5EF54010" w:rsidR="00354101" w:rsidRPr="007B1EE2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F4A6F2" w14:textId="77777777" w:rsidR="00354101" w:rsidRPr="007B1EE2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8B574E5" w14:textId="67E5337D" w:rsidR="00354101" w:rsidRPr="007B1EE2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524D01" w14:textId="77777777" w:rsidR="00354101" w:rsidRPr="007B1EE2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14611B13" w14:textId="6B599CE7" w:rsidR="00354101" w:rsidRPr="007B1EE2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58572E" w14:textId="77777777" w:rsidR="00354101" w:rsidRPr="007B1EE2" w:rsidRDefault="00354101" w:rsidP="0035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14157128" w14:textId="102EB81B" w:rsidR="00354101" w:rsidRPr="007B1EE2" w:rsidRDefault="00354101" w:rsidP="003541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1F9200E2" w14:textId="77777777" w:rsidR="00A2383E" w:rsidRPr="007278E2" w:rsidRDefault="00A2383E" w:rsidP="007278E2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7278E2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14:paraId="3F38A702" w14:textId="77777777" w:rsidR="00A2383E" w:rsidRPr="003A4F09" w:rsidRDefault="00A2383E" w:rsidP="00A2383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7B6BC772" w14:textId="77777777" w:rsidR="0017336D" w:rsidRPr="003A4A49" w:rsidRDefault="0017336D" w:rsidP="00A2383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A4A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70CF6ACE" w14:textId="77777777" w:rsidR="0017336D" w:rsidRPr="003A4A49" w:rsidRDefault="0017336D" w:rsidP="00A2383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26"/>
          <w:szCs w:val="26"/>
          <w:lang w:val="en-US"/>
        </w:rPr>
      </w:pPr>
    </w:p>
    <w:tbl>
      <w:tblPr>
        <w:tblW w:w="92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9"/>
        <w:gridCol w:w="428"/>
        <w:gridCol w:w="6"/>
        <w:gridCol w:w="1164"/>
        <w:gridCol w:w="6"/>
        <w:gridCol w:w="264"/>
        <w:gridCol w:w="6"/>
        <w:gridCol w:w="1164"/>
        <w:gridCol w:w="6"/>
        <w:gridCol w:w="264"/>
        <w:gridCol w:w="6"/>
        <w:gridCol w:w="1164"/>
        <w:gridCol w:w="6"/>
        <w:gridCol w:w="264"/>
        <w:gridCol w:w="6"/>
        <w:gridCol w:w="1164"/>
        <w:gridCol w:w="7"/>
      </w:tblGrid>
      <w:tr w:rsidR="00FB79C3" w:rsidRPr="003A4A49" w14:paraId="61F12220" w14:textId="77777777" w:rsidTr="009864AF">
        <w:trPr>
          <w:gridAfter w:val="1"/>
          <w:wAfter w:w="7" w:type="dxa"/>
        </w:trPr>
        <w:tc>
          <w:tcPr>
            <w:tcW w:w="3757" w:type="dxa"/>
            <w:gridSpan w:val="2"/>
          </w:tcPr>
          <w:p w14:paraId="60414D8E" w14:textId="77777777" w:rsidR="00FB79C3" w:rsidRPr="003A4A49" w:rsidRDefault="00FB79C3" w:rsidP="00F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6"/>
          </w:tcPr>
          <w:p w14:paraId="44493001" w14:textId="77777777" w:rsidR="00FB79C3" w:rsidRPr="003A4A49" w:rsidRDefault="00FB79C3" w:rsidP="0026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4A4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46C37406" w14:textId="77777777" w:rsidR="00FB79C3" w:rsidRPr="003A4A49" w:rsidRDefault="00FB79C3" w:rsidP="0026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6"/>
          </w:tcPr>
          <w:p w14:paraId="5346E5F7" w14:textId="77777777" w:rsidR="00FB79C3" w:rsidRPr="003A4A49" w:rsidRDefault="00FB79C3" w:rsidP="0026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A4A4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3A4A4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3A79" w:rsidRPr="003A4A49" w14:paraId="6B7FF32B" w14:textId="77777777" w:rsidTr="009864AF">
        <w:tc>
          <w:tcPr>
            <w:tcW w:w="3330" w:type="dxa"/>
          </w:tcPr>
          <w:p w14:paraId="7AB706F4" w14:textId="77777777" w:rsidR="001D3A79" w:rsidRPr="003A4A49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4" w:type="dxa"/>
            <w:gridSpan w:val="2"/>
          </w:tcPr>
          <w:p w14:paraId="5A92BCF8" w14:textId="77777777" w:rsidR="001D3A79" w:rsidRPr="003A4A49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14:paraId="4A685986" w14:textId="76174527" w:rsidR="001D3A79" w:rsidRPr="003A4A49" w:rsidRDefault="008852A1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</w:tcPr>
          <w:p w14:paraId="203F44F2" w14:textId="77777777" w:rsidR="001D3A79" w:rsidRPr="003A4A49" w:rsidRDefault="001D3A79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644B488" w14:textId="1C064C9C" w:rsidR="001D3A79" w:rsidRPr="003A4A49" w:rsidRDefault="008852A1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</w:tcPr>
          <w:p w14:paraId="04CE9D3A" w14:textId="77777777" w:rsidR="001D3A79" w:rsidRPr="003A4A49" w:rsidRDefault="001D3A79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572690E" w14:textId="2E80E47A" w:rsidR="001D3A79" w:rsidRPr="003A4A49" w:rsidRDefault="008852A1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</w:tcPr>
          <w:p w14:paraId="1134ED4B" w14:textId="77777777" w:rsidR="001D3A79" w:rsidRPr="003A4A49" w:rsidRDefault="001D3A79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6801A5B" w14:textId="593DB3DD" w:rsidR="001D3A79" w:rsidRPr="003A4A49" w:rsidRDefault="008852A1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D3A79" w:rsidRPr="003A4A49" w14:paraId="24BB408C" w14:textId="77777777" w:rsidTr="009864AF">
        <w:tc>
          <w:tcPr>
            <w:tcW w:w="3330" w:type="dxa"/>
          </w:tcPr>
          <w:p w14:paraId="26A097DB" w14:textId="77777777" w:rsidR="001D3A79" w:rsidRPr="003A4A49" w:rsidRDefault="001D3A79" w:rsidP="001D3A79">
            <w:pPr>
              <w:pStyle w:val="Heading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4" w:type="dxa"/>
            <w:gridSpan w:val="2"/>
          </w:tcPr>
          <w:p w14:paraId="79EE814D" w14:textId="77777777" w:rsidR="001D3A79" w:rsidRPr="003A4A49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90" w:type="dxa"/>
            <w:gridSpan w:val="14"/>
          </w:tcPr>
          <w:p w14:paraId="4DE35185" w14:textId="77777777" w:rsidR="001D3A79" w:rsidRPr="003A4A49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A4A4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864AF" w:rsidRPr="0017336D" w14:paraId="6E473824" w14:textId="77777777" w:rsidTr="009864AF">
        <w:trPr>
          <w:gridAfter w:val="1"/>
          <w:wAfter w:w="6" w:type="dxa"/>
        </w:trPr>
        <w:tc>
          <w:tcPr>
            <w:tcW w:w="3330" w:type="dxa"/>
          </w:tcPr>
          <w:p w14:paraId="3CBAF5AB" w14:textId="77777777" w:rsidR="009864AF" w:rsidRPr="0017336D" w:rsidRDefault="009864AF" w:rsidP="00C9056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733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428" w:type="dxa"/>
          </w:tcPr>
          <w:p w14:paraId="6B6F6468" w14:textId="77777777" w:rsidR="009864AF" w:rsidRPr="0017336D" w:rsidRDefault="009864AF" w:rsidP="00C905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B6BC7F8" w14:textId="77777777" w:rsidR="009864AF" w:rsidRPr="0017336D" w:rsidRDefault="009864AF" w:rsidP="00C905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0E33502" w14:textId="77777777" w:rsidR="009864AF" w:rsidRPr="0017336D" w:rsidRDefault="009864AF" w:rsidP="00C905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775653F" w14:textId="77777777" w:rsidR="009864AF" w:rsidRPr="0017336D" w:rsidRDefault="009864AF" w:rsidP="00C905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DB9DB5B" w14:textId="77777777" w:rsidR="009864AF" w:rsidRPr="0017336D" w:rsidRDefault="009864AF" w:rsidP="00C905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E21181D" w14:textId="77777777" w:rsidR="009864AF" w:rsidRPr="0017336D" w:rsidRDefault="009864AF" w:rsidP="00C905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6A6D325" w14:textId="77777777" w:rsidR="009864AF" w:rsidRPr="0017336D" w:rsidRDefault="009864AF" w:rsidP="00C9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8FF1EA2" w14:textId="77777777" w:rsidR="009864AF" w:rsidRPr="0017336D" w:rsidRDefault="009864AF" w:rsidP="00C905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64AF" w:rsidRPr="0017336D" w14:paraId="4FD136C3" w14:textId="77777777" w:rsidTr="009864AF">
        <w:trPr>
          <w:gridAfter w:val="1"/>
          <w:wAfter w:w="6" w:type="dxa"/>
        </w:trPr>
        <w:tc>
          <w:tcPr>
            <w:tcW w:w="3330" w:type="dxa"/>
          </w:tcPr>
          <w:p w14:paraId="3D41B0B1" w14:textId="77777777" w:rsidR="009864AF" w:rsidRPr="0017336D" w:rsidRDefault="009864AF" w:rsidP="00C9056B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7336D">
              <w:rPr>
                <w:rFonts w:ascii="Angsana New" w:hAnsi="Angsana New" w:cs="Angsana New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428" w:type="dxa"/>
          </w:tcPr>
          <w:p w14:paraId="1C245AA2" w14:textId="77777777" w:rsidR="009864AF" w:rsidRPr="0017336D" w:rsidRDefault="009864AF" w:rsidP="00C9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39B5B4A5" w14:textId="05DC5034" w:rsidR="009864AF" w:rsidRPr="0017336D" w:rsidRDefault="009864AF" w:rsidP="00C9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3A4A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783</w:t>
            </w:r>
          </w:p>
        </w:tc>
        <w:tc>
          <w:tcPr>
            <w:tcW w:w="270" w:type="dxa"/>
            <w:gridSpan w:val="2"/>
          </w:tcPr>
          <w:p w14:paraId="0ADFF5D6" w14:textId="77777777" w:rsidR="009864AF" w:rsidRPr="0017336D" w:rsidRDefault="009864AF" w:rsidP="00C905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E6C8B1" w14:textId="1EAB5A6E" w:rsidR="009864AF" w:rsidRPr="0017336D" w:rsidRDefault="009864AF" w:rsidP="00C9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A4A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CADFFBF" w14:textId="77777777" w:rsidR="009864AF" w:rsidRPr="0017336D" w:rsidRDefault="009864AF" w:rsidP="00C905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392D3C" w14:textId="473F4B23" w:rsidR="009864AF" w:rsidRPr="0017336D" w:rsidRDefault="009864AF" w:rsidP="00C9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3A4A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783</w:t>
            </w:r>
          </w:p>
        </w:tc>
        <w:tc>
          <w:tcPr>
            <w:tcW w:w="270" w:type="dxa"/>
            <w:gridSpan w:val="2"/>
          </w:tcPr>
          <w:p w14:paraId="0E893163" w14:textId="77777777" w:rsidR="009864AF" w:rsidRPr="0017336D" w:rsidRDefault="009864AF" w:rsidP="00C9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40386D98" w14:textId="2EB8FE49" w:rsidR="009864AF" w:rsidRPr="0017336D" w:rsidRDefault="009864AF" w:rsidP="00C9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A4A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864AF" w:rsidRPr="0017336D" w14:paraId="28A7EBAA" w14:textId="77777777" w:rsidTr="009864AF">
        <w:trPr>
          <w:gridAfter w:val="1"/>
          <w:wAfter w:w="6" w:type="dxa"/>
        </w:trPr>
        <w:tc>
          <w:tcPr>
            <w:tcW w:w="3330" w:type="dxa"/>
          </w:tcPr>
          <w:p w14:paraId="282EA8D0" w14:textId="77777777" w:rsidR="009864AF" w:rsidRPr="0017336D" w:rsidRDefault="009864AF" w:rsidP="00C9056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8" w:type="dxa"/>
          </w:tcPr>
          <w:p w14:paraId="210F0277" w14:textId="77777777" w:rsidR="009864AF" w:rsidRPr="0017336D" w:rsidRDefault="009864AF" w:rsidP="00C9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360"/>
              </w:tabs>
              <w:ind w:left="-36" w:right="-8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DE4CF8" w14:textId="6C7107A6" w:rsidR="009864AF" w:rsidRPr="009864AF" w:rsidRDefault="009864AF" w:rsidP="00C9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4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5,783</w:t>
            </w:r>
          </w:p>
        </w:tc>
        <w:tc>
          <w:tcPr>
            <w:tcW w:w="270" w:type="dxa"/>
            <w:gridSpan w:val="2"/>
          </w:tcPr>
          <w:p w14:paraId="063BB9B6" w14:textId="77777777" w:rsidR="009864AF" w:rsidRPr="0017336D" w:rsidRDefault="009864AF" w:rsidP="00C905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03902" w14:textId="422D1F0C" w:rsidR="009864AF" w:rsidRPr="009864AF" w:rsidRDefault="009864AF" w:rsidP="00C9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4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CA7DCE9" w14:textId="77777777" w:rsidR="009864AF" w:rsidRPr="009864AF" w:rsidRDefault="009864AF" w:rsidP="00C905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2D904" w14:textId="623263D7" w:rsidR="009864AF" w:rsidRPr="009864AF" w:rsidRDefault="009864AF" w:rsidP="00C9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4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5,783</w:t>
            </w:r>
          </w:p>
        </w:tc>
        <w:tc>
          <w:tcPr>
            <w:tcW w:w="270" w:type="dxa"/>
            <w:gridSpan w:val="2"/>
          </w:tcPr>
          <w:p w14:paraId="79DC70C0" w14:textId="77777777" w:rsidR="009864AF" w:rsidRPr="009864AF" w:rsidRDefault="009864AF" w:rsidP="00C9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DE7129" w14:textId="580CF76F" w:rsidR="009864AF" w:rsidRPr="009864AF" w:rsidRDefault="009864AF" w:rsidP="00C90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4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1D3A79" w:rsidRPr="003A4A49" w14:paraId="45CA95F9" w14:textId="77777777" w:rsidTr="009864AF">
        <w:tc>
          <w:tcPr>
            <w:tcW w:w="3330" w:type="dxa"/>
          </w:tcPr>
          <w:p w14:paraId="3EA7FD8C" w14:textId="77777777" w:rsidR="001D3A79" w:rsidRPr="003A4A49" w:rsidRDefault="001D3A79" w:rsidP="001D3A79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A4A4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34" w:type="dxa"/>
            <w:gridSpan w:val="2"/>
          </w:tcPr>
          <w:p w14:paraId="4DB6B0A9" w14:textId="77777777" w:rsidR="001D3A79" w:rsidRPr="003A4A49" w:rsidRDefault="001D3A79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4A42433" w14:textId="77777777" w:rsidR="001D3A79" w:rsidRPr="003A4A49" w:rsidRDefault="001D3A79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80DAC71" w14:textId="77777777" w:rsidR="001D3A79" w:rsidRPr="003A4A49" w:rsidRDefault="001D3A79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F9D44E4" w14:textId="77777777" w:rsidR="001D3A79" w:rsidRPr="003A4A49" w:rsidRDefault="001D3A79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F68B07F" w14:textId="77777777" w:rsidR="001D3A79" w:rsidRPr="003A4A49" w:rsidRDefault="001D3A79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E47F7E4" w14:textId="77777777" w:rsidR="001D3A79" w:rsidRPr="003A4A49" w:rsidRDefault="001D3A79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9FDB421" w14:textId="77777777" w:rsidR="001D3A79" w:rsidRPr="003A4A49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4F428B6" w14:textId="77777777" w:rsidR="001D3A79" w:rsidRPr="003A4A49" w:rsidRDefault="001D3A79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5D76" w:rsidRPr="003A4A49" w14:paraId="76872BB8" w14:textId="77777777" w:rsidTr="009864AF">
        <w:tc>
          <w:tcPr>
            <w:tcW w:w="3330" w:type="dxa"/>
          </w:tcPr>
          <w:p w14:paraId="07E852B8" w14:textId="77777777" w:rsidR="00525D76" w:rsidRPr="003A4A49" w:rsidRDefault="00525D76" w:rsidP="00525D76">
            <w:pPr>
              <w:tabs>
                <w:tab w:val="clear" w:pos="25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A49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34" w:type="dxa"/>
            <w:gridSpan w:val="2"/>
          </w:tcPr>
          <w:p w14:paraId="76BA077A" w14:textId="77777777" w:rsidR="00525D76" w:rsidRPr="003A4A49" w:rsidRDefault="00525D76" w:rsidP="00525D7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59BDBAB8" w14:textId="4076E4CC" w:rsidR="00525D76" w:rsidRPr="003A4A49" w:rsidRDefault="008852A1" w:rsidP="0052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48</w:t>
            </w:r>
            <w:r w:rsidR="00525D76" w:rsidRPr="003A4A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892</w:t>
            </w:r>
          </w:p>
        </w:tc>
        <w:tc>
          <w:tcPr>
            <w:tcW w:w="270" w:type="dxa"/>
            <w:gridSpan w:val="2"/>
          </w:tcPr>
          <w:p w14:paraId="5EB11828" w14:textId="77777777" w:rsidR="00525D76" w:rsidRPr="003A4A49" w:rsidRDefault="00525D76" w:rsidP="00525D7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F8A546" w14:textId="68F0FCB1" w:rsidR="00525D76" w:rsidRPr="003A4A49" w:rsidRDefault="00525D76" w:rsidP="0052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3A4A4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45</w:t>
            </w:r>
            <w:r w:rsidRPr="003A4A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941</w:t>
            </w:r>
            <w:r w:rsidRPr="003A4A4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FE95A1A" w14:textId="77777777" w:rsidR="00525D76" w:rsidRPr="003A4A49" w:rsidRDefault="00525D76" w:rsidP="00525D7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3271F5" w14:textId="27E144B6" w:rsidR="00525D76" w:rsidRPr="003A4A49" w:rsidRDefault="008852A1" w:rsidP="0052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48</w:t>
            </w:r>
            <w:r w:rsidR="00525D76" w:rsidRPr="003A4A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892</w:t>
            </w:r>
          </w:p>
        </w:tc>
        <w:tc>
          <w:tcPr>
            <w:tcW w:w="270" w:type="dxa"/>
            <w:gridSpan w:val="2"/>
          </w:tcPr>
          <w:p w14:paraId="084AAE08" w14:textId="77777777" w:rsidR="00525D76" w:rsidRPr="003A4A49" w:rsidRDefault="00525D76" w:rsidP="0052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34031D48" w14:textId="46FB8EE0" w:rsidR="00525D76" w:rsidRPr="003A4A49" w:rsidRDefault="00525D76" w:rsidP="0052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3A4A4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45</w:t>
            </w:r>
            <w:r w:rsidRPr="003A4A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941</w:t>
            </w:r>
            <w:r w:rsidRPr="003A4A4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864AF" w:rsidRPr="003A4A49" w14:paraId="7EDC7CEF" w14:textId="77777777" w:rsidTr="009864AF">
        <w:tc>
          <w:tcPr>
            <w:tcW w:w="3330" w:type="dxa"/>
          </w:tcPr>
          <w:p w14:paraId="7A59B4B8" w14:textId="0C20F572" w:rsidR="009864AF" w:rsidRPr="003A4A49" w:rsidRDefault="009864AF" w:rsidP="009864AF">
            <w:pPr>
              <w:tabs>
                <w:tab w:val="clear" w:pos="25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4" w:type="dxa"/>
            <w:gridSpan w:val="2"/>
          </w:tcPr>
          <w:p w14:paraId="5E76FACA" w14:textId="77777777" w:rsidR="009864AF" w:rsidRPr="003A4A49" w:rsidRDefault="009864AF" w:rsidP="009864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8012A5" w14:textId="5C66FEA8" w:rsidR="009864AF" w:rsidRPr="009864AF" w:rsidRDefault="009864AF" w:rsidP="0098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4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48,892</w:t>
            </w:r>
          </w:p>
        </w:tc>
        <w:tc>
          <w:tcPr>
            <w:tcW w:w="270" w:type="dxa"/>
            <w:gridSpan w:val="2"/>
          </w:tcPr>
          <w:p w14:paraId="6D57EFB2" w14:textId="77777777" w:rsidR="009864AF" w:rsidRPr="009864AF" w:rsidRDefault="009864AF" w:rsidP="009864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382DD" w14:textId="7644491F" w:rsidR="009864AF" w:rsidRPr="009864AF" w:rsidRDefault="009864AF" w:rsidP="0098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4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(45,941)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3103438" w14:textId="77777777" w:rsidR="009864AF" w:rsidRPr="009864AF" w:rsidRDefault="009864AF" w:rsidP="009864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B043AD" w14:textId="34B61F27" w:rsidR="009864AF" w:rsidRPr="009864AF" w:rsidRDefault="009864AF" w:rsidP="0098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4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48,892</w:t>
            </w:r>
          </w:p>
        </w:tc>
        <w:tc>
          <w:tcPr>
            <w:tcW w:w="270" w:type="dxa"/>
            <w:gridSpan w:val="2"/>
          </w:tcPr>
          <w:p w14:paraId="38211D17" w14:textId="77777777" w:rsidR="009864AF" w:rsidRPr="009864AF" w:rsidRDefault="009864AF" w:rsidP="0098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65BBA4" w14:textId="49D5DC6E" w:rsidR="009864AF" w:rsidRPr="009864AF" w:rsidRDefault="009864AF" w:rsidP="0098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64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(45,941)</w:t>
            </w:r>
          </w:p>
        </w:tc>
      </w:tr>
      <w:tr w:rsidR="009864AF" w:rsidRPr="0017336D" w14:paraId="4B99416B" w14:textId="77777777" w:rsidTr="009864AF">
        <w:trPr>
          <w:trHeight w:val="64"/>
        </w:trPr>
        <w:tc>
          <w:tcPr>
            <w:tcW w:w="3330" w:type="dxa"/>
          </w:tcPr>
          <w:p w14:paraId="3AA52682" w14:textId="77777777" w:rsidR="009864AF" w:rsidRPr="003A4A49" w:rsidRDefault="009864AF" w:rsidP="0098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A4A4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4" w:type="dxa"/>
            <w:gridSpan w:val="2"/>
          </w:tcPr>
          <w:p w14:paraId="6CC31C05" w14:textId="77777777" w:rsidR="009864AF" w:rsidRPr="003A4A49" w:rsidRDefault="009864AF" w:rsidP="0098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16E102" w14:textId="229C6FC3" w:rsidR="009864AF" w:rsidRPr="003A4A49" w:rsidRDefault="009864AF" w:rsidP="0098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</w:t>
            </w:r>
            <w:r w:rsidRPr="003A4A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675</w:t>
            </w:r>
          </w:p>
        </w:tc>
        <w:tc>
          <w:tcPr>
            <w:tcW w:w="270" w:type="dxa"/>
            <w:gridSpan w:val="2"/>
          </w:tcPr>
          <w:p w14:paraId="4CC2C080" w14:textId="77777777" w:rsidR="009864AF" w:rsidRPr="003A4A49" w:rsidRDefault="009864AF" w:rsidP="0098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5FBFDF" w14:textId="432F7808" w:rsidR="009864AF" w:rsidRPr="003A4A49" w:rsidRDefault="009864AF" w:rsidP="0098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4A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</w:t>
            </w:r>
            <w:r w:rsidRPr="003A4A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941</w:t>
            </w:r>
            <w:r w:rsidRPr="003A4A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250B1E5" w14:textId="77777777" w:rsidR="009864AF" w:rsidRPr="003A4A49" w:rsidRDefault="009864AF" w:rsidP="009864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C55689" w14:textId="309FFB63" w:rsidR="009864AF" w:rsidRPr="003A4A49" w:rsidRDefault="009864AF" w:rsidP="0098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</w:t>
            </w:r>
            <w:r w:rsidRPr="003A4A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675</w:t>
            </w:r>
          </w:p>
        </w:tc>
        <w:tc>
          <w:tcPr>
            <w:tcW w:w="270" w:type="dxa"/>
            <w:gridSpan w:val="2"/>
          </w:tcPr>
          <w:p w14:paraId="6995B663" w14:textId="77777777" w:rsidR="009864AF" w:rsidRPr="003A4A49" w:rsidRDefault="009864AF" w:rsidP="0098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82E508" w14:textId="5B72A7D4" w:rsidR="009864AF" w:rsidRPr="0017336D" w:rsidRDefault="009864AF" w:rsidP="0098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4A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</w:t>
            </w:r>
            <w:r w:rsidRPr="003A4A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941</w:t>
            </w:r>
            <w:r w:rsidRPr="003A4A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516F73B9" w14:textId="77777777" w:rsidR="007B1EE2" w:rsidRDefault="007B1EE2" w:rsidP="003A4F0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BB74F7B" w14:textId="77777777" w:rsidR="003A4F09" w:rsidRPr="003A4F09" w:rsidRDefault="003A4F09" w:rsidP="003A4F0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17336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เบ็ดเสร็จอื่น</w:t>
      </w:r>
    </w:p>
    <w:p w14:paraId="02710245" w14:textId="77777777" w:rsidR="001E6471" w:rsidRPr="0017336D" w:rsidRDefault="001E6471" w:rsidP="00B20B9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tbl>
      <w:tblPr>
        <w:tblW w:w="924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0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1038"/>
      </w:tblGrid>
      <w:tr w:rsidR="00FB79C3" w:rsidRPr="00FB79C3" w14:paraId="67291E78" w14:textId="77777777" w:rsidTr="00CE3E79">
        <w:trPr>
          <w:trHeight w:val="20"/>
          <w:tblHeader/>
        </w:trPr>
        <w:tc>
          <w:tcPr>
            <w:tcW w:w="2860" w:type="dxa"/>
          </w:tcPr>
          <w:p w14:paraId="4470C9B6" w14:textId="77777777" w:rsidR="00FB79C3" w:rsidRPr="00FB79C3" w:rsidRDefault="00FB79C3" w:rsidP="0037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81" w:type="dxa"/>
            <w:gridSpan w:val="11"/>
          </w:tcPr>
          <w:p w14:paraId="35F7313F" w14:textId="77777777" w:rsidR="00FB79C3" w:rsidRPr="00FB79C3" w:rsidRDefault="00FB79C3" w:rsidP="00370487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79C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3A4F0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B1402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/</w:t>
            </w:r>
            <w:r w:rsidR="003A4F0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B1402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B79C3" w:rsidRPr="00FB79C3" w14:paraId="5A3309C7" w14:textId="77777777" w:rsidTr="00CE3E79">
        <w:trPr>
          <w:trHeight w:val="20"/>
          <w:tblHeader/>
        </w:trPr>
        <w:tc>
          <w:tcPr>
            <w:tcW w:w="2860" w:type="dxa"/>
            <w:vMerge w:val="restart"/>
            <w:vAlign w:val="bottom"/>
          </w:tcPr>
          <w:p w14:paraId="2F82C09B" w14:textId="77777777" w:rsidR="00FB79C3" w:rsidRPr="00FB79C3" w:rsidRDefault="00FB79C3" w:rsidP="0037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7" w:type="dxa"/>
            <w:gridSpan w:val="5"/>
          </w:tcPr>
          <w:p w14:paraId="4623BA13" w14:textId="116CF846" w:rsidR="00FB79C3" w:rsidRPr="00FB79C3" w:rsidRDefault="008852A1" w:rsidP="003704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63A6347B" w14:textId="77777777" w:rsidR="00FB79C3" w:rsidRPr="00FB79C3" w:rsidRDefault="00FB79C3" w:rsidP="003704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44" w:type="dxa"/>
            <w:gridSpan w:val="5"/>
          </w:tcPr>
          <w:p w14:paraId="7A383AC1" w14:textId="0C406B05" w:rsidR="00FB79C3" w:rsidRPr="00FB79C3" w:rsidRDefault="008852A1" w:rsidP="00370487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</w:tr>
      <w:tr w:rsidR="00FB79C3" w:rsidRPr="00FB79C3" w14:paraId="2EC30923" w14:textId="77777777" w:rsidTr="00CE3E79">
        <w:trPr>
          <w:trHeight w:val="20"/>
          <w:tblHeader/>
        </w:trPr>
        <w:tc>
          <w:tcPr>
            <w:tcW w:w="2860" w:type="dxa"/>
            <w:vMerge/>
          </w:tcPr>
          <w:p w14:paraId="730B074F" w14:textId="77777777" w:rsidR="00FB79C3" w:rsidRPr="00FB79C3" w:rsidRDefault="00FB79C3" w:rsidP="0037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092450BF" w14:textId="77777777" w:rsidR="00FB79C3" w:rsidRPr="00FB79C3" w:rsidRDefault="00FB79C3" w:rsidP="003704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B79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513A6A5B" w14:textId="77777777" w:rsidR="00FB79C3" w:rsidRPr="00FB79C3" w:rsidRDefault="00FB79C3" w:rsidP="003704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79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90EFD06" w14:textId="77777777" w:rsidR="00FB79C3" w:rsidRPr="00FB79C3" w:rsidRDefault="00FB79C3" w:rsidP="0037048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5F0DB275" w14:textId="77777777" w:rsidR="00FB79C3" w:rsidRPr="00FB79C3" w:rsidRDefault="00FB79C3" w:rsidP="003704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79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80" w:type="dxa"/>
            <w:vAlign w:val="bottom"/>
          </w:tcPr>
          <w:p w14:paraId="2B842632" w14:textId="77777777" w:rsidR="00FB79C3" w:rsidRPr="00FB79C3" w:rsidRDefault="00FB79C3" w:rsidP="0037048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07BA1107" w14:textId="77777777" w:rsidR="00FB79C3" w:rsidRPr="00FB79C3" w:rsidRDefault="00FB79C3" w:rsidP="003704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B79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082BEA40" w14:textId="77777777" w:rsidR="00FB79C3" w:rsidRPr="00FB79C3" w:rsidRDefault="00FB79C3" w:rsidP="003704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B79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7C64F47" w14:textId="77777777" w:rsidR="00FB79C3" w:rsidRPr="00FB79C3" w:rsidRDefault="00FB79C3" w:rsidP="0037048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2DDC08D9" w14:textId="77777777" w:rsidR="00FB79C3" w:rsidRPr="00FB79C3" w:rsidRDefault="00FB79C3" w:rsidP="003704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B79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6D4C2D31" w14:textId="77777777" w:rsidR="00FB79C3" w:rsidRPr="00FB79C3" w:rsidRDefault="00FB79C3" w:rsidP="003704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79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E6EB221" w14:textId="77777777" w:rsidR="00FB79C3" w:rsidRPr="00FB79C3" w:rsidRDefault="00FB79C3" w:rsidP="0037048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17B4633F" w14:textId="77777777" w:rsidR="00FB79C3" w:rsidRPr="00FB79C3" w:rsidRDefault="00FB79C3" w:rsidP="003704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79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7E5037C2" w14:textId="77777777" w:rsidR="00FB79C3" w:rsidRPr="00FB79C3" w:rsidRDefault="00FB79C3" w:rsidP="0037048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6677FF71" w14:textId="77777777" w:rsidR="00FB79C3" w:rsidRPr="00FB79C3" w:rsidRDefault="00FB79C3" w:rsidP="003704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B79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248F7688" w14:textId="77777777" w:rsidR="00FB79C3" w:rsidRPr="00FB79C3" w:rsidRDefault="00FB79C3" w:rsidP="003704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B79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FB79C3" w:rsidRPr="00FB79C3" w14:paraId="298B963D" w14:textId="77777777" w:rsidTr="00CE3E79">
        <w:trPr>
          <w:trHeight w:val="20"/>
          <w:tblHeader/>
        </w:trPr>
        <w:tc>
          <w:tcPr>
            <w:tcW w:w="2860" w:type="dxa"/>
          </w:tcPr>
          <w:p w14:paraId="0B42535E" w14:textId="77777777" w:rsidR="00FB79C3" w:rsidRPr="00FB79C3" w:rsidRDefault="00FB79C3" w:rsidP="0037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1" w:type="dxa"/>
            <w:gridSpan w:val="11"/>
          </w:tcPr>
          <w:p w14:paraId="0A84F3DA" w14:textId="77777777" w:rsidR="00FB79C3" w:rsidRPr="00FB79C3" w:rsidRDefault="00FB79C3" w:rsidP="003704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79C3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B1402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B79C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FB79C3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D3A79" w:rsidRPr="00FB79C3" w14:paraId="62D9B1B7" w14:textId="77777777" w:rsidTr="001D3A79">
        <w:trPr>
          <w:cantSplit/>
          <w:trHeight w:val="20"/>
        </w:trPr>
        <w:tc>
          <w:tcPr>
            <w:tcW w:w="2860" w:type="dxa"/>
          </w:tcPr>
          <w:p w14:paraId="6B0F63CC" w14:textId="77777777" w:rsidR="001D3A79" w:rsidRPr="00FB79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79C3">
              <w:rPr>
                <w:rFonts w:ascii="Angsana New" w:hAnsi="Angsana New" w:cs="Angsana New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48746772" w14:textId="77777777" w:rsidR="001D3A79" w:rsidRPr="00FB79C3" w:rsidRDefault="00C21756" w:rsidP="001D3A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4B14E44" w14:textId="77777777" w:rsidR="001D3A79" w:rsidRPr="00FB79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111455FB" w14:textId="77777777" w:rsidR="001D3A79" w:rsidRPr="00FB79C3" w:rsidRDefault="00C21756" w:rsidP="001D3A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4333867" w14:textId="77777777" w:rsidR="001D3A79" w:rsidRPr="00FB79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4C07A66D" w14:textId="77777777" w:rsidR="001D3A79" w:rsidRPr="00FB79C3" w:rsidRDefault="00C21756" w:rsidP="001D3A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C8889B9" w14:textId="77777777" w:rsidR="001D3A79" w:rsidRPr="00FB79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7D186E26" w14:textId="11DF1871" w:rsidR="001D3A79" w:rsidRPr="00FB79C3" w:rsidRDefault="008852A1" w:rsidP="001D3A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352</w:t>
            </w:r>
          </w:p>
        </w:tc>
        <w:tc>
          <w:tcPr>
            <w:tcW w:w="180" w:type="dxa"/>
          </w:tcPr>
          <w:p w14:paraId="2D468FE2" w14:textId="77777777" w:rsidR="001D3A79" w:rsidRPr="00FB79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070A901F" w14:textId="1FEE4D33" w:rsidR="001D3A79" w:rsidRPr="00FB79C3" w:rsidRDefault="001D3A79" w:rsidP="001D3A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B479F86" w14:textId="77777777" w:rsidR="001D3A79" w:rsidRPr="00FB79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45BF9C3D" w14:textId="276455D9" w:rsidR="001D3A79" w:rsidRPr="00FB79C3" w:rsidRDefault="008852A1" w:rsidP="001D3A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282</w:t>
            </w:r>
          </w:p>
        </w:tc>
      </w:tr>
      <w:tr w:rsidR="001D3A79" w:rsidRPr="00FB79C3" w14:paraId="7DF612C6" w14:textId="77777777" w:rsidTr="00CE3E79">
        <w:trPr>
          <w:cantSplit/>
          <w:trHeight w:val="20"/>
        </w:trPr>
        <w:tc>
          <w:tcPr>
            <w:tcW w:w="2860" w:type="dxa"/>
          </w:tcPr>
          <w:p w14:paraId="5483A65A" w14:textId="77777777" w:rsidR="001D3A79" w:rsidRPr="00FB79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79C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1A19C" w14:textId="77777777" w:rsidR="001D3A79" w:rsidRPr="00167881" w:rsidRDefault="00C21756" w:rsidP="001D3A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2F1D27C" w14:textId="77777777" w:rsidR="001D3A79" w:rsidRPr="00BC3D6F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4BFB4" w14:textId="77777777" w:rsidR="001D3A79" w:rsidRPr="00BC3D6F" w:rsidRDefault="00C21756" w:rsidP="001D3A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6DB425E" w14:textId="77777777" w:rsidR="001D3A79" w:rsidRPr="00FB79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8DF229" w14:textId="77777777" w:rsidR="001D3A79" w:rsidRPr="00BC3D6F" w:rsidRDefault="00C21756" w:rsidP="001D3A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8FB27C" w14:textId="77777777" w:rsidR="001D3A79" w:rsidRPr="00FB79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BF239A" w14:textId="026AC0D8" w:rsidR="001D3A79" w:rsidRPr="00167881" w:rsidRDefault="008852A1" w:rsidP="001D3A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352</w:t>
            </w:r>
          </w:p>
        </w:tc>
        <w:tc>
          <w:tcPr>
            <w:tcW w:w="180" w:type="dxa"/>
            <w:vAlign w:val="bottom"/>
          </w:tcPr>
          <w:p w14:paraId="6AC59BA4" w14:textId="77777777" w:rsidR="001D3A79" w:rsidRPr="00BC3D6F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0D478" w14:textId="6BEA1438" w:rsidR="001D3A79" w:rsidRPr="00BC3D6F" w:rsidRDefault="001D3A79" w:rsidP="001D3A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678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</w:t>
            </w:r>
            <w:r w:rsidRPr="001678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713DD07" w14:textId="77777777" w:rsidR="001D3A79" w:rsidRPr="00FB79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342CB" w14:textId="1FD3158A" w:rsidR="001D3A79" w:rsidRPr="00BC3D6F" w:rsidRDefault="008852A1" w:rsidP="001D3A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282</w:t>
            </w:r>
          </w:p>
        </w:tc>
      </w:tr>
    </w:tbl>
    <w:p w14:paraId="643B3C80" w14:textId="77777777" w:rsidR="00FB79C3" w:rsidRDefault="00FB79C3" w:rsidP="00B20B9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4F8CEAD1" w14:textId="77777777" w:rsidR="005B71E2" w:rsidRDefault="005B71E2" w:rsidP="00B20B9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  <w:sectPr w:rsidR="005B71E2" w:rsidSect="00B16945">
          <w:pgSz w:w="11909" w:h="16834" w:code="9"/>
          <w:pgMar w:top="691" w:right="1152" w:bottom="576" w:left="1152" w:header="720" w:footer="720" w:gutter="0"/>
          <w:cols w:space="720"/>
        </w:sectPr>
      </w:pPr>
    </w:p>
    <w:p w14:paraId="6C19387A" w14:textId="77777777" w:rsidR="006E33EB" w:rsidRDefault="00D81438" w:rsidP="00D81438">
      <w:pPr>
        <w:pStyle w:val="BodyText2"/>
        <w:tabs>
          <w:tab w:val="left" w:pos="540"/>
        </w:tabs>
        <w:spacing w:line="260" w:lineRule="atLeast"/>
        <w:ind w:left="540" w:firstLine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B79C3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1E989762" w14:textId="77777777" w:rsidR="00D81438" w:rsidRDefault="00D81438" w:rsidP="00D81438">
      <w:pPr>
        <w:pStyle w:val="BodyText2"/>
        <w:tabs>
          <w:tab w:val="left" w:pos="540"/>
        </w:tabs>
        <w:spacing w:line="260" w:lineRule="atLeast"/>
        <w:ind w:left="540" w:firstLine="72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tbl>
      <w:tblPr>
        <w:tblW w:w="13990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3780"/>
        <w:gridCol w:w="994"/>
        <w:gridCol w:w="270"/>
        <w:gridCol w:w="1084"/>
        <w:gridCol w:w="270"/>
        <w:gridCol w:w="902"/>
        <w:gridCol w:w="270"/>
        <w:gridCol w:w="1180"/>
        <w:gridCol w:w="270"/>
        <w:gridCol w:w="994"/>
        <w:gridCol w:w="252"/>
        <w:gridCol w:w="1102"/>
        <w:gridCol w:w="252"/>
        <w:gridCol w:w="1012"/>
        <w:gridCol w:w="252"/>
        <w:gridCol w:w="1106"/>
      </w:tblGrid>
      <w:tr w:rsidR="005B71E2" w:rsidRPr="005900A1" w14:paraId="6D83EDD7" w14:textId="77777777" w:rsidTr="00D81438">
        <w:trPr>
          <w:trHeight w:val="426"/>
        </w:trPr>
        <w:tc>
          <w:tcPr>
            <w:tcW w:w="3780" w:type="dxa"/>
            <w:shd w:val="clear" w:color="auto" w:fill="auto"/>
          </w:tcPr>
          <w:p w14:paraId="5EF45634" w14:textId="77777777" w:rsidR="005B71E2" w:rsidRPr="00FB79C3" w:rsidRDefault="005B71E2" w:rsidP="001E6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70" w:type="dxa"/>
            <w:gridSpan w:val="7"/>
            <w:vAlign w:val="bottom"/>
          </w:tcPr>
          <w:p w14:paraId="5E9BED4B" w14:textId="77777777" w:rsidR="005B71E2" w:rsidRPr="00962D2E" w:rsidRDefault="005B71E2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62D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EEB3F5F" w14:textId="77777777" w:rsidR="005B71E2" w:rsidRPr="00962D2E" w:rsidRDefault="005B71E2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70" w:type="dxa"/>
            <w:gridSpan w:val="7"/>
          </w:tcPr>
          <w:p w14:paraId="41EAF348" w14:textId="77777777" w:rsidR="005B71E2" w:rsidRPr="00962D2E" w:rsidRDefault="005B71E2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62D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D3A79" w:rsidRPr="005900A1" w14:paraId="67F99568" w14:textId="77777777" w:rsidTr="001D3A79">
        <w:trPr>
          <w:trHeight w:val="416"/>
        </w:trPr>
        <w:tc>
          <w:tcPr>
            <w:tcW w:w="3780" w:type="dxa"/>
            <w:shd w:val="clear" w:color="auto" w:fill="auto"/>
          </w:tcPr>
          <w:p w14:paraId="79484564" w14:textId="77777777" w:rsidR="001D3A79" w:rsidRPr="005900A1" w:rsidRDefault="001D3A79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348" w:type="dxa"/>
            <w:gridSpan w:val="3"/>
            <w:vAlign w:val="bottom"/>
          </w:tcPr>
          <w:p w14:paraId="649B09EF" w14:textId="6FB143A6" w:rsidR="001D3A79" w:rsidRPr="005900A1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AD8F25D" w14:textId="77777777" w:rsidR="001D3A79" w:rsidRPr="005900A1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2" w:type="dxa"/>
            <w:gridSpan w:val="3"/>
          </w:tcPr>
          <w:p w14:paraId="5FD699C6" w14:textId="243A6E63" w:rsidR="001D3A79" w:rsidRPr="005900A1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6D61F6A" w14:textId="77777777" w:rsidR="001D3A79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8" w:type="dxa"/>
            <w:gridSpan w:val="3"/>
            <w:vAlign w:val="bottom"/>
          </w:tcPr>
          <w:p w14:paraId="1F800139" w14:textId="35173ADB" w:rsidR="001D3A79" w:rsidRPr="005900A1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52" w:type="dxa"/>
          </w:tcPr>
          <w:p w14:paraId="0CBBA7C6" w14:textId="77777777" w:rsidR="001D3A79" w:rsidRPr="005900A1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0" w:type="dxa"/>
            <w:gridSpan w:val="3"/>
          </w:tcPr>
          <w:p w14:paraId="16201606" w14:textId="5D68C09F" w:rsidR="001D3A79" w:rsidRPr="005900A1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1D3A79" w:rsidRPr="005900A1" w14:paraId="44076DCF" w14:textId="77777777" w:rsidTr="00D81438">
        <w:trPr>
          <w:trHeight w:val="406"/>
        </w:trPr>
        <w:tc>
          <w:tcPr>
            <w:tcW w:w="3780" w:type="dxa"/>
            <w:shd w:val="clear" w:color="auto" w:fill="auto"/>
          </w:tcPr>
          <w:p w14:paraId="6CE59D95" w14:textId="77777777" w:rsidR="001D3A79" w:rsidRPr="005900A1" w:rsidRDefault="001D3A79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3FDB3F0F" w14:textId="77777777" w:rsidR="001D3A79" w:rsidRPr="005900A1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  <w:vAlign w:val="bottom"/>
          </w:tcPr>
          <w:p w14:paraId="590F0BDF" w14:textId="77777777" w:rsidR="001D3A79" w:rsidRPr="005900A1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14759A8" w14:textId="77777777" w:rsidR="001D3A79" w:rsidRPr="005900A1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474E3C" w14:textId="77777777" w:rsidR="001D3A79" w:rsidRPr="005900A1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5F912338" w14:textId="77777777" w:rsidR="001D3A79" w:rsidRPr="005900A1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  <w:vAlign w:val="bottom"/>
          </w:tcPr>
          <w:p w14:paraId="5E0109DD" w14:textId="77777777" w:rsidR="001D3A79" w:rsidRPr="005900A1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68E43A0D" w14:textId="77777777" w:rsidR="001D3A79" w:rsidRPr="005900A1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93EB9A" w14:textId="77777777" w:rsidR="001D3A79" w:rsidRPr="005900A1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43C2357B" w14:textId="77777777" w:rsidR="001D3A79" w:rsidRPr="005900A1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52" w:type="dxa"/>
            <w:vAlign w:val="bottom"/>
          </w:tcPr>
          <w:p w14:paraId="0C8A94EA" w14:textId="77777777" w:rsidR="001D3A79" w:rsidRPr="005900A1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3B7F97B2" w14:textId="77777777" w:rsidR="001D3A79" w:rsidRPr="005900A1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8EB5478" w14:textId="77777777" w:rsidR="001D3A79" w:rsidRPr="005900A1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67143A09" w14:textId="77777777" w:rsidR="001D3A79" w:rsidRPr="005900A1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52" w:type="dxa"/>
            <w:vAlign w:val="bottom"/>
          </w:tcPr>
          <w:p w14:paraId="0E035F30" w14:textId="77777777" w:rsidR="001D3A79" w:rsidRPr="005900A1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326767D7" w14:textId="77777777" w:rsidR="001D3A79" w:rsidRPr="005900A1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3A79" w:rsidRPr="0089336A" w14:paraId="47FFF210" w14:textId="77777777" w:rsidTr="00D81438">
        <w:trPr>
          <w:trHeight w:val="416"/>
        </w:trPr>
        <w:tc>
          <w:tcPr>
            <w:tcW w:w="3780" w:type="dxa"/>
            <w:shd w:val="clear" w:color="auto" w:fill="auto"/>
          </w:tcPr>
          <w:p w14:paraId="6C0C7BB5" w14:textId="77777777" w:rsidR="001D3A79" w:rsidRPr="0089336A" w:rsidRDefault="001D3A79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35F2C2F8" w14:textId="77777777" w:rsidR="001D3A79" w:rsidRPr="0089336A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3D2E7371" w14:textId="77777777" w:rsidR="001D3A79" w:rsidRPr="0089336A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A0F9D9A" w14:textId="77777777" w:rsidR="001D3A79" w:rsidRPr="0089336A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041DF7D6" w14:textId="77777777" w:rsidR="001D3A79" w:rsidRPr="0089336A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0CB98CE2" w14:textId="77777777" w:rsidR="001D3A79" w:rsidRPr="0089336A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455E8029" w14:textId="77777777" w:rsidR="001D3A79" w:rsidRPr="0089336A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5567785D" w14:textId="77777777" w:rsidR="001D3A79" w:rsidRPr="0089336A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7D816EF5" w14:textId="77777777" w:rsidR="001D3A79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4" w:type="dxa"/>
            <w:vAlign w:val="bottom"/>
          </w:tcPr>
          <w:p w14:paraId="698AB1C6" w14:textId="77777777" w:rsidR="001D3A79" w:rsidRPr="0089336A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52" w:type="dxa"/>
            <w:vAlign w:val="bottom"/>
          </w:tcPr>
          <w:p w14:paraId="08D2F40A" w14:textId="77777777" w:rsidR="001D3A79" w:rsidRPr="0089336A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1FE8E7D2" w14:textId="77777777" w:rsidR="001D3A79" w:rsidRPr="0089336A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52" w:type="dxa"/>
          </w:tcPr>
          <w:p w14:paraId="45122201" w14:textId="77777777" w:rsidR="001D3A79" w:rsidRPr="0089336A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63AF5B79" w14:textId="77777777" w:rsidR="001D3A79" w:rsidRPr="0089336A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52" w:type="dxa"/>
            <w:vAlign w:val="bottom"/>
          </w:tcPr>
          <w:p w14:paraId="59552C5D" w14:textId="77777777" w:rsidR="001D3A79" w:rsidRPr="0089336A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3393CBD8" w14:textId="77777777" w:rsidR="001D3A79" w:rsidRPr="0089336A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1756" w:rsidRPr="00671549" w14:paraId="315687CD" w14:textId="77777777" w:rsidTr="00D81438">
        <w:trPr>
          <w:trHeight w:val="416"/>
        </w:trPr>
        <w:tc>
          <w:tcPr>
            <w:tcW w:w="3780" w:type="dxa"/>
          </w:tcPr>
          <w:p w14:paraId="40F62C6D" w14:textId="6A8CD16C" w:rsidR="00C21756" w:rsidRPr="00962D2E" w:rsidRDefault="00D44C9C" w:rsidP="00C2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7D8A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กำไรก่อน</w:t>
            </w:r>
            <w:r w:rsidRPr="00962D2E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4" w:type="dxa"/>
            <w:shd w:val="clear" w:color="auto" w:fill="auto"/>
          </w:tcPr>
          <w:p w14:paraId="3F13188E" w14:textId="77777777" w:rsidR="00C21756" w:rsidRPr="00962D2E" w:rsidRDefault="00C21756" w:rsidP="00C2175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AA1D9F3" w14:textId="77777777" w:rsidR="00C21756" w:rsidRPr="00962D2E" w:rsidRDefault="00C21756" w:rsidP="00C217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0E331B5E" w14:textId="672BCCB4" w:rsidR="00C21756" w:rsidRPr="00402694" w:rsidRDefault="008852A1" w:rsidP="00C2175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570</w:t>
            </w:r>
            <w:r w:rsidR="00C21756" w:rsidRPr="00C217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5639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08</w:t>
            </w:r>
          </w:p>
        </w:tc>
        <w:tc>
          <w:tcPr>
            <w:tcW w:w="270" w:type="dxa"/>
          </w:tcPr>
          <w:p w14:paraId="59ADA1B0" w14:textId="77777777" w:rsidR="00C21756" w:rsidRPr="00D95591" w:rsidRDefault="00C21756" w:rsidP="00C217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7520D425" w14:textId="77777777" w:rsidR="00C21756" w:rsidRPr="001D3A79" w:rsidRDefault="00C21756" w:rsidP="00C2175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778F46" w14:textId="77777777" w:rsidR="00C21756" w:rsidRPr="00962D2E" w:rsidRDefault="00C21756" w:rsidP="00C217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14:paraId="10C01F6A" w14:textId="6FD17A30" w:rsidR="00C21756" w:rsidRPr="00402694" w:rsidRDefault="008852A1" w:rsidP="00C2175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361</w:t>
            </w:r>
            <w:r w:rsidR="00C217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510</w:t>
            </w:r>
          </w:p>
        </w:tc>
        <w:tc>
          <w:tcPr>
            <w:tcW w:w="270" w:type="dxa"/>
          </w:tcPr>
          <w:p w14:paraId="3581D4B7" w14:textId="77777777" w:rsidR="00C21756" w:rsidRDefault="00C21756" w:rsidP="00C217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</w:tcPr>
          <w:p w14:paraId="50CA3497" w14:textId="77777777" w:rsidR="00C21756" w:rsidRDefault="00C21756" w:rsidP="00C217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785062F6" w14:textId="77777777" w:rsidR="00C21756" w:rsidRDefault="00C21756" w:rsidP="00C217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</w:tcPr>
          <w:p w14:paraId="3EF17CF7" w14:textId="1DBE9083" w:rsidR="00C21756" w:rsidRPr="00402694" w:rsidRDefault="008852A1" w:rsidP="00C2175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455</w:t>
            </w:r>
            <w:r w:rsidR="00C21756" w:rsidRPr="00C217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5639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252" w:type="dxa"/>
          </w:tcPr>
          <w:p w14:paraId="5153E479" w14:textId="77777777" w:rsidR="00C21756" w:rsidRDefault="00C21756" w:rsidP="00C217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</w:tcPr>
          <w:p w14:paraId="1A70E082" w14:textId="77777777" w:rsidR="00C21756" w:rsidRDefault="00C21756" w:rsidP="00C217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776199F0" w14:textId="77777777" w:rsidR="00C21756" w:rsidRDefault="00C21756" w:rsidP="00C217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</w:tcPr>
          <w:p w14:paraId="765B8DA9" w14:textId="12B0C8DD" w:rsidR="00C21756" w:rsidRPr="00402694" w:rsidRDefault="008852A1" w:rsidP="00C2175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355</w:t>
            </w:r>
            <w:r w:rsidR="00C21756" w:rsidRPr="004526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767</w:t>
            </w:r>
          </w:p>
        </w:tc>
      </w:tr>
      <w:tr w:rsidR="00C21756" w:rsidRPr="00671549" w14:paraId="1A051380" w14:textId="77777777" w:rsidTr="00D81438">
        <w:trPr>
          <w:trHeight w:val="406"/>
        </w:trPr>
        <w:tc>
          <w:tcPr>
            <w:tcW w:w="3780" w:type="dxa"/>
          </w:tcPr>
          <w:p w14:paraId="5FA4A39B" w14:textId="77777777" w:rsidR="00C21756" w:rsidRPr="00962D2E" w:rsidRDefault="00C21756" w:rsidP="00C2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2D2E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4" w:type="dxa"/>
            <w:shd w:val="clear" w:color="auto" w:fill="auto"/>
          </w:tcPr>
          <w:p w14:paraId="4A254CDF" w14:textId="2864B972" w:rsidR="00C21756" w:rsidRPr="00962D2E" w:rsidRDefault="008852A1" w:rsidP="00C21756">
            <w:pPr>
              <w:pStyle w:val="acctfourfigures"/>
              <w:tabs>
                <w:tab w:val="clear" w:pos="765"/>
              </w:tabs>
              <w:spacing w:line="240" w:lineRule="atLeast"/>
              <w:ind w:left="-81" w:right="-9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1402DF81" w14:textId="77777777" w:rsidR="00C21756" w:rsidRPr="00962D2E" w:rsidRDefault="00C21756" w:rsidP="00C217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4D451F32" w14:textId="4257956D" w:rsidR="00C21756" w:rsidRPr="00EB0A35" w:rsidRDefault="008852A1" w:rsidP="00C2175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114</w:t>
            </w:r>
            <w:r w:rsidR="00C21756" w:rsidRPr="00C217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</w:t>
            </w:r>
            <w:r w:rsidR="005639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FCA9801" w14:textId="77777777" w:rsidR="00C21756" w:rsidRPr="00D95591" w:rsidRDefault="00C21756" w:rsidP="00C217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4A364C35" w14:textId="0117C36B" w:rsidR="00C21756" w:rsidRPr="00962D2E" w:rsidRDefault="008852A1" w:rsidP="00C21756">
            <w:pPr>
              <w:pStyle w:val="acctfourfigures"/>
              <w:tabs>
                <w:tab w:val="clear" w:pos="765"/>
              </w:tabs>
              <w:spacing w:line="240" w:lineRule="atLeast"/>
              <w:ind w:left="-81" w:right="-9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016722F" w14:textId="77777777" w:rsidR="00C21756" w:rsidRPr="00962D2E" w:rsidRDefault="00C21756" w:rsidP="00C217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0" w:type="dxa"/>
            <w:shd w:val="clear" w:color="auto" w:fill="auto"/>
          </w:tcPr>
          <w:p w14:paraId="18274241" w14:textId="31A01020" w:rsidR="00C21756" w:rsidRPr="00EB0A35" w:rsidRDefault="008852A1" w:rsidP="00C2175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</w:t>
            </w:r>
            <w:r w:rsidR="00C21756" w:rsidRPr="007B51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302</w:t>
            </w:r>
          </w:p>
        </w:tc>
        <w:tc>
          <w:tcPr>
            <w:tcW w:w="270" w:type="dxa"/>
          </w:tcPr>
          <w:p w14:paraId="35256E89" w14:textId="77777777" w:rsidR="00C21756" w:rsidRDefault="00C21756" w:rsidP="00C217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</w:tcPr>
          <w:p w14:paraId="780E5D13" w14:textId="7D5C9FF0" w:rsidR="00C21756" w:rsidRPr="00962D2E" w:rsidRDefault="008852A1" w:rsidP="00C21756">
            <w:pPr>
              <w:pStyle w:val="acctfourfigures"/>
              <w:tabs>
                <w:tab w:val="clear" w:pos="765"/>
              </w:tabs>
              <w:spacing w:line="240" w:lineRule="atLeast"/>
              <w:ind w:left="-81" w:right="-9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52" w:type="dxa"/>
          </w:tcPr>
          <w:p w14:paraId="5A15A3E7" w14:textId="77777777" w:rsidR="00C21756" w:rsidRDefault="00C21756" w:rsidP="00C217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</w:tcPr>
          <w:p w14:paraId="0B3DB475" w14:textId="3625D6F6" w:rsidR="00C21756" w:rsidRPr="00EB0A35" w:rsidRDefault="008852A1" w:rsidP="00C2175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</w:t>
            </w:r>
            <w:r w:rsidR="00C21756" w:rsidRPr="00C217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</w:t>
            </w:r>
            <w:r w:rsidR="005639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2" w:type="dxa"/>
          </w:tcPr>
          <w:p w14:paraId="59409052" w14:textId="77777777" w:rsidR="00C21756" w:rsidRDefault="00C21756" w:rsidP="00C217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</w:tcPr>
          <w:p w14:paraId="1CED6CE3" w14:textId="2DB76204" w:rsidR="00C21756" w:rsidRPr="00962D2E" w:rsidRDefault="008852A1" w:rsidP="00C21756">
            <w:pPr>
              <w:pStyle w:val="acctfourfigures"/>
              <w:tabs>
                <w:tab w:val="clear" w:pos="765"/>
              </w:tabs>
              <w:spacing w:line="240" w:lineRule="atLeast"/>
              <w:ind w:left="-81" w:right="-9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52" w:type="dxa"/>
          </w:tcPr>
          <w:p w14:paraId="5B7704CC" w14:textId="77777777" w:rsidR="00C21756" w:rsidRDefault="00C21756" w:rsidP="00C217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</w:tcPr>
          <w:p w14:paraId="7FFFF91F" w14:textId="1CF03C8A" w:rsidR="00C21756" w:rsidRPr="00412351" w:rsidRDefault="008852A1" w:rsidP="00C2175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</w:t>
            </w:r>
            <w:r w:rsidR="00C21756" w:rsidRPr="004526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153</w:t>
            </w:r>
          </w:p>
        </w:tc>
      </w:tr>
      <w:tr w:rsidR="00D44C9C" w:rsidRPr="00671549" w14:paraId="7EF5D687" w14:textId="77777777" w:rsidTr="00D81438">
        <w:trPr>
          <w:trHeight w:val="416"/>
        </w:trPr>
        <w:tc>
          <w:tcPr>
            <w:tcW w:w="3780" w:type="dxa"/>
          </w:tcPr>
          <w:p w14:paraId="4FC9C514" w14:textId="66B0FEE5" w:rsidR="00D44C9C" w:rsidRDefault="00D44C9C" w:rsidP="00D44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</w:t>
            </w:r>
            <w:r w:rsidRPr="004D7D8A">
              <w:rPr>
                <w:rFonts w:ascii="Angsana New" w:hAnsi="Angsana New" w:cs="Angsana New" w:hint="cs"/>
                <w:sz w:val="30"/>
                <w:szCs w:val="30"/>
                <w:cs/>
              </w:rPr>
              <w:t>แบ่งกำไรใน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994" w:type="dxa"/>
            <w:shd w:val="clear" w:color="auto" w:fill="auto"/>
          </w:tcPr>
          <w:p w14:paraId="0A9A7738" w14:textId="77777777" w:rsidR="00D44C9C" w:rsidRDefault="00D44C9C" w:rsidP="00D44C9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DC68D9" w14:textId="77777777" w:rsidR="00D44C9C" w:rsidRPr="00962D2E" w:rsidRDefault="00D44C9C" w:rsidP="00D44C9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3CAF2DF1" w14:textId="26F529A9" w:rsidR="00D44C9C" w:rsidRPr="00EB0A35" w:rsidRDefault="00D44C9C" w:rsidP="00D44C9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C217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C217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590</w:t>
            </w:r>
            <w:r w:rsidRPr="00C217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782399D" w14:textId="77777777" w:rsidR="00D44C9C" w:rsidRPr="00D95591" w:rsidRDefault="00D44C9C" w:rsidP="00D44C9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49E90551" w14:textId="77777777" w:rsidR="00D44C9C" w:rsidRDefault="00D44C9C" w:rsidP="00D44C9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B7DC0A2" w14:textId="77777777" w:rsidR="00D44C9C" w:rsidRPr="00962D2E" w:rsidRDefault="00D44C9C" w:rsidP="00D44C9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0" w:type="dxa"/>
            <w:shd w:val="clear" w:color="auto" w:fill="auto"/>
          </w:tcPr>
          <w:p w14:paraId="7253AFE9" w14:textId="3E87F4C8" w:rsidR="00D44C9C" w:rsidRPr="004D7D8A" w:rsidRDefault="00D44C9C" w:rsidP="00D44C9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7D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4D7D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565</w:t>
            </w:r>
            <w:r w:rsidRPr="004D7D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F906C2B" w14:textId="77777777" w:rsidR="00D44C9C" w:rsidRPr="004D7D8A" w:rsidRDefault="00D44C9C" w:rsidP="00D44C9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</w:tcPr>
          <w:p w14:paraId="32925E1A" w14:textId="77777777" w:rsidR="00D44C9C" w:rsidRPr="004D7D8A" w:rsidRDefault="00D44C9C" w:rsidP="00D44C9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3430D2EE" w14:textId="77777777" w:rsidR="00D44C9C" w:rsidRPr="004D7D8A" w:rsidRDefault="00D44C9C" w:rsidP="00D44C9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</w:tcPr>
          <w:p w14:paraId="5018B2E0" w14:textId="6653074F" w:rsidR="00D44C9C" w:rsidRPr="004D7D8A" w:rsidRDefault="00D44C9C" w:rsidP="00D44C9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7D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5E9320FA" w14:textId="77777777" w:rsidR="00D44C9C" w:rsidRDefault="00D44C9C" w:rsidP="00D44C9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</w:tcPr>
          <w:p w14:paraId="4D64FC59" w14:textId="77777777" w:rsidR="00D44C9C" w:rsidRDefault="00D44C9C" w:rsidP="00D44C9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3631C0E4" w14:textId="77777777" w:rsidR="00D44C9C" w:rsidRDefault="00D44C9C" w:rsidP="00D44C9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</w:tcPr>
          <w:p w14:paraId="2DC1CD83" w14:textId="7D2705AD" w:rsidR="00D44C9C" w:rsidRDefault="00D44C9C" w:rsidP="00D44C9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B51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21756" w:rsidRPr="00671549" w14:paraId="0296035D" w14:textId="77777777" w:rsidTr="00D81438">
        <w:trPr>
          <w:trHeight w:val="406"/>
        </w:trPr>
        <w:tc>
          <w:tcPr>
            <w:tcW w:w="3780" w:type="dxa"/>
          </w:tcPr>
          <w:p w14:paraId="3834053C" w14:textId="77777777" w:rsidR="00C21756" w:rsidRPr="00962D2E" w:rsidRDefault="00C21756" w:rsidP="00C2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2D2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4" w:type="dxa"/>
            <w:shd w:val="clear" w:color="auto" w:fill="auto"/>
          </w:tcPr>
          <w:p w14:paraId="3EB9A2F1" w14:textId="77777777" w:rsidR="00C21756" w:rsidRPr="00EC5C51" w:rsidRDefault="00C21756" w:rsidP="00C217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2ACD0B6" w14:textId="77777777" w:rsidR="00C21756" w:rsidRPr="00EC5C51" w:rsidRDefault="00C21756" w:rsidP="00C217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shd w:val="clear" w:color="auto" w:fill="auto"/>
          </w:tcPr>
          <w:p w14:paraId="6ACFDC29" w14:textId="4D64B07D" w:rsidR="00C21756" w:rsidRPr="00EB0A35" w:rsidRDefault="00C21756" w:rsidP="00C2175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C21756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C2175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094</w:t>
            </w:r>
            <w:r w:rsidRPr="00C21756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33E0F73" w14:textId="77777777" w:rsidR="00C21756" w:rsidRPr="00D95591" w:rsidRDefault="00C21756" w:rsidP="00C217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3EE380AD" w14:textId="77777777" w:rsidR="00C21756" w:rsidRPr="00EC5C51" w:rsidRDefault="00C21756" w:rsidP="00C217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CC34C8" w14:textId="77777777" w:rsidR="00C21756" w:rsidRPr="00EC5C51" w:rsidRDefault="00C21756" w:rsidP="00C217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0" w:type="dxa"/>
            <w:shd w:val="clear" w:color="auto" w:fill="auto"/>
          </w:tcPr>
          <w:p w14:paraId="0D119E86" w14:textId="104CB2AF" w:rsidR="00C21756" w:rsidRPr="00EB0A35" w:rsidRDefault="00C21756" w:rsidP="00C2175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7B51BE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064</w:t>
            </w:r>
            <w:r w:rsidRPr="007B51B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7FB2131" w14:textId="77777777" w:rsidR="00C21756" w:rsidRDefault="00C21756" w:rsidP="00C217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</w:tcPr>
          <w:p w14:paraId="78353C93" w14:textId="77777777" w:rsidR="00C21756" w:rsidRDefault="00C21756" w:rsidP="00C217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2D61C346" w14:textId="77777777" w:rsidR="00C21756" w:rsidRDefault="00C21756" w:rsidP="00C217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02" w:type="dxa"/>
          </w:tcPr>
          <w:p w14:paraId="1A8D0F40" w14:textId="78DA6134" w:rsidR="00C21756" w:rsidRPr="00EB0A35" w:rsidRDefault="00C21756" w:rsidP="00C2175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C21756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C2175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094</w:t>
            </w:r>
            <w:r w:rsidRPr="00C21756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2" w:type="dxa"/>
          </w:tcPr>
          <w:p w14:paraId="308ED448" w14:textId="77777777" w:rsidR="00C21756" w:rsidRDefault="00C21756" w:rsidP="00C217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12" w:type="dxa"/>
          </w:tcPr>
          <w:p w14:paraId="72729350" w14:textId="77777777" w:rsidR="00C21756" w:rsidRDefault="00C21756" w:rsidP="00C217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308A5701" w14:textId="77777777" w:rsidR="00C21756" w:rsidRDefault="00C21756" w:rsidP="00C217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06" w:type="dxa"/>
          </w:tcPr>
          <w:p w14:paraId="46388D6A" w14:textId="00E7F418" w:rsidR="00C21756" w:rsidRPr="00D95591" w:rsidRDefault="00C21756" w:rsidP="00C2175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526A3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C21756" w:rsidRPr="00671549" w14:paraId="37B8F71E" w14:textId="77777777" w:rsidTr="00D81438">
        <w:trPr>
          <w:trHeight w:val="416"/>
        </w:trPr>
        <w:tc>
          <w:tcPr>
            <w:tcW w:w="3780" w:type="dxa"/>
          </w:tcPr>
          <w:p w14:paraId="500BB0D2" w14:textId="77777777" w:rsidR="00C21756" w:rsidRPr="00962D2E" w:rsidRDefault="00C21756" w:rsidP="00C2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2D2E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4" w:type="dxa"/>
            <w:shd w:val="clear" w:color="auto" w:fill="auto"/>
          </w:tcPr>
          <w:p w14:paraId="6B8B3E4F" w14:textId="77777777" w:rsidR="00C21756" w:rsidRPr="00EC5C51" w:rsidRDefault="00C21756" w:rsidP="00C217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E23B42" w14:textId="77777777" w:rsidR="00C21756" w:rsidRPr="00EC5C51" w:rsidRDefault="00C21756" w:rsidP="00C217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shd w:val="clear" w:color="auto" w:fill="auto"/>
          </w:tcPr>
          <w:p w14:paraId="1D0835CF" w14:textId="0BFD3B7D" w:rsidR="00C21756" w:rsidRPr="00EB0A35" w:rsidRDefault="0056399C" w:rsidP="00C2175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270" w:type="dxa"/>
          </w:tcPr>
          <w:p w14:paraId="5F051014" w14:textId="77777777" w:rsidR="00C21756" w:rsidRPr="00D95591" w:rsidRDefault="00C21756" w:rsidP="00C217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6046ACD9" w14:textId="77777777" w:rsidR="00C21756" w:rsidRPr="00EC5C51" w:rsidRDefault="00C21756" w:rsidP="00C217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61FC04" w14:textId="77777777" w:rsidR="00C21756" w:rsidRPr="00EC5C51" w:rsidRDefault="00C21756" w:rsidP="00C217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0" w:type="dxa"/>
            <w:shd w:val="clear" w:color="auto" w:fill="auto"/>
          </w:tcPr>
          <w:p w14:paraId="540DF09B" w14:textId="5AFE90C6" w:rsidR="00C21756" w:rsidRPr="00EB0A35" w:rsidRDefault="008852A1" w:rsidP="00C2175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C2175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270" w:type="dxa"/>
          </w:tcPr>
          <w:p w14:paraId="35D44B44" w14:textId="77777777" w:rsidR="00C21756" w:rsidRDefault="00C21756" w:rsidP="00C217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</w:tcPr>
          <w:p w14:paraId="2C584B31" w14:textId="77777777" w:rsidR="00C21756" w:rsidRDefault="00C21756" w:rsidP="00C217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52496852" w14:textId="77777777" w:rsidR="00C21756" w:rsidRDefault="00C21756" w:rsidP="00C217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02" w:type="dxa"/>
          </w:tcPr>
          <w:p w14:paraId="6534039A" w14:textId="123B12F4" w:rsidR="00C21756" w:rsidRPr="00EB0A35" w:rsidRDefault="008852A1" w:rsidP="00C2175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="00C21756" w:rsidRPr="00C2175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5639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52" w:type="dxa"/>
          </w:tcPr>
          <w:p w14:paraId="177B27C7" w14:textId="77777777" w:rsidR="00C21756" w:rsidRDefault="00C21756" w:rsidP="00C217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12" w:type="dxa"/>
          </w:tcPr>
          <w:p w14:paraId="6AB1C84B" w14:textId="77777777" w:rsidR="00C21756" w:rsidRDefault="00C21756" w:rsidP="00C217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415DDEA1" w14:textId="77777777" w:rsidR="00C21756" w:rsidRDefault="00C21756" w:rsidP="00C217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06" w:type="dxa"/>
          </w:tcPr>
          <w:p w14:paraId="4932AA38" w14:textId="0CCACE94" w:rsidR="00C21756" w:rsidRPr="00D95591" w:rsidRDefault="008852A1" w:rsidP="00C2175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C2175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445</w:t>
            </w:r>
          </w:p>
        </w:tc>
      </w:tr>
      <w:tr w:rsidR="00C21756" w:rsidRPr="00671549" w14:paraId="67132582" w14:textId="77777777" w:rsidTr="00D81438">
        <w:trPr>
          <w:trHeight w:val="406"/>
        </w:trPr>
        <w:tc>
          <w:tcPr>
            <w:tcW w:w="3780" w:type="dxa"/>
          </w:tcPr>
          <w:p w14:paraId="4DED0C65" w14:textId="77777777" w:rsidR="00C21756" w:rsidRDefault="00C21756" w:rsidP="00C2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994" w:type="dxa"/>
            <w:shd w:val="clear" w:color="auto" w:fill="auto"/>
          </w:tcPr>
          <w:p w14:paraId="1A015802" w14:textId="77777777" w:rsidR="00C21756" w:rsidRPr="00EC5C51" w:rsidRDefault="00C21756" w:rsidP="00C217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9A0BFC" w14:textId="77777777" w:rsidR="00C21756" w:rsidRPr="00EC5C51" w:rsidRDefault="00C21756" w:rsidP="00C217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70CA926B" w14:textId="6E16F098" w:rsidR="00C21756" w:rsidRPr="00EB0A35" w:rsidRDefault="00F57D27" w:rsidP="00C2175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C21756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 w:rsidRPr="00C2175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167</w:t>
            </w:r>
            <w:r w:rsidRPr="00C21756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66004D7" w14:textId="77777777" w:rsidR="00C21756" w:rsidRPr="00D95591" w:rsidRDefault="00C21756" w:rsidP="00C217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4CA66A38" w14:textId="77777777" w:rsidR="00C21756" w:rsidRPr="00EC5C51" w:rsidRDefault="00C21756" w:rsidP="00C217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45D670" w14:textId="77777777" w:rsidR="00C21756" w:rsidRPr="00EC5C51" w:rsidRDefault="00C21756" w:rsidP="00C217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D405656" w14:textId="7BFE1355" w:rsidR="00C21756" w:rsidRPr="00EB0A35" w:rsidRDefault="00C21756" w:rsidP="00C2175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7B51BE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  <w:r w:rsidRPr="007B51B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475</w:t>
            </w:r>
            <w:r w:rsidRPr="007B51B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83CFE4D" w14:textId="77777777" w:rsidR="00C21756" w:rsidRDefault="00C21756" w:rsidP="00C217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</w:tcPr>
          <w:p w14:paraId="06F4C0BE" w14:textId="77777777" w:rsidR="00C21756" w:rsidRDefault="00C21756" w:rsidP="00C217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7692FAA8" w14:textId="77777777" w:rsidR="00C21756" w:rsidRDefault="00C21756" w:rsidP="00C217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02" w:type="dxa"/>
          </w:tcPr>
          <w:p w14:paraId="7FA703BA" w14:textId="3229E667" w:rsidR="00C21756" w:rsidRPr="00EB0A35" w:rsidRDefault="00C21756" w:rsidP="00C2175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C21756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 w:rsidRPr="00C2175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167</w:t>
            </w:r>
            <w:r w:rsidRPr="00C21756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2" w:type="dxa"/>
          </w:tcPr>
          <w:p w14:paraId="4546EAC9" w14:textId="77777777" w:rsidR="00C21756" w:rsidRDefault="00C21756" w:rsidP="00C217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12" w:type="dxa"/>
          </w:tcPr>
          <w:p w14:paraId="4CA9F05E" w14:textId="77777777" w:rsidR="00C21756" w:rsidRDefault="00C21756" w:rsidP="00C217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2E772DB3" w14:textId="77777777" w:rsidR="00C21756" w:rsidRDefault="00C21756" w:rsidP="00C217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06" w:type="dxa"/>
          </w:tcPr>
          <w:p w14:paraId="2D2106EB" w14:textId="5DAB9173" w:rsidR="00C21756" w:rsidRPr="000E7EAF" w:rsidRDefault="00C21756" w:rsidP="00C2175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21756" w:rsidRPr="00671549" w14:paraId="5E9E6CA6" w14:textId="77777777" w:rsidTr="00D81438">
        <w:trPr>
          <w:trHeight w:val="347"/>
        </w:trPr>
        <w:tc>
          <w:tcPr>
            <w:tcW w:w="3780" w:type="dxa"/>
          </w:tcPr>
          <w:p w14:paraId="6492D8A5" w14:textId="77777777" w:rsidR="00C21756" w:rsidRDefault="00C21756" w:rsidP="00C2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E7B20">
              <w:rPr>
                <w:rFonts w:ascii="Angsana New" w:hAnsi="Angsana New" w:cs="Angsana New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4" w:type="dxa"/>
            <w:shd w:val="clear" w:color="auto" w:fill="auto"/>
          </w:tcPr>
          <w:p w14:paraId="708E2BC6" w14:textId="77777777" w:rsidR="00C21756" w:rsidRPr="00EC5C51" w:rsidRDefault="00C21756" w:rsidP="00C217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32321C" w14:textId="77777777" w:rsidR="00C21756" w:rsidRPr="00EC5C51" w:rsidRDefault="00C21756" w:rsidP="00C217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35B9144B" w14:textId="6EF04C5B" w:rsidR="00C21756" w:rsidRPr="007B51BE" w:rsidRDefault="00F57D27" w:rsidP="00C2175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7D27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F57D2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365</w:t>
            </w:r>
            <w:r w:rsidRPr="00F57D27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84C5CF6" w14:textId="77777777" w:rsidR="00C21756" w:rsidRPr="00D95591" w:rsidRDefault="00C21756" w:rsidP="00C217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4497096E" w14:textId="77777777" w:rsidR="00C21756" w:rsidRPr="00EC5C51" w:rsidRDefault="00C21756" w:rsidP="00C217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151A669" w14:textId="77777777" w:rsidR="00C21756" w:rsidRPr="00EC5C51" w:rsidRDefault="00C21756" w:rsidP="00C217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46A0819" w14:textId="54D76C31" w:rsidR="00C21756" w:rsidRPr="007B51BE" w:rsidRDefault="00C21756" w:rsidP="00C2175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2C58DF5" w14:textId="77777777" w:rsidR="00C21756" w:rsidRDefault="00C21756" w:rsidP="00C217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</w:tcPr>
          <w:p w14:paraId="7FE3D8E6" w14:textId="77777777" w:rsidR="00C21756" w:rsidRDefault="00C21756" w:rsidP="00C217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6304FB25" w14:textId="77777777" w:rsidR="00C21756" w:rsidRDefault="00C21756" w:rsidP="00C217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02" w:type="dxa"/>
          </w:tcPr>
          <w:p w14:paraId="5123A391" w14:textId="77777777" w:rsidR="00C21756" w:rsidRPr="007B51BE" w:rsidRDefault="00F57D27" w:rsidP="00C2175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52" w:type="dxa"/>
          </w:tcPr>
          <w:p w14:paraId="5F46C572" w14:textId="77777777" w:rsidR="00C21756" w:rsidRDefault="00C21756" w:rsidP="00C217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12" w:type="dxa"/>
          </w:tcPr>
          <w:p w14:paraId="3911831A" w14:textId="77777777" w:rsidR="00C21756" w:rsidRDefault="00C21756" w:rsidP="00C217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6FDF4A5E" w14:textId="77777777" w:rsidR="00C21756" w:rsidRDefault="00C21756" w:rsidP="00C217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06" w:type="dxa"/>
          </w:tcPr>
          <w:p w14:paraId="6434F4C1" w14:textId="77777777" w:rsidR="00C21756" w:rsidRDefault="00C21756" w:rsidP="00C2175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B51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21756" w:rsidRPr="00671549" w14:paraId="57DFED17" w14:textId="77777777" w:rsidTr="000B3B59">
        <w:trPr>
          <w:trHeight w:val="406"/>
        </w:trPr>
        <w:tc>
          <w:tcPr>
            <w:tcW w:w="3780" w:type="dxa"/>
          </w:tcPr>
          <w:p w14:paraId="7EBB02A7" w14:textId="77777777" w:rsidR="00C21756" w:rsidRDefault="00C21756" w:rsidP="00C2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 w:cs="Angsana New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6761C584" w14:textId="77777777" w:rsidR="00C21756" w:rsidRPr="00EC5C51" w:rsidRDefault="00C21756" w:rsidP="00C217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E334BE" w14:textId="77777777" w:rsidR="00C21756" w:rsidRPr="00EC5C51" w:rsidRDefault="00C21756" w:rsidP="00C217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236B240F" w14:textId="0F7A2399" w:rsidR="00C21756" w:rsidRPr="00EB0A35" w:rsidRDefault="008852A1" w:rsidP="00C2175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F57D27" w:rsidRPr="00C217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783</w:t>
            </w:r>
          </w:p>
        </w:tc>
        <w:tc>
          <w:tcPr>
            <w:tcW w:w="270" w:type="dxa"/>
          </w:tcPr>
          <w:p w14:paraId="60530E6B" w14:textId="77777777" w:rsidR="00C21756" w:rsidRPr="00D95591" w:rsidRDefault="00C21756" w:rsidP="00C217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6D5CF6D6" w14:textId="77777777" w:rsidR="00C21756" w:rsidRPr="00EC5C51" w:rsidRDefault="00C21756" w:rsidP="00C217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765306" w14:textId="77777777" w:rsidR="00C21756" w:rsidRPr="00EC5C51" w:rsidRDefault="00C21756" w:rsidP="00C217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05BDA95" w14:textId="77777777" w:rsidR="00C21756" w:rsidRPr="00EB0A35" w:rsidRDefault="00C21756" w:rsidP="00C2175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7B51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DD51F5" w14:textId="77777777" w:rsidR="00C21756" w:rsidRDefault="00C21756" w:rsidP="00C217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</w:tcPr>
          <w:p w14:paraId="1B9DF6F4" w14:textId="77777777" w:rsidR="00C21756" w:rsidRDefault="00C21756" w:rsidP="00C217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1617A50B" w14:textId="77777777" w:rsidR="00C21756" w:rsidRDefault="00C21756" w:rsidP="00C217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</w:tcPr>
          <w:p w14:paraId="24234587" w14:textId="3167F043" w:rsidR="00C21756" w:rsidRPr="00EB0A35" w:rsidRDefault="008852A1" w:rsidP="00C2175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C21756" w:rsidRPr="00C217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783</w:t>
            </w:r>
          </w:p>
        </w:tc>
        <w:tc>
          <w:tcPr>
            <w:tcW w:w="252" w:type="dxa"/>
          </w:tcPr>
          <w:p w14:paraId="782F1E29" w14:textId="77777777" w:rsidR="00C21756" w:rsidRDefault="00C21756" w:rsidP="00C217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</w:tcPr>
          <w:p w14:paraId="42A50E18" w14:textId="77777777" w:rsidR="00C21756" w:rsidRDefault="00C21756" w:rsidP="00C217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511A8AA8" w14:textId="77777777" w:rsidR="00C21756" w:rsidRDefault="00C21756" w:rsidP="00C217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</w:tcPr>
          <w:p w14:paraId="02462401" w14:textId="77777777" w:rsidR="00C21756" w:rsidRDefault="00C21756" w:rsidP="00C2175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B51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21756" w:rsidRPr="00D95591" w14:paraId="0379470A" w14:textId="77777777" w:rsidTr="000B3B59">
        <w:trPr>
          <w:trHeight w:val="426"/>
        </w:trPr>
        <w:tc>
          <w:tcPr>
            <w:tcW w:w="3780" w:type="dxa"/>
          </w:tcPr>
          <w:p w14:paraId="44976413" w14:textId="77777777" w:rsidR="00C21756" w:rsidRPr="00962D2E" w:rsidRDefault="00C21756" w:rsidP="00C2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2D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6F9C6" w14:textId="53DBA01D" w:rsidR="00C21756" w:rsidRPr="00D95591" w:rsidRDefault="008852A1" w:rsidP="00C2175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7E092F11" w14:textId="77777777" w:rsidR="00C21756" w:rsidRPr="00D95591" w:rsidRDefault="00C21756" w:rsidP="00C217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5F8F0B" w14:textId="69011286" w:rsidR="00C21756" w:rsidRPr="00EB0A35" w:rsidRDefault="008852A1" w:rsidP="00C2175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</w:t>
            </w:r>
            <w:r w:rsidR="00F57D27" w:rsidRPr="00C217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675</w:t>
            </w:r>
          </w:p>
        </w:tc>
        <w:tc>
          <w:tcPr>
            <w:tcW w:w="270" w:type="dxa"/>
          </w:tcPr>
          <w:p w14:paraId="09FF7A2F" w14:textId="77777777" w:rsidR="00C21756" w:rsidRPr="00D95591" w:rsidRDefault="00C21756" w:rsidP="00C217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28FF00BE" w14:textId="5793EA26" w:rsidR="00C21756" w:rsidRPr="00D95591" w:rsidRDefault="00C21756" w:rsidP="00C2175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9CC3E2E" w14:textId="77777777" w:rsidR="00C21756" w:rsidRPr="00D95591" w:rsidRDefault="00C21756" w:rsidP="00C217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7A5DA8" w14:textId="30BA2F0C" w:rsidR="00C21756" w:rsidRPr="00EB0A35" w:rsidRDefault="00C21756" w:rsidP="00C2175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7B51B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</w:t>
            </w:r>
            <w:r w:rsidRPr="007B51B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941</w:t>
            </w:r>
            <w:r w:rsidRPr="007B51B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0679B91" w14:textId="77777777" w:rsidR="00C21756" w:rsidRDefault="00C21756" w:rsidP="00C217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51C809F4" w14:textId="4FEC5249" w:rsidR="00C21756" w:rsidRPr="00D95591" w:rsidRDefault="008852A1" w:rsidP="00C2175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52" w:type="dxa"/>
          </w:tcPr>
          <w:p w14:paraId="0232AE49" w14:textId="77777777" w:rsidR="00C21756" w:rsidRPr="00D95591" w:rsidRDefault="00C21756" w:rsidP="00C217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14:paraId="6D54D56C" w14:textId="04FC4770" w:rsidR="00C21756" w:rsidRPr="00EB0A35" w:rsidRDefault="008852A1" w:rsidP="00C2175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</w:t>
            </w:r>
            <w:r w:rsidR="00C21756" w:rsidRPr="00C217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675</w:t>
            </w:r>
          </w:p>
        </w:tc>
        <w:tc>
          <w:tcPr>
            <w:tcW w:w="252" w:type="dxa"/>
          </w:tcPr>
          <w:p w14:paraId="6A8C8533" w14:textId="77777777" w:rsidR="00C21756" w:rsidRPr="00D95591" w:rsidRDefault="00C21756" w:rsidP="00C217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2BDED4C3" w14:textId="3EAAE1A4" w:rsidR="00C21756" w:rsidRPr="00D95591" w:rsidRDefault="00C21756" w:rsidP="00C2175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52" w:type="dxa"/>
          </w:tcPr>
          <w:p w14:paraId="1E951183" w14:textId="77777777" w:rsidR="00C21756" w:rsidRPr="00D95591" w:rsidRDefault="00C21756" w:rsidP="00C217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57CD8BCE" w14:textId="62A7D9D0" w:rsidR="00C21756" w:rsidRPr="00D95591" w:rsidRDefault="00C21756" w:rsidP="00C2175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526A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5EA6FF02" w14:textId="77777777" w:rsidR="00FB79C3" w:rsidRDefault="00FB79C3" w:rsidP="0056137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791C84B" w14:textId="77777777" w:rsidR="005B71E2" w:rsidRDefault="005B71E2" w:rsidP="0056137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D5E4464" w14:textId="77777777" w:rsidR="005B71E2" w:rsidRDefault="005B71E2" w:rsidP="0056137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  <w:sectPr w:rsidR="005B71E2" w:rsidSect="005B71E2">
          <w:headerReference w:type="default" r:id="rId16"/>
          <w:footerReference w:type="default" r:id="rId17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tbl>
      <w:tblPr>
        <w:tblW w:w="925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122"/>
        <w:gridCol w:w="1080"/>
        <w:gridCol w:w="270"/>
        <w:gridCol w:w="1080"/>
        <w:gridCol w:w="270"/>
        <w:gridCol w:w="1080"/>
        <w:gridCol w:w="270"/>
        <w:gridCol w:w="1080"/>
      </w:tblGrid>
      <w:tr w:rsidR="00301D1C" w:rsidRPr="004D2480" w14:paraId="7C70926E" w14:textId="77777777" w:rsidTr="00080B5D">
        <w:tc>
          <w:tcPr>
            <w:tcW w:w="4122" w:type="dxa"/>
          </w:tcPr>
          <w:p w14:paraId="5472B147" w14:textId="77777777" w:rsidR="00301D1C" w:rsidRDefault="00301D1C" w:rsidP="0030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EE03E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ภาษีเงินได้รอการตัดบัญชี</w:t>
            </w:r>
          </w:p>
        </w:tc>
        <w:tc>
          <w:tcPr>
            <w:tcW w:w="5130" w:type="dxa"/>
            <w:gridSpan w:val="7"/>
          </w:tcPr>
          <w:p w14:paraId="4F07E1DC" w14:textId="77777777" w:rsidR="00301D1C" w:rsidRPr="004D2480" w:rsidRDefault="00301D1C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EE03E6" w:rsidRPr="004D2480" w14:paraId="243F9738" w14:textId="77777777" w:rsidTr="00080B5D">
        <w:tc>
          <w:tcPr>
            <w:tcW w:w="4122" w:type="dxa"/>
          </w:tcPr>
          <w:p w14:paraId="05AE7A2E" w14:textId="77777777" w:rsidR="00EE03E6" w:rsidRPr="00301D1C" w:rsidRDefault="006E33EB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130" w:type="dxa"/>
            <w:gridSpan w:val="7"/>
          </w:tcPr>
          <w:p w14:paraId="1191DFB3" w14:textId="77777777" w:rsidR="00EE03E6" w:rsidRPr="004D2480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4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รวม / </w:t>
            </w:r>
            <w:r w:rsidRPr="004D24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03E6" w:rsidRPr="004D2480" w14:paraId="5CD6B4B2" w14:textId="77777777" w:rsidTr="00080B5D">
        <w:tc>
          <w:tcPr>
            <w:tcW w:w="4122" w:type="dxa"/>
          </w:tcPr>
          <w:p w14:paraId="3698F3DF" w14:textId="77777777" w:rsidR="00EE03E6" w:rsidRPr="004D2480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D07227" w14:textId="77777777" w:rsidR="00EE03E6" w:rsidRPr="004D2480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80839" w14:textId="77777777" w:rsidR="00EE03E6" w:rsidRPr="004D2480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0E206C8B" w14:textId="77777777" w:rsidR="00EE03E6" w:rsidRPr="007B3D24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7B3D2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บันทึกเป็น </w:t>
            </w:r>
            <w:r w:rsidRPr="007B3D24">
              <w:rPr>
                <w:rFonts w:ascii="Angsana New" w:hAnsi="Angsana New" w:cs="Angsana New"/>
                <w:spacing w:val="-6"/>
                <w:sz w:val="30"/>
                <w:szCs w:val="30"/>
              </w:rPr>
              <w:t>(</w:t>
            </w:r>
            <w:r w:rsidRPr="007B3D2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รายจ่าย</w:t>
            </w:r>
            <w:r w:rsidRPr="007B3D24">
              <w:rPr>
                <w:rFonts w:ascii="Angsana New" w:hAnsi="Angsana New" w:cs="Angsana New"/>
                <w:spacing w:val="-6"/>
                <w:sz w:val="30"/>
                <w:szCs w:val="30"/>
              </w:rPr>
              <w:t>)</w:t>
            </w:r>
            <w:r w:rsidRPr="007B3D2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7B3D24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/ </w:t>
            </w:r>
            <w:r w:rsidRPr="007B3D2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0CF0D176" w14:textId="77777777" w:rsidR="00EE03E6" w:rsidRPr="004D2480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A061DB" w14:textId="77777777" w:rsidR="00EE03E6" w:rsidRPr="004D2480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E03E6" w:rsidRPr="004D2480" w14:paraId="7C2015F6" w14:textId="77777777" w:rsidTr="00080B5D">
        <w:tc>
          <w:tcPr>
            <w:tcW w:w="4122" w:type="dxa"/>
            <w:shd w:val="clear" w:color="auto" w:fill="auto"/>
          </w:tcPr>
          <w:p w14:paraId="33DEFBF6" w14:textId="77777777" w:rsidR="00EE03E6" w:rsidRPr="004D2480" w:rsidRDefault="00EE03E6" w:rsidP="00733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74EA68" w14:textId="77777777" w:rsidR="00EE03E6" w:rsidRPr="004D2480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4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7C5149AE" w14:textId="77777777" w:rsidR="00EE03E6" w:rsidRPr="004D2480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84975D" w14:textId="77777777" w:rsidR="00EE03E6" w:rsidRPr="004D2480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480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AAFAE10" w14:textId="77777777" w:rsidR="00EE03E6" w:rsidRPr="004D2480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B58F81" w14:textId="77777777" w:rsidR="00EE03E6" w:rsidRPr="004D2480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2480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14:paraId="704F0CB8" w14:textId="77777777" w:rsidR="00EE03E6" w:rsidRPr="004D2480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A7EC47" w14:textId="77777777" w:rsidR="00EE03E6" w:rsidRPr="004D2480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4D248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E03E6" w:rsidRPr="007B3D24" w14:paraId="160C907C" w14:textId="77777777" w:rsidTr="00080B5D">
        <w:tc>
          <w:tcPr>
            <w:tcW w:w="4122" w:type="dxa"/>
            <w:shd w:val="clear" w:color="auto" w:fill="auto"/>
          </w:tcPr>
          <w:p w14:paraId="75F78B14" w14:textId="77777777" w:rsidR="00EE03E6" w:rsidRPr="004D2480" w:rsidRDefault="00EE03E6" w:rsidP="00733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9F8344" w14:textId="1FFDE749" w:rsidR="00EE03E6" w:rsidRPr="007B3D24" w:rsidRDefault="008852A1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EE03E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EE03E6" w:rsidRPr="007B3D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667B8B10" w14:textId="77777777" w:rsidR="00EE03E6" w:rsidRPr="004D2480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92C9F8" w14:textId="77777777" w:rsidR="00EE03E6" w:rsidRPr="004D2480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2480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165AEAD1" w14:textId="77777777" w:rsidR="00EE03E6" w:rsidRPr="004D2480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EEFE7C" w14:textId="77777777" w:rsidR="00EE03E6" w:rsidRPr="004D2480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2480">
              <w:rPr>
                <w:rFonts w:ascii="Angsana New" w:hAnsi="Angsana New" w:cs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43A5BB7B" w14:textId="77777777" w:rsidR="00EE03E6" w:rsidRPr="004D2480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162EC1" w14:textId="3E651C7D" w:rsidR="00EE03E6" w:rsidRPr="007B3D24" w:rsidRDefault="008852A1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EE03E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EE03E6" w:rsidRPr="007B3D2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EE03E6" w:rsidRPr="004D2480" w14:paraId="270C1F00" w14:textId="77777777" w:rsidTr="00080B5D">
        <w:tc>
          <w:tcPr>
            <w:tcW w:w="4122" w:type="dxa"/>
          </w:tcPr>
          <w:p w14:paraId="7B0FADE0" w14:textId="77777777" w:rsidR="00EE03E6" w:rsidRPr="004D2480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238E597F" w14:textId="77777777" w:rsidR="00EE03E6" w:rsidRPr="004D2480" w:rsidRDefault="00EE03E6" w:rsidP="0073330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4D248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41694" w:rsidRPr="004D2480" w14:paraId="0D075D9A" w14:textId="77777777" w:rsidTr="00080B5D">
        <w:tc>
          <w:tcPr>
            <w:tcW w:w="4122" w:type="dxa"/>
          </w:tcPr>
          <w:p w14:paraId="170E0FE1" w14:textId="31EE1A3D" w:rsidR="00541694" w:rsidRPr="004D2480" w:rsidRDefault="008852A1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852A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130" w:type="dxa"/>
            <w:gridSpan w:val="7"/>
          </w:tcPr>
          <w:p w14:paraId="1183EC27" w14:textId="77777777" w:rsidR="00541694" w:rsidRPr="004D2480" w:rsidRDefault="00541694" w:rsidP="0073330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E03E6" w:rsidRPr="004D2480" w14:paraId="6ACAAFB7" w14:textId="77777777" w:rsidTr="00080B5D">
        <w:tc>
          <w:tcPr>
            <w:tcW w:w="4122" w:type="dxa"/>
          </w:tcPr>
          <w:p w14:paraId="6E9E90B8" w14:textId="77777777" w:rsidR="00EE03E6" w:rsidRPr="004D2480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bookmarkStart w:id="4" w:name="_Hlk32954517"/>
            <w:r w:rsidRPr="004D24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5422D063" w14:textId="77777777" w:rsidR="00EE03E6" w:rsidRPr="004D2480" w:rsidRDefault="00EE03E6" w:rsidP="0073330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A15562" w14:textId="77777777" w:rsidR="00EE03E6" w:rsidRPr="004D2480" w:rsidRDefault="00EE03E6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6556E44" w14:textId="77777777" w:rsidR="00EE03E6" w:rsidRPr="004D2480" w:rsidRDefault="00EE03E6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73DC21" w14:textId="77777777" w:rsidR="00EE03E6" w:rsidRPr="004D2480" w:rsidRDefault="00EE03E6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5D0A504" w14:textId="77777777" w:rsidR="00EE03E6" w:rsidRPr="004D2480" w:rsidRDefault="00EE03E6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0579226" w14:textId="77777777" w:rsidR="00EE03E6" w:rsidRPr="004D2480" w:rsidRDefault="00EE03E6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A8E93D9" w14:textId="77777777" w:rsidR="00EE03E6" w:rsidRPr="004D2480" w:rsidRDefault="00EE03E6" w:rsidP="0073330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bookmarkEnd w:id="4"/>
      <w:tr w:rsidR="004A72F9" w:rsidRPr="004D2480" w14:paraId="7F765F70" w14:textId="77777777" w:rsidTr="00080B5D">
        <w:tc>
          <w:tcPr>
            <w:tcW w:w="4122" w:type="dxa"/>
          </w:tcPr>
          <w:p w14:paraId="7CC3EF0C" w14:textId="77777777" w:rsidR="004A72F9" w:rsidRPr="004D2480" w:rsidRDefault="004A72F9" w:rsidP="004A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2480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การลด</w:t>
            </w:r>
            <w:r w:rsidRPr="004D2480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4D2480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080" w:type="dxa"/>
            <w:shd w:val="clear" w:color="auto" w:fill="auto"/>
          </w:tcPr>
          <w:p w14:paraId="03B68B09" w14:textId="4B942A8E" w:rsidR="004A72F9" w:rsidRPr="004D2480" w:rsidRDefault="008852A1" w:rsidP="00814A7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E37023" w:rsidRPr="00E112F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790</w:t>
            </w:r>
          </w:p>
        </w:tc>
        <w:tc>
          <w:tcPr>
            <w:tcW w:w="270" w:type="dxa"/>
            <w:shd w:val="clear" w:color="auto" w:fill="auto"/>
          </w:tcPr>
          <w:p w14:paraId="0D008C7F" w14:textId="77777777" w:rsidR="004A72F9" w:rsidRPr="004D2480" w:rsidRDefault="004A72F9" w:rsidP="004A72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91AAEC3" w14:textId="6B0BE5DB" w:rsidR="004A72F9" w:rsidRPr="004D2480" w:rsidRDefault="008852A1" w:rsidP="00814A7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E3702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270" w:type="dxa"/>
            <w:shd w:val="clear" w:color="auto" w:fill="auto"/>
          </w:tcPr>
          <w:p w14:paraId="3FAF6BBF" w14:textId="77777777" w:rsidR="004A72F9" w:rsidRPr="004D2480" w:rsidRDefault="004A72F9" w:rsidP="004A72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7C5505C" w14:textId="77777777" w:rsidR="004A72F9" w:rsidRPr="004D2480" w:rsidRDefault="00E37023" w:rsidP="004A72F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A8A851" w14:textId="77777777" w:rsidR="004A72F9" w:rsidRPr="004D2480" w:rsidRDefault="004A72F9" w:rsidP="004A72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C4E35E5" w14:textId="172AA4FF" w:rsidR="004A72F9" w:rsidRPr="004D2480" w:rsidRDefault="008852A1" w:rsidP="00814A7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E37023" w:rsidRPr="00DA05FD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892</w:t>
            </w:r>
          </w:p>
        </w:tc>
      </w:tr>
      <w:tr w:rsidR="009B0B03" w:rsidRPr="004D2480" w14:paraId="3663BEDD" w14:textId="77777777" w:rsidTr="00080B5D">
        <w:tc>
          <w:tcPr>
            <w:tcW w:w="4122" w:type="dxa"/>
          </w:tcPr>
          <w:p w14:paraId="7B38564D" w14:textId="77777777" w:rsidR="009B0B03" w:rsidRPr="004D2480" w:rsidRDefault="009B0B03" w:rsidP="004A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05FD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shd w:val="clear" w:color="auto" w:fill="auto"/>
          </w:tcPr>
          <w:p w14:paraId="3B53C9AD" w14:textId="77777777" w:rsidR="009B0B03" w:rsidRPr="009B0B03" w:rsidRDefault="009B0B03" w:rsidP="00814A7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6CB583" w14:textId="77777777" w:rsidR="009B0B03" w:rsidRPr="004D2480" w:rsidRDefault="009B0B03" w:rsidP="004A72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D7C16E4" w14:textId="16280A30" w:rsidR="009B0B03" w:rsidRPr="004D2480" w:rsidRDefault="008852A1" w:rsidP="00814A7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209</w:t>
            </w:r>
          </w:p>
        </w:tc>
        <w:tc>
          <w:tcPr>
            <w:tcW w:w="270" w:type="dxa"/>
            <w:shd w:val="clear" w:color="auto" w:fill="auto"/>
          </w:tcPr>
          <w:p w14:paraId="3C86FA6D" w14:textId="77777777" w:rsidR="009B0B03" w:rsidRPr="004D2480" w:rsidRDefault="009B0B03" w:rsidP="004A72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141FA05" w14:textId="77777777" w:rsidR="009B0B03" w:rsidRPr="004D2480" w:rsidRDefault="00E37023" w:rsidP="004A72F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216429" w14:textId="77777777" w:rsidR="009B0B03" w:rsidRPr="004D2480" w:rsidRDefault="009B0B03" w:rsidP="004A72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B0C6AA3" w14:textId="526975C7" w:rsidR="009B0B03" w:rsidRPr="004D2480" w:rsidRDefault="008852A1" w:rsidP="00814A7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209</w:t>
            </w:r>
          </w:p>
        </w:tc>
      </w:tr>
      <w:tr w:rsidR="004A72F9" w14:paraId="022E073B" w14:textId="77777777" w:rsidTr="00080B5D">
        <w:tc>
          <w:tcPr>
            <w:tcW w:w="4122" w:type="dxa"/>
          </w:tcPr>
          <w:p w14:paraId="2B9E0159" w14:textId="77777777" w:rsidR="004A72F9" w:rsidRDefault="004A72F9" w:rsidP="004A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ขาดทุนจากการด้อยค่าสินทรัพย์ไม่มีตัวตน</w:t>
            </w:r>
          </w:p>
        </w:tc>
        <w:tc>
          <w:tcPr>
            <w:tcW w:w="1080" w:type="dxa"/>
            <w:shd w:val="clear" w:color="auto" w:fill="auto"/>
          </w:tcPr>
          <w:p w14:paraId="67A67DBC" w14:textId="2DFCD859" w:rsidR="004A72F9" w:rsidRDefault="008852A1" w:rsidP="00814A7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="00E37023" w:rsidRPr="00E112F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832</w:t>
            </w:r>
          </w:p>
        </w:tc>
        <w:tc>
          <w:tcPr>
            <w:tcW w:w="270" w:type="dxa"/>
            <w:shd w:val="clear" w:color="auto" w:fill="auto"/>
          </w:tcPr>
          <w:p w14:paraId="79327D4B" w14:textId="77777777" w:rsidR="004A72F9" w:rsidRPr="004D2480" w:rsidRDefault="004A72F9" w:rsidP="004A72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0FDAAF2" w14:textId="3BD60331" w:rsidR="004A72F9" w:rsidRDefault="00E37023" w:rsidP="00814A7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A05FD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DA05FD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123</w:t>
            </w:r>
            <w:r w:rsidRPr="00DA05FD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93D3C4" w14:textId="77777777" w:rsidR="004A72F9" w:rsidRPr="004D2480" w:rsidRDefault="004A72F9" w:rsidP="004A72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82FD57A" w14:textId="77777777" w:rsidR="004A72F9" w:rsidRPr="004D2480" w:rsidRDefault="00E37023" w:rsidP="004A72F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1D89E7" w14:textId="77777777" w:rsidR="004A72F9" w:rsidRPr="004D2480" w:rsidRDefault="004A72F9" w:rsidP="004A72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E4041EC" w14:textId="430E102D" w:rsidR="004A72F9" w:rsidRDefault="008852A1" w:rsidP="00814A7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="00E37023" w:rsidRPr="00DA05FD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709</w:t>
            </w:r>
          </w:p>
        </w:tc>
      </w:tr>
      <w:tr w:rsidR="004A72F9" w14:paraId="2992664A" w14:textId="77777777" w:rsidTr="00080B5D">
        <w:tc>
          <w:tcPr>
            <w:tcW w:w="4122" w:type="dxa"/>
          </w:tcPr>
          <w:p w14:paraId="3AD805BA" w14:textId="77777777" w:rsidR="004A72F9" w:rsidRDefault="004A72F9" w:rsidP="004A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ขาดทุนจากการด้อยค่าเงินลงทุนในการร่วมค้า</w:t>
            </w:r>
          </w:p>
        </w:tc>
        <w:tc>
          <w:tcPr>
            <w:tcW w:w="1080" w:type="dxa"/>
            <w:shd w:val="clear" w:color="auto" w:fill="auto"/>
          </w:tcPr>
          <w:p w14:paraId="0C607942" w14:textId="5390F49B" w:rsidR="004A72F9" w:rsidRDefault="008852A1" w:rsidP="00814A7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</w:t>
            </w:r>
            <w:r w:rsidR="00E37023" w:rsidRPr="00E112F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320</w:t>
            </w:r>
          </w:p>
        </w:tc>
        <w:tc>
          <w:tcPr>
            <w:tcW w:w="270" w:type="dxa"/>
            <w:shd w:val="clear" w:color="auto" w:fill="auto"/>
          </w:tcPr>
          <w:p w14:paraId="6C18846F" w14:textId="77777777" w:rsidR="004A72F9" w:rsidRPr="004D2480" w:rsidRDefault="004A72F9" w:rsidP="004A72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39D7DA8" w14:textId="77777777" w:rsidR="004A72F9" w:rsidRDefault="00E37023" w:rsidP="00814A7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EA35BA" w14:textId="77777777" w:rsidR="004A72F9" w:rsidRPr="004D2480" w:rsidRDefault="004A72F9" w:rsidP="004A72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31BF40A" w14:textId="77777777" w:rsidR="004A72F9" w:rsidRDefault="00E37023" w:rsidP="004A72F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6E0AD0" w14:textId="77777777" w:rsidR="004A72F9" w:rsidRPr="004D2480" w:rsidRDefault="004A72F9" w:rsidP="004A72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2A185B0" w14:textId="00CE47D3" w:rsidR="004A72F9" w:rsidRDefault="008852A1" w:rsidP="00814A7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</w:t>
            </w:r>
            <w:r w:rsidR="00E37023" w:rsidRPr="00E112F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320</w:t>
            </w:r>
          </w:p>
        </w:tc>
      </w:tr>
      <w:tr w:rsidR="00E37023" w:rsidRPr="003C47A5" w14:paraId="16E6C4A2" w14:textId="77777777" w:rsidTr="00080B5D">
        <w:tc>
          <w:tcPr>
            <w:tcW w:w="4122" w:type="dxa"/>
          </w:tcPr>
          <w:p w14:paraId="706AE4F2" w14:textId="77777777" w:rsidR="00E37023" w:rsidRPr="004D2480" w:rsidRDefault="00E37023" w:rsidP="00E3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4D2480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80" w:type="dxa"/>
            <w:shd w:val="clear" w:color="auto" w:fill="auto"/>
          </w:tcPr>
          <w:p w14:paraId="4FDDFD5E" w14:textId="60E2885C" w:rsidR="00E37023" w:rsidRPr="003C47A5" w:rsidRDefault="008852A1" w:rsidP="00E3702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E370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281</w:t>
            </w:r>
          </w:p>
        </w:tc>
        <w:tc>
          <w:tcPr>
            <w:tcW w:w="270" w:type="dxa"/>
            <w:shd w:val="clear" w:color="auto" w:fill="auto"/>
          </w:tcPr>
          <w:p w14:paraId="124DD6E5" w14:textId="77777777" w:rsidR="00E37023" w:rsidRPr="004D2480" w:rsidRDefault="00E37023" w:rsidP="00E370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F39B734" w14:textId="36FEB1C7" w:rsidR="00E37023" w:rsidRPr="00BA5859" w:rsidRDefault="008852A1" w:rsidP="00E3702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E37023" w:rsidRPr="00E370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003</w:t>
            </w:r>
          </w:p>
        </w:tc>
        <w:tc>
          <w:tcPr>
            <w:tcW w:w="270" w:type="dxa"/>
            <w:shd w:val="clear" w:color="auto" w:fill="auto"/>
          </w:tcPr>
          <w:p w14:paraId="74361F94" w14:textId="77777777" w:rsidR="00E37023" w:rsidRPr="004D2480" w:rsidRDefault="00E37023" w:rsidP="00E370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B665ADD" w14:textId="77777777" w:rsidR="00E37023" w:rsidRPr="004D2480" w:rsidRDefault="00E37023" w:rsidP="00E3702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B8B1EC" w14:textId="77777777" w:rsidR="00E37023" w:rsidRPr="004D2480" w:rsidRDefault="00E37023" w:rsidP="00E370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88E51D9" w14:textId="12676A37" w:rsidR="00E37023" w:rsidRPr="003C47A5" w:rsidRDefault="008852A1" w:rsidP="00E3702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E37023" w:rsidRPr="00E370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284</w:t>
            </w:r>
          </w:p>
        </w:tc>
      </w:tr>
      <w:tr w:rsidR="00E37023" w:rsidRPr="003C47A5" w14:paraId="17F22A0B" w14:textId="77777777" w:rsidTr="00080B5D">
        <w:tc>
          <w:tcPr>
            <w:tcW w:w="4122" w:type="dxa"/>
          </w:tcPr>
          <w:p w14:paraId="2E122EC7" w14:textId="77777777" w:rsidR="00E37023" w:rsidRDefault="00E37023" w:rsidP="00E3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ยอดขาดทุนทางภาษียกไป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A995D6A" w14:textId="0CD3C0A1" w:rsidR="00E37023" w:rsidRPr="003C47A5" w:rsidRDefault="008852A1" w:rsidP="00E3702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E37023" w:rsidRPr="00E11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270" w:type="dxa"/>
            <w:shd w:val="clear" w:color="auto" w:fill="auto"/>
          </w:tcPr>
          <w:p w14:paraId="38A16C2C" w14:textId="77777777" w:rsidR="00E37023" w:rsidRPr="004D2480" w:rsidRDefault="00E37023" w:rsidP="00E370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BFA476" w14:textId="72D9D6CF" w:rsidR="00E37023" w:rsidRDefault="00E37023" w:rsidP="00E3702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A05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</w:t>
            </w:r>
            <w:r w:rsidRPr="00DA05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083</w:t>
            </w:r>
            <w:r w:rsidRPr="00DA05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A14F97E" w14:textId="77777777" w:rsidR="00E37023" w:rsidRPr="004D2480" w:rsidRDefault="00E37023" w:rsidP="00E370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1B41A35" w14:textId="77777777" w:rsidR="00E37023" w:rsidRPr="004D2480" w:rsidRDefault="00E37023" w:rsidP="00E3702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5E4F60" w14:textId="77777777" w:rsidR="00E37023" w:rsidRPr="004D2480" w:rsidRDefault="00E37023" w:rsidP="00E370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E17F3D6" w14:textId="2D15B5C9" w:rsidR="00E37023" w:rsidRPr="003C47A5" w:rsidRDefault="008852A1" w:rsidP="00E3702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</w:t>
            </w:r>
            <w:r w:rsidR="00E37023" w:rsidRPr="00E370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078</w:t>
            </w:r>
          </w:p>
        </w:tc>
      </w:tr>
      <w:tr w:rsidR="00E37023" w:rsidRPr="004D2480" w14:paraId="0F7BF70D" w14:textId="77777777" w:rsidTr="00080B5D">
        <w:tc>
          <w:tcPr>
            <w:tcW w:w="4122" w:type="dxa"/>
          </w:tcPr>
          <w:p w14:paraId="40439E8B" w14:textId="77777777" w:rsidR="00E37023" w:rsidRPr="004D2480" w:rsidRDefault="00E37023" w:rsidP="00E3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24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261D53" w14:textId="4E4F4C3F" w:rsidR="00E37023" w:rsidRPr="006762A0" w:rsidRDefault="008852A1" w:rsidP="00E3702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224</w:t>
            </w:r>
            <w:r w:rsidR="00E3702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384</w:t>
            </w:r>
          </w:p>
        </w:tc>
        <w:tc>
          <w:tcPr>
            <w:tcW w:w="270" w:type="dxa"/>
            <w:shd w:val="clear" w:color="auto" w:fill="auto"/>
          </w:tcPr>
          <w:p w14:paraId="3A3FE965" w14:textId="77777777" w:rsidR="00E37023" w:rsidRPr="004D2480" w:rsidRDefault="00E37023" w:rsidP="00E370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E9A56D" w14:textId="140BF1BE" w:rsidR="00E37023" w:rsidRPr="004D2480" w:rsidRDefault="00E37023" w:rsidP="00E3702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892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7C295A" w14:textId="77777777" w:rsidR="00E37023" w:rsidRPr="004D2480" w:rsidRDefault="00E37023" w:rsidP="00E370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4B4AF8" w14:textId="77777777" w:rsidR="00E37023" w:rsidRPr="004D2480" w:rsidRDefault="00E37023" w:rsidP="00E3702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87EDCD" w14:textId="77777777" w:rsidR="00E37023" w:rsidRPr="004D2480" w:rsidRDefault="00E37023" w:rsidP="00E370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BAA5EB" w14:textId="770365F7" w:rsidR="00E37023" w:rsidRPr="006762A0" w:rsidRDefault="008852A1" w:rsidP="00E3702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175</w:t>
            </w:r>
            <w:r w:rsidR="00E37023" w:rsidRPr="00E3702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492</w:t>
            </w:r>
          </w:p>
        </w:tc>
      </w:tr>
    </w:tbl>
    <w:p w14:paraId="21C15690" w14:textId="77777777" w:rsidR="00DF48E6" w:rsidRDefault="00DF48E6" w:rsidP="0056137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5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122"/>
        <w:gridCol w:w="18"/>
        <w:gridCol w:w="1062"/>
        <w:gridCol w:w="270"/>
        <w:gridCol w:w="1080"/>
        <w:gridCol w:w="270"/>
        <w:gridCol w:w="1080"/>
        <w:gridCol w:w="270"/>
        <w:gridCol w:w="1080"/>
      </w:tblGrid>
      <w:tr w:rsidR="00C832F4" w:rsidRPr="004D2480" w14:paraId="04D996C7" w14:textId="77777777" w:rsidTr="00080B5D">
        <w:tc>
          <w:tcPr>
            <w:tcW w:w="4140" w:type="dxa"/>
            <w:gridSpan w:val="2"/>
          </w:tcPr>
          <w:p w14:paraId="11228591" w14:textId="7794C1B5" w:rsidR="00C832F4" w:rsidRPr="004D2480" w:rsidRDefault="008852A1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062" w:type="dxa"/>
            <w:shd w:val="clear" w:color="auto" w:fill="auto"/>
          </w:tcPr>
          <w:p w14:paraId="746AC871" w14:textId="77777777" w:rsidR="00C832F4" w:rsidRPr="004D2480" w:rsidRDefault="00C832F4" w:rsidP="0073330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987CCE" w14:textId="77777777" w:rsidR="00C832F4" w:rsidRPr="004D2480" w:rsidRDefault="00C832F4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7F8B816" w14:textId="77777777" w:rsidR="00C832F4" w:rsidRPr="004D2480" w:rsidRDefault="00C832F4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BBB083E" w14:textId="77777777" w:rsidR="00C832F4" w:rsidRPr="004D2480" w:rsidRDefault="00C832F4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1383413" w14:textId="77777777" w:rsidR="00C832F4" w:rsidRPr="004D2480" w:rsidRDefault="00C832F4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3298FD" w14:textId="77777777" w:rsidR="00C832F4" w:rsidRPr="004D2480" w:rsidRDefault="00C832F4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42404D1" w14:textId="77777777" w:rsidR="00C832F4" w:rsidRPr="004D2480" w:rsidRDefault="00C832F4" w:rsidP="0073330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01D1C" w:rsidRPr="004D2480" w14:paraId="48A1DE68" w14:textId="77777777" w:rsidTr="005E53BC">
        <w:tc>
          <w:tcPr>
            <w:tcW w:w="4122" w:type="dxa"/>
          </w:tcPr>
          <w:p w14:paraId="2A7A0365" w14:textId="77777777" w:rsidR="00301D1C" w:rsidRPr="004D2480" w:rsidRDefault="00301D1C" w:rsidP="005E5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D24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5E10EE3" w14:textId="77777777" w:rsidR="00301D1C" w:rsidRPr="004D2480" w:rsidRDefault="00301D1C" w:rsidP="005E53B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04E219" w14:textId="77777777" w:rsidR="00301D1C" w:rsidRPr="004D2480" w:rsidRDefault="00301D1C" w:rsidP="005E53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462A56F" w14:textId="77777777" w:rsidR="00301D1C" w:rsidRPr="004D2480" w:rsidRDefault="00301D1C" w:rsidP="005E53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77170B0" w14:textId="77777777" w:rsidR="00301D1C" w:rsidRPr="004D2480" w:rsidRDefault="00301D1C" w:rsidP="005E53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5FCCFD9" w14:textId="77777777" w:rsidR="00301D1C" w:rsidRPr="004D2480" w:rsidRDefault="00301D1C" w:rsidP="005E53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EBEB5B5" w14:textId="77777777" w:rsidR="00301D1C" w:rsidRPr="004D2480" w:rsidRDefault="00301D1C" w:rsidP="005E53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54DE6F3" w14:textId="77777777" w:rsidR="00301D1C" w:rsidRPr="004D2480" w:rsidRDefault="00301D1C" w:rsidP="005E53B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D3A79" w:rsidRPr="004D2480" w14:paraId="1A2BB109" w14:textId="77777777" w:rsidTr="00080B5D">
        <w:tc>
          <w:tcPr>
            <w:tcW w:w="4140" w:type="dxa"/>
            <w:gridSpan w:val="2"/>
          </w:tcPr>
          <w:p w14:paraId="04DE0571" w14:textId="77777777" w:rsidR="001D3A79" w:rsidRPr="004D2480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2480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การลด</w:t>
            </w:r>
            <w:r w:rsidRPr="004D2480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4D2480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062" w:type="dxa"/>
            <w:shd w:val="clear" w:color="auto" w:fill="auto"/>
          </w:tcPr>
          <w:p w14:paraId="5483625E" w14:textId="7590B260" w:rsidR="001D3A79" w:rsidRPr="004D2480" w:rsidRDefault="008852A1" w:rsidP="001D3A7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1D3A7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180</w:t>
            </w:r>
          </w:p>
        </w:tc>
        <w:tc>
          <w:tcPr>
            <w:tcW w:w="270" w:type="dxa"/>
            <w:shd w:val="clear" w:color="auto" w:fill="auto"/>
          </w:tcPr>
          <w:p w14:paraId="4F619154" w14:textId="77777777" w:rsidR="001D3A79" w:rsidRPr="004D2480" w:rsidRDefault="001D3A79" w:rsidP="001D3A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D1133E8" w14:textId="23C3E806" w:rsidR="001D3A79" w:rsidRPr="004D2480" w:rsidRDefault="008852A1" w:rsidP="001D3A7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270" w:type="dxa"/>
            <w:shd w:val="clear" w:color="auto" w:fill="auto"/>
          </w:tcPr>
          <w:p w14:paraId="480136CE" w14:textId="77777777" w:rsidR="001D3A79" w:rsidRPr="004D2480" w:rsidRDefault="001D3A79" w:rsidP="001D3A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1A0497C" w14:textId="77777777" w:rsidR="001D3A79" w:rsidRPr="004D2480" w:rsidRDefault="001D3A79" w:rsidP="001D3A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301348" w14:textId="77777777" w:rsidR="001D3A79" w:rsidRPr="004D2480" w:rsidRDefault="001D3A79" w:rsidP="001D3A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860871A" w14:textId="35C43543" w:rsidR="001D3A79" w:rsidRPr="004D2480" w:rsidRDefault="008852A1" w:rsidP="001D3A7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1D3A79" w:rsidRPr="00E112F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790</w:t>
            </w:r>
          </w:p>
        </w:tc>
      </w:tr>
      <w:tr w:rsidR="001D3A79" w14:paraId="6A26461B" w14:textId="77777777" w:rsidTr="00080B5D">
        <w:tc>
          <w:tcPr>
            <w:tcW w:w="4140" w:type="dxa"/>
            <w:gridSpan w:val="2"/>
          </w:tcPr>
          <w:p w14:paraId="19336FC7" w14:textId="77777777" w:rsidR="001D3A79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ขาดทุนจากการด้อยค่าสินทรัพย์ไม่มีตัวตน</w:t>
            </w:r>
          </w:p>
        </w:tc>
        <w:tc>
          <w:tcPr>
            <w:tcW w:w="1062" w:type="dxa"/>
            <w:shd w:val="clear" w:color="auto" w:fill="auto"/>
          </w:tcPr>
          <w:p w14:paraId="6553E009" w14:textId="727CE922" w:rsidR="001D3A79" w:rsidRDefault="008852A1" w:rsidP="001D3A7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1D3A7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938</w:t>
            </w:r>
          </w:p>
        </w:tc>
        <w:tc>
          <w:tcPr>
            <w:tcW w:w="270" w:type="dxa"/>
            <w:shd w:val="clear" w:color="auto" w:fill="auto"/>
          </w:tcPr>
          <w:p w14:paraId="5DC6A2B1" w14:textId="77777777" w:rsidR="001D3A79" w:rsidRPr="004D2480" w:rsidRDefault="001D3A79" w:rsidP="001D3A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85C4FF2" w14:textId="4704AC3E" w:rsidR="001D3A79" w:rsidRDefault="001D3A79" w:rsidP="001D3A7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72F9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4A72F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106</w:t>
            </w:r>
            <w:r w:rsidRPr="004A72F9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873C31D" w14:textId="77777777" w:rsidR="001D3A79" w:rsidRPr="004D2480" w:rsidRDefault="001D3A79" w:rsidP="001D3A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C112553" w14:textId="77777777" w:rsidR="001D3A79" w:rsidRPr="004D2480" w:rsidRDefault="001D3A79" w:rsidP="001D3A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D1A950" w14:textId="77777777" w:rsidR="001D3A79" w:rsidRPr="004D2480" w:rsidRDefault="001D3A79" w:rsidP="001D3A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E591277" w14:textId="13822094" w:rsidR="001D3A79" w:rsidRDefault="008852A1" w:rsidP="001D3A7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="001D3A79" w:rsidRPr="00E112F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832</w:t>
            </w:r>
          </w:p>
        </w:tc>
      </w:tr>
      <w:tr w:rsidR="001D3A79" w14:paraId="6FB2C2FB" w14:textId="77777777" w:rsidTr="00080B5D">
        <w:tc>
          <w:tcPr>
            <w:tcW w:w="4140" w:type="dxa"/>
            <w:gridSpan w:val="2"/>
          </w:tcPr>
          <w:p w14:paraId="595C62C8" w14:textId="77777777" w:rsidR="001D3A79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ขาดทุนจากการด้อยค่าเงินลงทุนในการร่วมค้า</w:t>
            </w:r>
          </w:p>
        </w:tc>
        <w:tc>
          <w:tcPr>
            <w:tcW w:w="1062" w:type="dxa"/>
            <w:shd w:val="clear" w:color="auto" w:fill="auto"/>
          </w:tcPr>
          <w:p w14:paraId="48467EDA" w14:textId="234A70CC" w:rsidR="001D3A79" w:rsidRDefault="008852A1" w:rsidP="001D3A7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  <w:r w:rsidR="001D3A7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70" w:type="dxa"/>
            <w:shd w:val="clear" w:color="auto" w:fill="auto"/>
          </w:tcPr>
          <w:p w14:paraId="537D561F" w14:textId="77777777" w:rsidR="001D3A79" w:rsidRPr="004D2480" w:rsidRDefault="001D3A79" w:rsidP="001D3A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A5DD6CE" w14:textId="1BDFE7D4" w:rsidR="001D3A79" w:rsidRDefault="008852A1" w:rsidP="001D3A7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1D3A79" w:rsidRPr="00E112F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520</w:t>
            </w:r>
          </w:p>
        </w:tc>
        <w:tc>
          <w:tcPr>
            <w:tcW w:w="270" w:type="dxa"/>
            <w:shd w:val="clear" w:color="auto" w:fill="auto"/>
          </w:tcPr>
          <w:p w14:paraId="4D0653C2" w14:textId="77777777" w:rsidR="001D3A79" w:rsidRPr="004D2480" w:rsidRDefault="001D3A79" w:rsidP="001D3A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6C818CA" w14:textId="77777777" w:rsidR="001D3A79" w:rsidRDefault="001D3A79" w:rsidP="001D3A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6BB2A8" w14:textId="77777777" w:rsidR="001D3A79" w:rsidRPr="004D2480" w:rsidRDefault="001D3A79" w:rsidP="001D3A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FB1B67D" w14:textId="6A59F202" w:rsidR="001D3A79" w:rsidRDefault="008852A1" w:rsidP="001D3A7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</w:t>
            </w:r>
            <w:r w:rsidR="001D3A79" w:rsidRPr="00E112F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320</w:t>
            </w:r>
          </w:p>
        </w:tc>
      </w:tr>
      <w:tr w:rsidR="001D3A79" w:rsidRPr="003C47A5" w14:paraId="0F2200A8" w14:textId="77777777" w:rsidTr="00080B5D">
        <w:tc>
          <w:tcPr>
            <w:tcW w:w="4140" w:type="dxa"/>
            <w:gridSpan w:val="2"/>
          </w:tcPr>
          <w:p w14:paraId="37EF14C4" w14:textId="77777777" w:rsidR="001D3A79" w:rsidRPr="004D2480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4D2480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62" w:type="dxa"/>
            <w:shd w:val="clear" w:color="auto" w:fill="auto"/>
          </w:tcPr>
          <w:p w14:paraId="69FC6729" w14:textId="2032AD8E" w:rsidR="001D3A79" w:rsidRPr="003C47A5" w:rsidRDefault="008852A1" w:rsidP="001D3A7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1D3A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873</w:t>
            </w:r>
          </w:p>
        </w:tc>
        <w:tc>
          <w:tcPr>
            <w:tcW w:w="270" w:type="dxa"/>
            <w:shd w:val="clear" w:color="auto" w:fill="auto"/>
          </w:tcPr>
          <w:p w14:paraId="130E866F" w14:textId="77777777" w:rsidR="001D3A79" w:rsidRPr="004D2480" w:rsidRDefault="001D3A79" w:rsidP="001D3A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F481170" w14:textId="47F826CB" w:rsidR="001D3A79" w:rsidRPr="00BA5859" w:rsidRDefault="008852A1" w:rsidP="001D3A7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1D3A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478</w:t>
            </w:r>
          </w:p>
        </w:tc>
        <w:tc>
          <w:tcPr>
            <w:tcW w:w="270" w:type="dxa"/>
            <w:shd w:val="clear" w:color="auto" w:fill="auto"/>
          </w:tcPr>
          <w:p w14:paraId="7AD1C99B" w14:textId="77777777" w:rsidR="001D3A79" w:rsidRPr="004D2480" w:rsidRDefault="001D3A79" w:rsidP="001D3A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D3029EE" w14:textId="246CFE00" w:rsidR="001D3A79" w:rsidRPr="004D2480" w:rsidRDefault="001D3A79" w:rsidP="001D3A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12F2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</w:t>
            </w:r>
            <w:r w:rsidRPr="00E112F2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BC57B96" w14:textId="77777777" w:rsidR="001D3A79" w:rsidRPr="004D2480" w:rsidRDefault="001D3A79" w:rsidP="001D3A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222E118" w14:textId="74D8005A" w:rsidR="001D3A79" w:rsidRPr="003C47A5" w:rsidRDefault="008852A1" w:rsidP="001D3A7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1D3A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281</w:t>
            </w:r>
          </w:p>
        </w:tc>
      </w:tr>
      <w:tr w:rsidR="001D3A79" w:rsidRPr="003C47A5" w14:paraId="3FC3D349" w14:textId="77777777" w:rsidTr="00080B5D">
        <w:tc>
          <w:tcPr>
            <w:tcW w:w="4140" w:type="dxa"/>
            <w:gridSpan w:val="2"/>
          </w:tcPr>
          <w:p w14:paraId="267FE395" w14:textId="77777777" w:rsidR="001D3A79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ยอดขาดทุนทางภาษียกไป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134A9E9A" w14:textId="2A9140E2" w:rsidR="001D3A79" w:rsidRPr="003C47A5" w:rsidRDefault="008852A1" w:rsidP="001D3A7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  <w:r w:rsidR="001D3A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722</w:t>
            </w:r>
          </w:p>
        </w:tc>
        <w:tc>
          <w:tcPr>
            <w:tcW w:w="270" w:type="dxa"/>
            <w:shd w:val="clear" w:color="auto" w:fill="auto"/>
          </w:tcPr>
          <w:p w14:paraId="30B33AC2" w14:textId="77777777" w:rsidR="001D3A79" w:rsidRPr="004D2480" w:rsidRDefault="001D3A79" w:rsidP="001D3A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6E202E2" w14:textId="5B5D3640" w:rsidR="001D3A79" w:rsidRDefault="008852A1" w:rsidP="001D3A7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</w:t>
            </w:r>
            <w:r w:rsidR="001D3A79" w:rsidRPr="003A48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439</w:t>
            </w:r>
          </w:p>
        </w:tc>
        <w:tc>
          <w:tcPr>
            <w:tcW w:w="270" w:type="dxa"/>
            <w:shd w:val="clear" w:color="auto" w:fill="auto"/>
          </w:tcPr>
          <w:p w14:paraId="07959336" w14:textId="77777777" w:rsidR="001D3A79" w:rsidRPr="004D2480" w:rsidRDefault="001D3A79" w:rsidP="001D3A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03D42CE" w14:textId="77777777" w:rsidR="001D3A79" w:rsidRPr="004D2480" w:rsidRDefault="001D3A79" w:rsidP="001D3A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38978E" w14:textId="77777777" w:rsidR="001D3A79" w:rsidRPr="004D2480" w:rsidRDefault="001D3A79" w:rsidP="001D3A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B1AD756" w14:textId="5E94DB79" w:rsidR="001D3A79" w:rsidRPr="003C47A5" w:rsidRDefault="008852A1" w:rsidP="001D3A7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1D3A79" w:rsidRPr="00E11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161</w:t>
            </w:r>
          </w:p>
        </w:tc>
      </w:tr>
      <w:tr w:rsidR="001D3A79" w:rsidRPr="004D2480" w14:paraId="27BF3081" w14:textId="77777777" w:rsidTr="00080B5D">
        <w:tc>
          <w:tcPr>
            <w:tcW w:w="4140" w:type="dxa"/>
            <w:gridSpan w:val="2"/>
          </w:tcPr>
          <w:p w14:paraId="568D7794" w14:textId="77777777" w:rsidR="001D3A79" w:rsidRPr="004D2480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24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313D5D" w14:textId="271D004F" w:rsidR="001D3A79" w:rsidRPr="006762A0" w:rsidRDefault="008852A1" w:rsidP="001D3A7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178</w:t>
            </w:r>
            <w:r w:rsidR="001D3A7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513</w:t>
            </w:r>
          </w:p>
        </w:tc>
        <w:tc>
          <w:tcPr>
            <w:tcW w:w="270" w:type="dxa"/>
            <w:shd w:val="clear" w:color="auto" w:fill="auto"/>
          </w:tcPr>
          <w:p w14:paraId="580BCF08" w14:textId="77777777" w:rsidR="001D3A79" w:rsidRPr="004D2480" w:rsidRDefault="001D3A79" w:rsidP="001D3A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12533A" w14:textId="1DDB7329" w:rsidR="001D3A79" w:rsidRPr="004D2480" w:rsidRDefault="008852A1" w:rsidP="001D3A7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</w:t>
            </w:r>
            <w:r w:rsidR="001D3A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941</w:t>
            </w:r>
          </w:p>
        </w:tc>
        <w:tc>
          <w:tcPr>
            <w:tcW w:w="270" w:type="dxa"/>
            <w:shd w:val="clear" w:color="auto" w:fill="auto"/>
          </w:tcPr>
          <w:p w14:paraId="520FB26F" w14:textId="77777777" w:rsidR="001D3A79" w:rsidRPr="004D2480" w:rsidRDefault="001D3A79" w:rsidP="001D3A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D2869" w14:textId="1BD63E1D" w:rsidR="001D3A79" w:rsidRPr="004D2480" w:rsidRDefault="001D3A79" w:rsidP="001D3A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112F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</w:t>
            </w:r>
            <w:r w:rsidRPr="00E112F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844270D" w14:textId="77777777" w:rsidR="001D3A79" w:rsidRPr="004D2480" w:rsidRDefault="001D3A79" w:rsidP="001D3A7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9AEE92" w14:textId="377803EC" w:rsidR="001D3A79" w:rsidRPr="006762A0" w:rsidRDefault="008852A1" w:rsidP="001D3A7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224</w:t>
            </w:r>
            <w:r w:rsidR="001D3A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384</w:t>
            </w:r>
          </w:p>
        </w:tc>
      </w:tr>
    </w:tbl>
    <w:p w14:paraId="6CB49A0E" w14:textId="77777777" w:rsidR="00C832F4" w:rsidRDefault="00C832F4" w:rsidP="0056137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786F914" w14:textId="40210896" w:rsidR="00C832F4" w:rsidRDefault="00C832F4" w:rsidP="00B42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  <w:tab w:val="left" w:pos="1080"/>
        </w:tabs>
        <w:spacing w:line="260" w:lineRule="atLeast"/>
        <w:ind w:left="630"/>
        <w:jc w:val="thaiDistribute"/>
        <w:rPr>
          <w:rFonts w:ascii="Angsana New" w:hAnsi="Angsana New" w:cs="Angsana New"/>
          <w:sz w:val="30"/>
          <w:szCs w:val="30"/>
        </w:rPr>
      </w:pPr>
      <w:r w:rsidRPr="00817151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 xml:space="preserve">ณ วันที่ </w:t>
      </w:r>
      <w:r w:rsidR="008852A1" w:rsidRPr="00817151">
        <w:rPr>
          <w:rFonts w:ascii="Angsana New" w:hAnsi="Angsana New" w:cs="Angsana New"/>
          <w:spacing w:val="-2"/>
          <w:sz w:val="30"/>
          <w:szCs w:val="30"/>
        </w:rPr>
        <w:t>31</w:t>
      </w:r>
      <w:r w:rsidRPr="0081715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81715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ธันวาคม </w:t>
      </w:r>
      <w:r w:rsidR="008852A1" w:rsidRPr="00817151">
        <w:rPr>
          <w:rFonts w:ascii="Angsana New" w:hAnsi="Angsana New" w:cs="Angsana New"/>
          <w:spacing w:val="-2"/>
          <w:sz w:val="30"/>
          <w:szCs w:val="30"/>
        </w:rPr>
        <w:t>2563</w:t>
      </w:r>
      <w:r w:rsidRPr="0081715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817151">
        <w:rPr>
          <w:rFonts w:ascii="Angsana New" w:hAnsi="Angsana New" w:cs="Angsana New" w:hint="cs"/>
          <w:spacing w:val="-2"/>
          <w:sz w:val="30"/>
          <w:szCs w:val="30"/>
          <w:cs/>
        </w:rPr>
        <w:t>กลุ่มบริษัทมี</w:t>
      </w:r>
      <w:r w:rsidR="00062C70" w:rsidRPr="00817151">
        <w:rPr>
          <w:rFonts w:ascii="Angsana New" w:hAnsi="Angsana New" w:cs="Angsana New" w:hint="cs"/>
          <w:spacing w:val="-2"/>
          <w:sz w:val="30"/>
          <w:szCs w:val="30"/>
          <w:cs/>
        </w:rPr>
        <w:t>ค่าเผื่อผลขาดทุนจากการด</w:t>
      </w:r>
      <w:r w:rsidR="00101E4E" w:rsidRPr="00817151">
        <w:rPr>
          <w:rFonts w:ascii="Angsana New" w:hAnsi="Angsana New" w:cs="Angsana New" w:hint="cs"/>
          <w:spacing w:val="-2"/>
          <w:sz w:val="30"/>
          <w:szCs w:val="30"/>
          <w:cs/>
        </w:rPr>
        <w:t>้</w:t>
      </w:r>
      <w:r w:rsidR="00062C70" w:rsidRPr="00817151">
        <w:rPr>
          <w:rFonts w:ascii="Angsana New" w:hAnsi="Angsana New" w:cs="Angsana New" w:hint="cs"/>
          <w:spacing w:val="-2"/>
          <w:sz w:val="30"/>
          <w:szCs w:val="30"/>
          <w:cs/>
        </w:rPr>
        <w:t>อยค่า</w:t>
      </w:r>
      <w:r w:rsidR="007E3925" w:rsidRPr="00817151">
        <w:rPr>
          <w:rFonts w:ascii="Angsana New" w:hAnsi="Angsana New" w:cs="Angsana New" w:hint="cs"/>
          <w:spacing w:val="-2"/>
          <w:sz w:val="30"/>
          <w:szCs w:val="30"/>
          <w:cs/>
        </w:rPr>
        <w:t>ของ</w:t>
      </w:r>
      <w:r w:rsidR="00062C70" w:rsidRPr="00817151">
        <w:rPr>
          <w:rFonts w:ascii="Angsana New" w:hAnsi="Angsana New" w:cs="Angsana New" w:hint="cs"/>
          <w:spacing w:val="-2"/>
          <w:sz w:val="30"/>
          <w:szCs w:val="30"/>
          <w:cs/>
        </w:rPr>
        <w:t>ลูกหนี้การค้าในงบการเงินเฉพาะ</w:t>
      </w:r>
      <w:r w:rsidR="00062C70">
        <w:rPr>
          <w:rFonts w:ascii="Angsana New" w:hAnsi="Angsana New" w:cs="Angsana New" w:hint="cs"/>
          <w:sz w:val="30"/>
          <w:szCs w:val="30"/>
          <w:cs/>
        </w:rPr>
        <w:t xml:space="preserve">กิจการเป็นจำนวนเงิน </w:t>
      </w:r>
      <w:r w:rsidR="00062C70">
        <w:rPr>
          <w:rFonts w:ascii="Angsana New" w:hAnsi="Angsana New" w:cs="Angsana New"/>
          <w:sz w:val="30"/>
          <w:szCs w:val="30"/>
        </w:rPr>
        <w:t xml:space="preserve">75.7 </w:t>
      </w:r>
      <w:r w:rsidR="00062C70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062C70" w:rsidRPr="00062C70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062C70" w:rsidRPr="00062C70">
        <w:rPr>
          <w:rFonts w:ascii="Angsana New" w:hAnsi="Angsana New" w:cs="Angsana New"/>
          <w:i/>
          <w:iCs/>
          <w:sz w:val="30"/>
          <w:szCs w:val="30"/>
        </w:rPr>
        <w:t xml:space="preserve">2562: </w:t>
      </w:r>
      <w:r w:rsidR="00062C70" w:rsidRPr="00062C70">
        <w:rPr>
          <w:rFonts w:ascii="Angsana New" w:hAnsi="Angsana New" w:cs="Angsana New" w:hint="cs"/>
          <w:i/>
          <w:iCs/>
          <w:sz w:val="30"/>
          <w:szCs w:val="30"/>
          <w:cs/>
        </w:rPr>
        <w:t>ไม่มี)</w:t>
      </w:r>
      <w:r w:rsidR="00062C70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DA05FD">
        <w:rPr>
          <w:rFonts w:ascii="Angsana New" w:hAnsi="Angsana New" w:cs="Angsana New" w:hint="cs"/>
          <w:sz w:val="30"/>
          <w:szCs w:val="30"/>
          <w:cs/>
        </w:rPr>
        <w:t>ขาดทุนทางภาษี</w:t>
      </w:r>
      <w:r w:rsidR="00062C70">
        <w:rPr>
          <w:rFonts w:ascii="Angsana New" w:hAnsi="Angsana New" w:cs="Angsana New" w:hint="cs"/>
          <w:sz w:val="30"/>
          <w:szCs w:val="30"/>
          <w:cs/>
        </w:rPr>
        <w:t>ในงบการเงินรวม</w:t>
      </w:r>
      <w:r w:rsidR="00CF26CC" w:rsidRPr="00DA05FD"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 </w:t>
      </w:r>
      <w:r w:rsidR="008852A1" w:rsidRPr="008852A1">
        <w:rPr>
          <w:rFonts w:ascii="Angsana New" w:hAnsi="Angsana New" w:cs="Angsana New"/>
          <w:sz w:val="30"/>
          <w:szCs w:val="30"/>
        </w:rPr>
        <w:t>72</w:t>
      </w:r>
      <w:r w:rsidR="005F5A02" w:rsidRPr="00DA05FD">
        <w:rPr>
          <w:rFonts w:ascii="Angsana New" w:hAnsi="Angsana New" w:cs="Angsana New"/>
          <w:sz w:val="30"/>
          <w:szCs w:val="30"/>
        </w:rPr>
        <w:t>.</w:t>
      </w:r>
      <w:r w:rsidR="008852A1" w:rsidRPr="008852A1">
        <w:rPr>
          <w:rFonts w:ascii="Angsana New" w:hAnsi="Angsana New" w:cs="Angsana New"/>
          <w:sz w:val="30"/>
          <w:szCs w:val="30"/>
        </w:rPr>
        <w:t>0</w:t>
      </w:r>
      <w:r w:rsidR="00CF26CC" w:rsidRPr="00DA05FD">
        <w:rPr>
          <w:rFonts w:ascii="Angsana New" w:hAnsi="Angsana New" w:cs="Angsana New"/>
          <w:sz w:val="30"/>
          <w:szCs w:val="30"/>
        </w:rPr>
        <w:t xml:space="preserve"> </w:t>
      </w:r>
      <w:r w:rsidR="00CF26CC" w:rsidRPr="00DA05FD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CF26CC" w:rsidRPr="00DA05FD">
        <w:rPr>
          <w:rFonts w:ascii="Angsana New" w:hAnsi="Angsana New" w:cs="Angsana New"/>
          <w:i/>
          <w:iCs/>
          <w:sz w:val="30"/>
          <w:szCs w:val="30"/>
        </w:rPr>
        <w:t>(</w:t>
      </w:r>
      <w:r w:rsidR="008852A1" w:rsidRPr="008852A1">
        <w:rPr>
          <w:rFonts w:ascii="Angsana New" w:hAnsi="Angsana New" w:cs="Angsana New"/>
          <w:i/>
          <w:iCs/>
          <w:sz w:val="30"/>
          <w:szCs w:val="30"/>
        </w:rPr>
        <w:t>2562</w:t>
      </w:r>
      <w:r w:rsidR="00CF26CC" w:rsidRPr="00DA05FD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8852A1" w:rsidRPr="008852A1">
        <w:rPr>
          <w:rFonts w:ascii="Angsana New" w:hAnsi="Angsana New" w:cs="Angsana New"/>
          <w:i/>
          <w:iCs/>
          <w:sz w:val="30"/>
          <w:szCs w:val="30"/>
        </w:rPr>
        <w:t>78</w:t>
      </w:r>
      <w:r w:rsidR="001D3A79" w:rsidRPr="00DA05FD">
        <w:rPr>
          <w:rFonts w:ascii="Angsana New" w:hAnsi="Angsana New" w:cs="Angsana New"/>
          <w:i/>
          <w:iCs/>
          <w:sz w:val="30"/>
          <w:szCs w:val="30"/>
        </w:rPr>
        <w:t>.</w:t>
      </w:r>
      <w:r w:rsidR="008852A1" w:rsidRPr="008852A1">
        <w:rPr>
          <w:rFonts w:ascii="Angsana New" w:hAnsi="Angsana New" w:cs="Angsana New"/>
          <w:i/>
          <w:iCs/>
          <w:sz w:val="30"/>
          <w:szCs w:val="30"/>
        </w:rPr>
        <w:t>8</w:t>
      </w:r>
      <w:r w:rsidR="00CF26CC" w:rsidRPr="00DA05F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CF26CC" w:rsidRPr="00DA05FD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CF26CC" w:rsidRPr="00CF26CC">
        <w:rPr>
          <w:rFonts w:ascii="Angsana New" w:hAnsi="Angsana New" w:cs="Angsana New"/>
          <w:i/>
          <w:iCs/>
          <w:sz w:val="30"/>
          <w:szCs w:val="30"/>
        </w:rPr>
        <w:t>)</w:t>
      </w:r>
      <w:r w:rsidR="00CF26CC" w:rsidRPr="00CF26CC">
        <w:rPr>
          <w:rFonts w:ascii="Angsana New" w:hAnsi="Angsana New" w:cs="Angsana New"/>
          <w:sz w:val="30"/>
          <w:szCs w:val="30"/>
        </w:rPr>
        <w:t xml:space="preserve"> </w:t>
      </w:r>
      <w:r w:rsidRPr="00CF26CC">
        <w:rPr>
          <w:rFonts w:ascii="Angsana New" w:hAnsi="Angsana New" w:cs="Angsana New" w:hint="cs"/>
          <w:sz w:val="30"/>
          <w:szCs w:val="30"/>
          <w:cs/>
        </w:rPr>
        <w:t>ที่ยังไม่ได้ใช้ซึ่งยังไม่ได้รับรู้รายการดังกล่าวเป็นสินทรัพย์ภาษีเงินได้รอตัดบัญชี</w:t>
      </w:r>
      <w:r w:rsidRPr="00CF26CC">
        <w:rPr>
          <w:rFonts w:ascii="Angsana New" w:hAnsi="Angsana New" w:cs="Angsana New"/>
          <w:sz w:val="30"/>
          <w:szCs w:val="30"/>
        </w:rPr>
        <w:t xml:space="preserve"> </w:t>
      </w:r>
      <w:r w:rsidRPr="00CF26CC">
        <w:rPr>
          <w:rFonts w:ascii="Angsana New" w:hAnsi="Angsana New" w:cs="Angsana New" w:hint="cs"/>
          <w:sz w:val="30"/>
          <w:szCs w:val="30"/>
          <w:cs/>
        </w:rPr>
        <w:t>เนื่องจากความไม่แน่นอนที่จะใช้ประโยชน์ทางภาษีจากรายการดังกล่าวในอนาคต</w:t>
      </w:r>
    </w:p>
    <w:p w14:paraId="400E66FB" w14:textId="77777777" w:rsidR="00AE4C86" w:rsidRDefault="00AE4C86" w:rsidP="00C83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391888C" w14:textId="77777777" w:rsidR="009D0B43" w:rsidRDefault="009D0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013022C7" w14:textId="77777777" w:rsidR="008443B9" w:rsidRPr="007278E2" w:rsidRDefault="008443B9" w:rsidP="007278E2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7278E2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กำไรต่อหุ้น</w:t>
      </w:r>
      <w:r w:rsidR="00176837" w:rsidRPr="007278E2">
        <w:rPr>
          <w:rFonts w:ascii="Angsana New" w:hAnsi="Angsana New" w:cs="Angsana New" w:hint="cs"/>
          <w:b/>
          <w:bCs/>
          <w:sz w:val="30"/>
          <w:szCs w:val="30"/>
          <w:cs/>
        </w:rPr>
        <w:t>ขั้นพื้นฐาน</w:t>
      </w:r>
    </w:p>
    <w:p w14:paraId="2EB2DD73" w14:textId="77777777" w:rsidR="008443B9" w:rsidRPr="00E41BF5" w:rsidRDefault="008443B9" w:rsidP="008443B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23"/>
        <w:gridCol w:w="274"/>
        <w:gridCol w:w="1123"/>
      </w:tblGrid>
      <w:tr w:rsidR="003B490F" w:rsidRPr="001D3A79" w14:paraId="080FDE61" w14:textId="77777777" w:rsidTr="00CE3E79">
        <w:trPr>
          <w:tblHeader/>
        </w:trPr>
        <w:tc>
          <w:tcPr>
            <w:tcW w:w="3780" w:type="dxa"/>
          </w:tcPr>
          <w:p w14:paraId="1EE63E40" w14:textId="77777777" w:rsidR="003B490F" w:rsidRPr="001D3A79" w:rsidRDefault="003B490F" w:rsidP="0031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1EEE872" w14:textId="77777777" w:rsidR="003B490F" w:rsidRPr="001D3A79" w:rsidRDefault="003B490F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3A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558084F" w14:textId="77777777" w:rsidR="003B490F" w:rsidRPr="001D3A79" w:rsidRDefault="003B490F" w:rsidP="0031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5D43AB4F" w14:textId="77777777" w:rsidR="003B490F" w:rsidRPr="001D3A79" w:rsidRDefault="003B490F" w:rsidP="0031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3A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งบการเงินเฉพาะกิจการ</w:t>
            </w:r>
          </w:p>
        </w:tc>
      </w:tr>
      <w:tr w:rsidR="001D3A79" w:rsidRPr="001D3A79" w14:paraId="101F9890" w14:textId="77777777" w:rsidTr="00CE3E79">
        <w:trPr>
          <w:tblHeader/>
        </w:trPr>
        <w:tc>
          <w:tcPr>
            <w:tcW w:w="3780" w:type="dxa"/>
          </w:tcPr>
          <w:p w14:paraId="63D2D932" w14:textId="77777777" w:rsidR="001D3A79" w:rsidRPr="001D3A79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AE34894" w14:textId="43AB820B" w:rsidR="001D3A79" w:rsidRPr="001D3A79" w:rsidRDefault="008852A1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C642171" w14:textId="77777777" w:rsidR="001D3A79" w:rsidRPr="001D3A79" w:rsidRDefault="001D3A79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63D76C" w14:textId="526195C5" w:rsidR="001D3A79" w:rsidRPr="001D3A79" w:rsidRDefault="008852A1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94C2F51" w14:textId="77777777" w:rsidR="001D3A79" w:rsidRPr="001D3A79" w:rsidRDefault="001D3A79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4ABFEB2D" w14:textId="2A5EEEC1" w:rsidR="001D3A79" w:rsidRPr="001D3A79" w:rsidRDefault="008852A1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4" w:type="dxa"/>
          </w:tcPr>
          <w:p w14:paraId="3FADF264" w14:textId="77777777" w:rsidR="001D3A79" w:rsidRPr="001D3A79" w:rsidRDefault="001D3A79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0F38C664" w14:textId="15CFD45D" w:rsidR="001D3A79" w:rsidRPr="001D3A79" w:rsidRDefault="008852A1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D3A79" w:rsidRPr="001D3A79" w14:paraId="2C00526E" w14:textId="77777777" w:rsidTr="00CE3E79">
        <w:trPr>
          <w:tblHeader/>
        </w:trPr>
        <w:tc>
          <w:tcPr>
            <w:tcW w:w="3780" w:type="dxa"/>
          </w:tcPr>
          <w:p w14:paraId="272C8290" w14:textId="77777777" w:rsidR="001D3A79" w:rsidRPr="001D3A79" w:rsidRDefault="001D3A79" w:rsidP="001D3A79">
            <w:pPr>
              <w:pStyle w:val="Heading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71999544" w14:textId="77777777" w:rsidR="001D3A79" w:rsidRPr="001D3A79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D3A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D3A79" w:rsidRPr="001D3A79" w14:paraId="7E2949A9" w14:textId="77777777" w:rsidTr="00CE3E79">
        <w:tc>
          <w:tcPr>
            <w:tcW w:w="3780" w:type="dxa"/>
          </w:tcPr>
          <w:p w14:paraId="23672233" w14:textId="77777777" w:rsidR="001D3A79" w:rsidRPr="001D3A79" w:rsidRDefault="001D3A79" w:rsidP="001D3A79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3A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 </w:t>
            </w:r>
          </w:p>
        </w:tc>
        <w:tc>
          <w:tcPr>
            <w:tcW w:w="1170" w:type="dxa"/>
          </w:tcPr>
          <w:p w14:paraId="4697C902" w14:textId="77777777" w:rsidR="001D3A79" w:rsidRPr="001D3A79" w:rsidRDefault="001D3A79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71A55" w14:textId="77777777" w:rsidR="001D3A79" w:rsidRPr="001D3A79" w:rsidRDefault="001D3A79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8A0917" w14:textId="77777777" w:rsidR="001D3A79" w:rsidRPr="001D3A79" w:rsidRDefault="001D3A79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8BABDE" w14:textId="77777777" w:rsidR="001D3A79" w:rsidRPr="001D3A79" w:rsidRDefault="001D3A79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64D4ECC" w14:textId="77777777" w:rsidR="001D3A79" w:rsidRPr="001D3A79" w:rsidRDefault="001D3A79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ED4B85C" w14:textId="77777777" w:rsidR="001D3A79" w:rsidRPr="001D3A79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1B16981" w14:textId="77777777" w:rsidR="001D3A79" w:rsidRPr="001D3A79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3A79" w:rsidRPr="001D3A79" w14:paraId="00AE0BDE" w14:textId="77777777" w:rsidTr="00F8477D">
        <w:tc>
          <w:tcPr>
            <w:tcW w:w="3780" w:type="dxa"/>
          </w:tcPr>
          <w:p w14:paraId="10FBC365" w14:textId="77777777" w:rsidR="001D3A79" w:rsidRPr="001D3A79" w:rsidRDefault="001D3A79" w:rsidP="001D3A7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3A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583BBDB" w14:textId="1C767503" w:rsidR="001D3A79" w:rsidRPr="00081F11" w:rsidRDefault="00F506C3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515,533</w:t>
            </w:r>
          </w:p>
        </w:tc>
        <w:tc>
          <w:tcPr>
            <w:tcW w:w="270" w:type="dxa"/>
          </w:tcPr>
          <w:p w14:paraId="49CA82F2" w14:textId="77777777" w:rsidR="001D3A79" w:rsidRPr="00081F11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90E5534" w14:textId="4B372863" w:rsidR="001D3A79" w:rsidRPr="00081F11" w:rsidRDefault="008852A1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407</w:t>
            </w:r>
            <w:r w:rsidR="00CD5CA9" w:rsidRPr="00BE35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451</w:t>
            </w:r>
          </w:p>
        </w:tc>
        <w:tc>
          <w:tcPr>
            <w:tcW w:w="270" w:type="dxa"/>
          </w:tcPr>
          <w:p w14:paraId="35E79D2F" w14:textId="77777777" w:rsidR="001D3A79" w:rsidRPr="00081F11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  <w:shd w:val="clear" w:color="auto" w:fill="auto"/>
          </w:tcPr>
          <w:p w14:paraId="1185E021" w14:textId="451DF896" w:rsidR="001D3A79" w:rsidRPr="00081F11" w:rsidRDefault="008852A1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  <w:r w:rsidR="00F847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506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381</w:t>
            </w:r>
          </w:p>
        </w:tc>
        <w:tc>
          <w:tcPr>
            <w:tcW w:w="274" w:type="dxa"/>
            <w:shd w:val="clear" w:color="auto" w:fill="auto"/>
          </w:tcPr>
          <w:p w14:paraId="57F41379" w14:textId="77777777" w:rsidR="001D3A79" w:rsidRPr="0025263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499BFFB8" w14:textId="2A4692D4" w:rsidR="001D3A79" w:rsidRPr="00081F11" w:rsidRDefault="008852A1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401</w:t>
            </w:r>
            <w:r w:rsidR="00CD5CA9" w:rsidRPr="00BE35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707</w:t>
            </w:r>
          </w:p>
        </w:tc>
      </w:tr>
      <w:tr w:rsidR="001D3A79" w:rsidRPr="001D3A79" w14:paraId="680DB4A5" w14:textId="77777777" w:rsidTr="00CE3E79">
        <w:trPr>
          <w:trHeight w:val="89"/>
        </w:trPr>
        <w:tc>
          <w:tcPr>
            <w:tcW w:w="3780" w:type="dxa"/>
          </w:tcPr>
          <w:p w14:paraId="3009E4D8" w14:textId="77777777" w:rsidR="001D3A79" w:rsidRPr="001D3A79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69CF7DB" w14:textId="77777777" w:rsidR="001D3A79" w:rsidRPr="001D3A79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DD532E" w14:textId="77777777" w:rsidR="001D3A79" w:rsidRPr="001D3A79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BCCD9E7" w14:textId="77777777" w:rsidR="001D3A79" w:rsidRPr="001D3A79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D027F8" w14:textId="77777777" w:rsidR="001D3A79" w:rsidRPr="001D3A79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789A1FA5" w14:textId="77777777" w:rsidR="001D3A79" w:rsidRPr="001D3A79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4BBCF2E1" w14:textId="77777777" w:rsidR="001D3A79" w:rsidRPr="001D3A79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2ABE77FB" w14:textId="77777777" w:rsidR="001D3A79" w:rsidRPr="001D3A79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F5A02" w:rsidRPr="001D3A79" w14:paraId="0650C640" w14:textId="77777777" w:rsidTr="005F5A02">
        <w:tc>
          <w:tcPr>
            <w:tcW w:w="3780" w:type="dxa"/>
          </w:tcPr>
          <w:p w14:paraId="70D7FD53" w14:textId="77777777" w:rsidR="005F5A02" w:rsidRPr="003A154F" w:rsidRDefault="005F5A02" w:rsidP="005F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15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</w:tcPr>
          <w:p w14:paraId="291E3BC2" w14:textId="4869D2FC" w:rsidR="005F5A02" w:rsidRPr="003A154F" w:rsidRDefault="008852A1" w:rsidP="00101E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F5A02" w:rsidRPr="003A15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  <w:r w:rsidR="005F5A02" w:rsidRPr="003A15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07E75CD1" w14:textId="77777777" w:rsidR="005F5A02" w:rsidRPr="003A154F" w:rsidRDefault="005F5A02" w:rsidP="005F5A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1E08183" w14:textId="2A7C20A9" w:rsidR="005F5A02" w:rsidRPr="003A154F" w:rsidRDefault="008852A1" w:rsidP="00101E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F5A02" w:rsidRPr="003A15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  <w:r w:rsidR="005F5A02" w:rsidRPr="003A15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CD55249" w14:textId="77777777" w:rsidR="005F5A02" w:rsidRPr="003A154F" w:rsidRDefault="005F5A02" w:rsidP="005F5A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0EC2903E" w14:textId="020AA4B9" w:rsidR="005F5A02" w:rsidRPr="003A154F" w:rsidRDefault="008852A1" w:rsidP="00101E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F5A02" w:rsidRPr="003A15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  <w:r w:rsidR="005F5A02" w:rsidRPr="003A15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4" w:type="dxa"/>
          </w:tcPr>
          <w:p w14:paraId="59244635" w14:textId="77777777" w:rsidR="005F5A02" w:rsidRPr="003A154F" w:rsidRDefault="005F5A02" w:rsidP="005F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5FA6351F" w14:textId="49951386" w:rsidR="005F5A02" w:rsidRPr="003A154F" w:rsidRDefault="008852A1" w:rsidP="00101E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F5A02" w:rsidRPr="003A15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  <w:r w:rsidR="005F5A02" w:rsidRPr="003A15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01E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</w:tr>
      <w:tr w:rsidR="005F5A02" w:rsidRPr="001D3A79" w14:paraId="50A1105B" w14:textId="77777777" w:rsidTr="005F5A02">
        <w:tc>
          <w:tcPr>
            <w:tcW w:w="3780" w:type="dxa"/>
          </w:tcPr>
          <w:p w14:paraId="63D22C83" w14:textId="7870DFEE" w:rsidR="005F5A02" w:rsidRPr="001D3A79" w:rsidRDefault="005F5A02" w:rsidP="005F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1027E53" w14:textId="1D4BB4EF" w:rsidR="005F5A02" w:rsidRPr="00081F11" w:rsidRDefault="005F5A02" w:rsidP="005F5A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B4FCBD" w14:textId="77777777" w:rsidR="005F5A02" w:rsidRPr="00081F11" w:rsidRDefault="005F5A02" w:rsidP="005F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550962E" w14:textId="7C68F7E2" w:rsidR="005F5A02" w:rsidRPr="00081F11" w:rsidRDefault="005F5A02" w:rsidP="005F5A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9E5367" w14:textId="77777777" w:rsidR="005F5A02" w:rsidRPr="00081F11" w:rsidRDefault="005F5A02" w:rsidP="005F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57F27773" w14:textId="61FA88BE" w:rsidR="005F5A02" w:rsidRPr="00081F11" w:rsidRDefault="005F5A02" w:rsidP="005F5A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0BDD593D" w14:textId="77777777" w:rsidR="005F5A02" w:rsidRPr="00252633" w:rsidRDefault="005F5A02" w:rsidP="005F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45B52033" w14:textId="635CD3BD" w:rsidR="005F5A02" w:rsidRPr="00081F11" w:rsidRDefault="005F5A02" w:rsidP="005F5A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5A02" w:rsidRPr="001D3A79" w14:paraId="645A6F74" w14:textId="77777777" w:rsidTr="005F5A02">
        <w:tc>
          <w:tcPr>
            <w:tcW w:w="3780" w:type="dxa"/>
          </w:tcPr>
          <w:p w14:paraId="4DFD4601" w14:textId="7B33D704" w:rsidR="005F5A02" w:rsidRPr="001D3A79" w:rsidRDefault="005F5A02" w:rsidP="005F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3A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1D3A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D3A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8737121" w14:textId="286C7876" w:rsidR="005F5A02" w:rsidRPr="001D3A79" w:rsidRDefault="00CD3F9A" w:rsidP="00CD3F9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8852A1" w:rsidRPr="008852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5F5A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8852A1" w:rsidRPr="008852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4FC7AD85" w14:textId="77777777" w:rsidR="005F5A02" w:rsidRPr="001D3A79" w:rsidRDefault="005F5A02" w:rsidP="005F5A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A589970" w14:textId="5E2A4235" w:rsidR="005F5A02" w:rsidRPr="001D3A79" w:rsidRDefault="008852A1" w:rsidP="00CD3F9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5F5A02" w:rsidRPr="00E41B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74033A85" w14:textId="77777777" w:rsidR="005F5A02" w:rsidRPr="001D3A79" w:rsidRDefault="005F5A02" w:rsidP="005F5A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3AE9028B" w14:textId="6A14DF74" w:rsidR="005F5A02" w:rsidRPr="001D3A79" w:rsidRDefault="008852A1" w:rsidP="00CD3F9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5F5A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8852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74" w:type="dxa"/>
          </w:tcPr>
          <w:p w14:paraId="18135CA6" w14:textId="77777777" w:rsidR="005F5A02" w:rsidRPr="001D3A79" w:rsidRDefault="005F5A02" w:rsidP="005F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39D61117" w14:textId="0A7980DF" w:rsidR="005F5A02" w:rsidRPr="001D3A79" w:rsidRDefault="008852A1" w:rsidP="00CD3F9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5F5A02" w:rsidRPr="00E41B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</w:p>
        </w:tc>
      </w:tr>
      <w:tr w:rsidR="005F5A02" w:rsidRPr="001D3A79" w14:paraId="685E1C70" w14:textId="77777777" w:rsidTr="005F5A02">
        <w:tc>
          <w:tcPr>
            <w:tcW w:w="3780" w:type="dxa"/>
          </w:tcPr>
          <w:p w14:paraId="7C7295A5" w14:textId="31EC03DC" w:rsidR="005F5A02" w:rsidRPr="001D3A79" w:rsidRDefault="005F5A02" w:rsidP="005F5A02">
            <w:pPr>
              <w:ind w:right="-108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2E3D958" w14:textId="683E1D04" w:rsidR="005F5A02" w:rsidRPr="00081F11" w:rsidRDefault="005F5A02" w:rsidP="005F5A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15EF4C" w14:textId="77777777" w:rsidR="005F5A02" w:rsidRPr="00081F11" w:rsidRDefault="005F5A02" w:rsidP="005F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689E06C" w14:textId="6117C71A" w:rsidR="005F5A02" w:rsidRPr="00081F11" w:rsidRDefault="005F5A02" w:rsidP="005F5A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735058" w14:textId="77777777" w:rsidR="005F5A02" w:rsidRPr="00081F11" w:rsidRDefault="005F5A02" w:rsidP="005F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4CDE3A40" w14:textId="07FBC741" w:rsidR="005F5A02" w:rsidRPr="00081F11" w:rsidRDefault="005F5A02" w:rsidP="005F5A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046D93E0" w14:textId="77777777" w:rsidR="005F5A02" w:rsidRPr="00252633" w:rsidRDefault="005F5A02" w:rsidP="005F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7ACEBE0E" w14:textId="61D6C977" w:rsidR="005F5A02" w:rsidRPr="00081F11" w:rsidRDefault="005F5A02" w:rsidP="005F5A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7D75F08A" w14:textId="77777777" w:rsidR="00B40EAF" w:rsidRPr="00E41BF5" w:rsidRDefault="00B40EAF" w:rsidP="00B40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7920"/>
        </w:tabs>
        <w:spacing w:line="26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3099E801" w14:textId="77777777" w:rsidR="00D31312" w:rsidRPr="007278E2" w:rsidRDefault="00D31312" w:rsidP="007278E2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7278E2"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</w:t>
      </w:r>
    </w:p>
    <w:p w14:paraId="1B662A3C" w14:textId="77777777" w:rsidR="005D40B6" w:rsidRPr="00E41BF5" w:rsidRDefault="005D40B6" w:rsidP="00FD1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96EF84B" w14:textId="77777777" w:rsidR="00BB2766" w:rsidRPr="00E41BF5" w:rsidRDefault="00BB2766" w:rsidP="00FE1E6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41BF5">
        <w:rPr>
          <w:rFonts w:ascii="Angsana New" w:hAnsi="Angsana New" w:hint="cs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71382D6F" w14:textId="77777777" w:rsidR="00BB2766" w:rsidRPr="00E41BF5" w:rsidRDefault="00BB2766" w:rsidP="00FE1E6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306" w:type="dxa"/>
        <w:tblInd w:w="450" w:type="dxa"/>
        <w:tblLook w:val="04A0" w:firstRow="1" w:lastRow="0" w:firstColumn="1" w:lastColumn="0" w:noHBand="0" w:noVBand="1"/>
      </w:tblPr>
      <w:tblGrid>
        <w:gridCol w:w="3078"/>
        <w:gridCol w:w="1620"/>
        <w:gridCol w:w="1800"/>
        <w:gridCol w:w="1278"/>
        <w:gridCol w:w="236"/>
        <w:gridCol w:w="1294"/>
      </w:tblGrid>
      <w:tr w:rsidR="001C6D7A" w:rsidRPr="00E41BF5" w14:paraId="7E1181E8" w14:textId="77777777" w:rsidTr="001C6D7A">
        <w:tc>
          <w:tcPr>
            <w:tcW w:w="3078" w:type="dxa"/>
            <w:shd w:val="clear" w:color="auto" w:fill="auto"/>
            <w:vAlign w:val="bottom"/>
          </w:tcPr>
          <w:p w14:paraId="1333F383" w14:textId="77777777"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B11A98D" w14:textId="77777777"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1BF5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FA27291" w14:textId="77777777"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1BF5">
              <w:rPr>
                <w:rFonts w:ascii="Angsana New" w:hAnsi="Angsana New" w:cs="Angsana New"/>
                <w:sz w:val="30"/>
                <w:szCs w:val="30"/>
                <w:cs/>
              </w:rPr>
              <w:t>กำหนดจ่าย</w:t>
            </w:r>
          </w:p>
          <w:p w14:paraId="1612178B" w14:textId="77777777"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1BF5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F1DF481" w14:textId="77777777"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1BF5">
              <w:rPr>
                <w:rFonts w:ascii="Angsana New" w:hAnsi="Angsana New" w:cs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4B39DDDE" w14:textId="77777777"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60161CC" w14:textId="77777777" w:rsidR="00BB2766" w:rsidRPr="00E41BF5" w:rsidDel="00D43E7A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1BF5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1C6D7A" w:rsidRPr="00E41BF5" w14:paraId="07242B35" w14:textId="77777777" w:rsidTr="001C6D7A">
        <w:tc>
          <w:tcPr>
            <w:tcW w:w="3078" w:type="dxa"/>
            <w:shd w:val="clear" w:color="auto" w:fill="auto"/>
          </w:tcPr>
          <w:p w14:paraId="00B1A755" w14:textId="77777777"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A6D19B5" w14:textId="77777777"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6800695" w14:textId="77777777"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78892830" w14:textId="77777777"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41BF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40D7C421" w14:textId="77777777"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308C0838" w14:textId="77777777"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41BF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6F0F54" w:rsidRPr="00E41BF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41BF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C6D7A" w:rsidRPr="00E41BF5" w14:paraId="5B4A291C" w14:textId="77777777" w:rsidTr="001C6D7A">
        <w:tc>
          <w:tcPr>
            <w:tcW w:w="3078" w:type="dxa"/>
            <w:shd w:val="clear" w:color="auto" w:fill="auto"/>
          </w:tcPr>
          <w:p w14:paraId="119A4216" w14:textId="243A206B"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41BF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="008852A1" w:rsidRPr="008852A1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65E5F173" w14:textId="77777777"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0" w:type="dxa"/>
            <w:shd w:val="clear" w:color="auto" w:fill="auto"/>
          </w:tcPr>
          <w:p w14:paraId="416CB01B" w14:textId="77777777"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  <w:shd w:val="clear" w:color="auto" w:fill="auto"/>
          </w:tcPr>
          <w:p w14:paraId="01ACC1CC" w14:textId="77777777"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5B93553F" w14:textId="77777777"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3E3A3D30" w14:textId="77777777"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1C6D7A" w:rsidRPr="00E41BF5" w14:paraId="2EC588B6" w14:textId="77777777" w:rsidTr="001C6D7A">
        <w:tc>
          <w:tcPr>
            <w:tcW w:w="3078" w:type="dxa"/>
            <w:shd w:val="clear" w:color="auto" w:fill="auto"/>
          </w:tcPr>
          <w:p w14:paraId="47180CBC" w14:textId="76A3D23F" w:rsidR="00BB2766" w:rsidRPr="003A154F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154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  <w:r w:rsidRPr="003A154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  <w:shd w:val="clear" w:color="auto" w:fill="auto"/>
          </w:tcPr>
          <w:p w14:paraId="00AD61EA" w14:textId="5066299F" w:rsidR="00BB2766" w:rsidRPr="00E41BF5" w:rsidRDefault="008852A1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BE5BEB" w:rsidRPr="00E41BF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E5BEB" w:rsidRPr="00E41BF5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="00BE5BEB" w:rsidRPr="00E41BF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16920AC7" w14:textId="3F41D9C3" w:rsidR="00BB2766" w:rsidRPr="00E41BF5" w:rsidRDefault="008852A1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6803C5" w:rsidRPr="006803C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803C5" w:rsidRPr="006803C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BB433AE" w14:textId="2DFD4D8D" w:rsidR="00BB2766" w:rsidRPr="002F3B14" w:rsidRDefault="008852A1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BE5BEB" w:rsidRPr="002F3B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14:paraId="4B2F992D" w14:textId="77777777" w:rsidR="00BB2766" w:rsidRPr="002F3B14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7C14386C" w14:textId="1FAC07F4" w:rsidR="00BB2766" w:rsidRPr="002F3B14" w:rsidRDefault="008852A1" w:rsidP="0015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9"/>
                <w:tab w:val="left" w:pos="926"/>
              </w:tabs>
              <w:spacing w:line="380" w:lineRule="exact"/>
              <w:ind w:left="-156" w:right="-16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455</w:t>
            </w:r>
            <w:r w:rsidR="00BE5BEB" w:rsidRPr="002F3B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</w:tr>
      <w:tr w:rsidR="001C6D7A" w:rsidRPr="00E41BF5" w14:paraId="5988543A" w14:textId="77777777" w:rsidTr="001C6D7A">
        <w:tc>
          <w:tcPr>
            <w:tcW w:w="3078" w:type="dxa"/>
            <w:shd w:val="clear" w:color="auto" w:fill="auto"/>
          </w:tcPr>
          <w:p w14:paraId="6B1A8329" w14:textId="77777777" w:rsidR="00BB2766" w:rsidRPr="003A154F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3269BF3" w14:textId="77777777"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0" w:type="dxa"/>
            <w:shd w:val="clear" w:color="auto" w:fill="auto"/>
          </w:tcPr>
          <w:p w14:paraId="2B39B463" w14:textId="77777777"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14:paraId="5FC9FE39" w14:textId="77777777"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  <w:tc>
          <w:tcPr>
            <w:tcW w:w="236" w:type="dxa"/>
            <w:shd w:val="clear" w:color="auto" w:fill="auto"/>
          </w:tcPr>
          <w:p w14:paraId="632ABCC0" w14:textId="77777777"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79980F1A" w14:textId="77777777"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</w:tr>
      <w:tr w:rsidR="001C6D7A" w:rsidRPr="00E41BF5" w14:paraId="61DDD28F" w14:textId="77777777" w:rsidTr="001C6D7A">
        <w:tc>
          <w:tcPr>
            <w:tcW w:w="3078" w:type="dxa"/>
            <w:shd w:val="clear" w:color="auto" w:fill="auto"/>
          </w:tcPr>
          <w:p w14:paraId="5E14119B" w14:textId="66B6335F" w:rsidR="00BB2766" w:rsidRPr="003A154F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A154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="008852A1" w:rsidRPr="008852A1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  <w:shd w:val="clear" w:color="auto" w:fill="auto"/>
          </w:tcPr>
          <w:p w14:paraId="42F44DA9" w14:textId="77777777"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0" w:type="dxa"/>
            <w:shd w:val="clear" w:color="auto" w:fill="auto"/>
          </w:tcPr>
          <w:p w14:paraId="31542AE1" w14:textId="77777777"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  <w:shd w:val="clear" w:color="auto" w:fill="auto"/>
          </w:tcPr>
          <w:p w14:paraId="04FDD574" w14:textId="77777777"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  <w:tc>
          <w:tcPr>
            <w:tcW w:w="236" w:type="dxa"/>
            <w:shd w:val="clear" w:color="auto" w:fill="auto"/>
          </w:tcPr>
          <w:p w14:paraId="18F28335" w14:textId="77777777"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  <w:tc>
          <w:tcPr>
            <w:tcW w:w="1294" w:type="dxa"/>
            <w:shd w:val="clear" w:color="auto" w:fill="auto"/>
          </w:tcPr>
          <w:p w14:paraId="2AA04758" w14:textId="77777777" w:rsidR="00BB2766" w:rsidRPr="00E41BF5" w:rsidRDefault="00BB2766" w:rsidP="001C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</w:tr>
      <w:tr w:rsidR="00CD5CA9" w:rsidRPr="00E41BF5" w14:paraId="18783FB2" w14:textId="77777777" w:rsidTr="002F3B14">
        <w:tc>
          <w:tcPr>
            <w:tcW w:w="3078" w:type="dxa"/>
            <w:shd w:val="clear" w:color="auto" w:fill="auto"/>
          </w:tcPr>
          <w:p w14:paraId="15E39EC1" w14:textId="34063C86" w:rsidR="00CD5CA9" w:rsidRPr="003A154F" w:rsidRDefault="00CD5CA9" w:rsidP="00CD5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154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  <w:r w:rsidRPr="003A154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620" w:type="dxa"/>
            <w:shd w:val="clear" w:color="auto" w:fill="auto"/>
          </w:tcPr>
          <w:p w14:paraId="584E0DAE" w14:textId="11430A7E" w:rsidR="00CD5CA9" w:rsidRPr="00E41BF5" w:rsidRDefault="008852A1" w:rsidP="00CD5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CD5CA9" w:rsidRPr="00E41BF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D5CA9" w:rsidRPr="00E41BF5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="00CD5CA9" w:rsidRPr="00E41BF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800" w:type="dxa"/>
            <w:shd w:val="clear" w:color="auto" w:fill="auto"/>
          </w:tcPr>
          <w:p w14:paraId="456FB58F" w14:textId="264DF3F6" w:rsidR="00CD5CA9" w:rsidRPr="00E41BF5" w:rsidRDefault="008852A1" w:rsidP="00CD5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CD5CA9" w:rsidRPr="00E41BF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D5CA9" w:rsidRPr="00E41BF5"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 w:rsidR="00CD5CA9" w:rsidRPr="00E41BF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6995179F" w14:textId="380C7180" w:rsidR="00CD5CA9" w:rsidRPr="002F3B14" w:rsidRDefault="008852A1" w:rsidP="00CD5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CD5CA9" w:rsidRPr="00E41B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05</w:t>
            </w:r>
          </w:p>
        </w:tc>
        <w:tc>
          <w:tcPr>
            <w:tcW w:w="236" w:type="dxa"/>
            <w:shd w:val="clear" w:color="auto" w:fill="auto"/>
          </w:tcPr>
          <w:p w14:paraId="17B82573" w14:textId="77777777" w:rsidR="00CD5CA9" w:rsidRPr="00E41BF5" w:rsidRDefault="00CD5CA9" w:rsidP="00CD5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0E817BD4" w14:textId="45EF76B5" w:rsidR="00CD5CA9" w:rsidRPr="002F3B14" w:rsidRDefault="008852A1" w:rsidP="0015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left" w:pos="795"/>
              </w:tabs>
              <w:spacing w:line="380" w:lineRule="exact"/>
              <w:ind w:left="-156" w:right="-25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</w:t>
            </w:r>
            <w:r w:rsidR="00CD5CA9" w:rsidRPr="00E41B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</w:tr>
    </w:tbl>
    <w:p w14:paraId="15796AC2" w14:textId="77777777" w:rsidR="005C00F7" w:rsidRDefault="005C00F7" w:rsidP="00FE1E6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  <w:sectPr w:rsidR="005C00F7" w:rsidSect="00B16945">
          <w:headerReference w:type="default" r:id="rId18"/>
          <w:footerReference w:type="default" r:id="rId19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E016493" w14:textId="77777777" w:rsidR="00A81C49" w:rsidRPr="007278E2" w:rsidRDefault="00A81C49" w:rsidP="007278E2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60" w:lineRule="atLeast"/>
        <w:ind w:left="126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7278E2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467C3BE9" w14:textId="77777777" w:rsidR="00A81C49" w:rsidRPr="00421F5C" w:rsidRDefault="00A81C49" w:rsidP="00A81C4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271331B0" w14:textId="5402F7BA" w:rsidR="00A81C49" w:rsidRPr="00421F5C" w:rsidRDefault="00A81C49" w:rsidP="007278E2">
      <w:pPr>
        <w:pStyle w:val="BodyText2"/>
        <w:numPr>
          <w:ilvl w:val="0"/>
          <w:numId w:val="46"/>
        </w:numPr>
        <w:tabs>
          <w:tab w:val="left" w:pos="1260"/>
          <w:tab w:val="left" w:pos="1350"/>
        </w:tabs>
        <w:spacing w:line="260" w:lineRule="atLeast"/>
        <w:ind w:left="450" w:firstLine="27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21F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665F0D3" w14:textId="77777777" w:rsidR="00E25327" w:rsidRPr="00421F5C" w:rsidRDefault="00E25327" w:rsidP="007278E2">
      <w:pPr>
        <w:pStyle w:val="BodyText2"/>
        <w:tabs>
          <w:tab w:val="left" w:pos="540"/>
          <w:tab w:val="left" w:pos="1260"/>
        </w:tabs>
        <w:spacing w:line="260" w:lineRule="atLeast"/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2FD497DC" w14:textId="75521D9A" w:rsidR="00A81C49" w:rsidRPr="00421F5C" w:rsidRDefault="00A81C49" w:rsidP="00BA4C4B">
      <w:pPr>
        <w:pStyle w:val="BodyText2"/>
        <w:tabs>
          <w:tab w:val="left" w:pos="1260"/>
        </w:tabs>
        <w:spacing w:line="260" w:lineRule="atLeast"/>
        <w:ind w:left="1260" w:right="537" w:firstLine="0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421F5C">
        <w:rPr>
          <w:rFonts w:ascii="Angsana New" w:hAnsi="Angsana New"/>
          <w:sz w:val="30"/>
          <w:szCs w:val="30"/>
          <w:cs/>
          <w:lang w:val="en-US" w:eastAsia="en-US"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9D29829" w14:textId="77777777" w:rsidR="00A81C49" w:rsidRPr="00421F5C" w:rsidRDefault="00A81C49" w:rsidP="003A154F">
      <w:pPr>
        <w:pStyle w:val="BodyText2"/>
        <w:tabs>
          <w:tab w:val="left" w:pos="540"/>
        </w:tabs>
        <w:spacing w:line="260" w:lineRule="atLeast"/>
        <w:ind w:left="540" w:firstLine="720"/>
        <w:jc w:val="thaiDistribute"/>
        <w:rPr>
          <w:rFonts w:ascii="Angsana New" w:hAnsi="Angsana New"/>
          <w:sz w:val="24"/>
          <w:szCs w:val="24"/>
        </w:rPr>
      </w:pPr>
    </w:p>
    <w:tbl>
      <w:tblPr>
        <w:tblW w:w="13860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3600"/>
        <w:gridCol w:w="540"/>
        <w:gridCol w:w="270"/>
        <w:gridCol w:w="1710"/>
        <w:gridCol w:w="236"/>
        <w:gridCol w:w="1384"/>
        <w:gridCol w:w="236"/>
        <w:gridCol w:w="1294"/>
        <w:gridCol w:w="236"/>
        <w:gridCol w:w="1294"/>
        <w:gridCol w:w="236"/>
        <w:gridCol w:w="1294"/>
        <w:gridCol w:w="236"/>
        <w:gridCol w:w="1294"/>
      </w:tblGrid>
      <w:tr w:rsidR="00BA4C4B" w:rsidRPr="0091535D" w14:paraId="6325C143" w14:textId="77777777" w:rsidTr="00BA4C4B">
        <w:trPr>
          <w:trHeight w:val="261"/>
          <w:tblHeader/>
        </w:trPr>
        <w:tc>
          <w:tcPr>
            <w:tcW w:w="3600" w:type="dxa"/>
            <w:vAlign w:val="bottom"/>
          </w:tcPr>
          <w:p w14:paraId="1F0E5FDC" w14:textId="77777777" w:rsidR="00BA4C4B" w:rsidRPr="0091535D" w:rsidRDefault="00BA4C4B" w:rsidP="00C9056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  <w:vAlign w:val="bottom"/>
          </w:tcPr>
          <w:p w14:paraId="058040E9" w14:textId="77777777" w:rsidR="00BA4C4B" w:rsidRPr="0091535D" w:rsidRDefault="00BA4C4B" w:rsidP="00C9056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446D0C9" w14:textId="77777777" w:rsidR="00BA4C4B" w:rsidRPr="0091535D" w:rsidRDefault="00BA4C4B" w:rsidP="00C9056B">
            <w:pPr>
              <w:pStyle w:val="NoSpacing"/>
              <w:rPr>
                <w:sz w:val="30"/>
                <w:szCs w:val="30"/>
                <w:cs/>
              </w:rPr>
            </w:pPr>
          </w:p>
        </w:tc>
        <w:tc>
          <w:tcPr>
            <w:tcW w:w="9450" w:type="dxa"/>
            <w:gridSpan w:val="11"/>
            <w:vAlign w:val="bottom"/>
          </w:tcPr>
          <w:p w14:paraId="24621E01" w14:textId="6EF37622" w:rsidR="00BA4C4B" w:rsidRPr="0091535D" w:rsidRDefault="00BA4C4B" w:rsidP="00C905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153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  <w:r w:rsidRPr="009153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9153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A4C4B" w:rsidRPr="0091535D" w14:paraId="112BE64A" w14:textId="77777777" w:rsidTr="00BA4C4B">
        <w:trPr>
          <w:trHeight w:val="261"/>
          <w:tblHeader/>
        </w:trPr>
        <w:tc>
          <w:tcPr>
            <w:tcW w:w="3600" w:type="dxa"/>
            <w:vAlign w:val="bottom"/>
          </w:tcPr>
          <w:p w14:paraId="50251F9A" w14:textId="77777777" w:rsidR="00BA4C4B" w:rsidRPr="0091535D" w:rsidRDefault="00BA4C4B" w:rsidP="00C9056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  <w:vAlign w:val="bottom"/>
          </w:tcPr>
          <w:p w14:paraId="3B3A2DA4" w14:textId="77777777" w:rsidR="00BA4C4B" w:rsidRPr="0091535D" w:rsidRDefault="00BA4C4B" w:rsidP="00C9056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1F5BD20" w14:textId="77777777" w:rsidR="00BA4C4B" w:rsidRPr="0091535D" w:rsidRDefault="00BA4C4B" w:rsidP="00C9056B">
            <w:pPr>
              <w:pStyle w:val="NoSpacing"/>
              <w:rPr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31C8074D" w14:textId="045F95FA" w:rsidR="00BA4C4B" w:rsidRPr="0091535D" w:rsidRDefault="00BA4C4B" w:rsidP="00C905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153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61CCD1AA" w14:textId="77777777" w:rsidR="00BA4C4B" w:rsidRPr="0091535D" w:rsidRDefault="00BA4C4B" w:rsidP="00C905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232D052A" w14:textId="2DC8C9DA" w:rsidR="00BA4C4B" w:rsidRPr="0091535D" w:rsidRDefault="00BA4C4B" w:rsidP="00C905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153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A4C4B" w:rsidRPr="0091535D" w14:paraId="790E0BAA" w14:textId="77777777" w:rsidTr="00BA4C4B">
        <w:trPr>
          <w:trHeight w:val="261"/>
          <w:tblHeader/>
        </w:trPr>
        <w:tc>
          <w:tcPr>
            <w:tcW w:w="3600" w:type="dxa"/>
            <w:vAlign w:val="bottom"/>
            <w:hideMark/>
          </w:tcPr>
          <w:p w14:paraId="21F9E0AA" w14:textId="77777777" w:rsidR="00BA4C4B" w:rsidRPr="0091535D" w:rsidRDefault="00BA4C4B" w:rsidP="00C9056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15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15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15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915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40" w:type="dxa"/>
            <w:vAlign w:val="bottom"/>
            <w:hideMark/>
          </w:tcPr>
          <w:p w14:paraId="0A2C9495" w14:textId="75DF1D81" w:rsidR="00BA4C4B" w:rsidRPr="0091535D" w:rsidRDefault="00BA4C4B" w:rsidP="00C9056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B4CBBCB" w14:textId="77777777" w:rsidR="00BA4C4B" w:rsidRPr="0091535D" w:rsidRDefault="00BA4C4B" w:rsidP="00C9056B">
            <w:pPr>
              <w:pStyle w:val="NoSpacing"/>
              <w:rPr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79CD4644" w14:textId="77777777" w:rsidR="00BA4C4B" w:rsidRPr="0091535D" w:rsidRDefault="00BA4C4B" w:rsidP="00C9056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3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530D91B8" w14:textId="77777777" w:rsidR="00BA4C4B" w:rsidRPr="0091535D" w:rsidRDefault="00BA4C4B" w:rsidP="00C905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84" w:type="dxa"/>
            <w:vAlign w:val="bottom"/>
            <w:hideMark/>
          </w:tcPr>
          <w:p w14:paraId="1C9DDC56" w14:textId="77777777" w:rsidR="00BA4C4B" w:rsidRPr="0091535D" w:rsidRDefault="00BA4C4B" w:rsidP="00C905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3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6F1AA15C" w14:textId="77777777" w:rsidR="00BA4C4B" w:rsidRPr="0091535D" w:rsidRDefault="00BA4C4B" w:rsidP="00C905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6BAD499E" w14:textId="77777777" w:rsidR="00BA4C4B" w:rsidRPr="0091535D" w:rsidRDefault="00BA4C4B" w:rsidP="00C9056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3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1535D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71EE34B2" w14:textId="77777777" w:rsidR="00BA4C4B" w:rsidRPr="0091535D" w:rsidRDefault="00BA4C4B" w:rsidP="00C905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5A688C12" w14:textId="77777777" w:rsidR="00BA4C4B" w:rsidRPr="0091535D" w:rsidRDefault="00BA4C4B" w:rsidP="00C905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3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1535D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77D26EAB" w14:textId="77777777" w:rsidR="00BA4C4B" w:rsidRPr="0091535D" w:rsidRDefault="00BA4C4B" w:rsidP="00C9056B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  <w:hideMark/>
          </w:tcPr>
          <w:p w14:paraId="5EEC980C" w14:textId="77777777" w:rsidR="00BA4C4B" w:rsidRPr="0091535D" w:rsidRDefault="00BA4C4B" w:rsidP="00C9056B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35D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91535D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3591DD00" w14:textId="77777777" w:rsidR="00BA4C4B" w:rsidRPr="0091535D" w:rsidRDefault="00BA4C4B" w:rsidP="00C905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37D81E45" w14:textId="77777777" w:rsidR="00BA4C4B" w:rsidRPr="0091535D" w:rsidRDefault="00BA4C4B" w:rsidP="00C905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153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A4C4B" w:rsidRPr="0091535D" w14:paraId="7C0391A7" w14:textId="77777777" w:rsidTr="00BA4C4B">
        <w:trPr>
          <w:trHeight w:val="261"/>
          <w:tblHeader/>
        </w:trPr>
        <w:tc>
          <w:tcPr>
            <w:tcW w:w="3600" w:type="dxa"/>
            <w:vAlign w:val="bottom"/>
          </w:tcPr>
          <w:p w14:paraId="06E73C2F" w14:textId="77777777" w:rsidR="00BA4C4B" w:rsidRPr="0091535D" w:rsidRDefault="00BA4C4B" w:rsidP="00C9056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  <w:vAlign w:val="bottom"/>
          </w:tcPr>
          <w:p w14:paraId="6FFC836E" w14:textId="77777777" w:rsidR="00BA4C4B" w:rsidRPr="0091535D" w:rsidRDefault="00BA4C4B" w:rsidP="00C9056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54B012E" w14:textId="77777777" w:rsidR="00BA4C4B" w:rsidRPr="0091535D" w:rsidRDefault="00BA4C4B" w:rsidP="00C9056B">
            <w:pPr>
              <w:pStyle w:val="NoSpacing"/>
              <w:rPr>
                <w:sz w:val="30"/>
                <w:szCs w:val="30"/>
                <w:cs/>
              </w:rPr>
            </w:pPr>
          </w:p>
        </w:tc>
        <w:tc>
          <w:tcPr>
            <w:tcW w:w="9450" w:type="dxa"/>
            <w:gridSpan w:val="11"/>
            <w:vAlign w:val="bottom"/>
          </w:tcPr>
          <w:p w14:paraId="56B1BF45" w14:textId="2DDA08E9" w:rsidR="00BA4C4B" w:rsidRPr="0091535D" w:rsidRDefault="00BA4C4B" w:rsidP="00C905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153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A4C4B" w:rsidRPr="0091535D" w14:paraId="5C754422" w14:textId="77777777" w:rsidTr="00512AE4">
        <w:trPr>
          <w:trHeight w:val="261"/>
        </w:trPr>
        <w:tc>
          <w:tcPr>
            <w:tcW w:w="3600" w:type="dxa"/>
            <w:vAlign w:val="bottom"/>
            <w:hideMark/>
          </w:tcPr>
          <w:p w14:paraId="192F2DBC" w14:textId="77777777" w:rsidR="00BA4C4B" w:rsidRPr="0091535D" w:rsidRDefault="00BA4C4B" w:rsidP="00C9056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15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  <w:vAlign w:val="bottom"/>
          </w:tcPr>
          <w:p w14:paraId="41FA53F9" w14:textId="77777777" w:rsidR="00BA4C4B" w:rsidRPr="0091535D" w:rsidRDefault="00BA4C4B" w:rsidP="00C9056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B7446A8" w14:textId="77777777" w:rsidR="00BA4C4B" w:rsidRPr="0091535D" w:rsidRDefault="00BA4C4B" w:rsidP="00C9056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6C774A4" w14:textId="77777777" w:rsidR="00BA4C4B" w:rsidRPr="0091535D" w:rsidRDefault="00BA4C4B" w:rsidP="00C9056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CD2C112" w14:textId="77777777" w:rsidR="00BA4C4B" w:rsidRPr="0091535D" w:rsidRDefault="00BA4C4B" w:rsidP="00C9056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26F4558B" w14:textId="77777777" w:rsidR="00BA4C4B" w:rsidRPr="0091535D" w:rsidRDefault="00BA4C4B" w:rsidP="00C905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68272F1" w14:textId="77777777" w:rsidR="00BA4C4B" w:rsidRPr="0091535D" w:rsidRDefault="00BA4C4B" w:rsidP="00C905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558038ED" w14:textId="77777777" w:rsidR="00BA4C4B" w:rsidRPr="0091535D" w:rsidRDefault="00BA4C4B" w:rsidP="00C905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314D0D6" w14:textId="77777777" w:rsidR="00BA4C4B" w:rsidRPr="0091535D" w:rsidRDefault="00BA4C4B" w:rsidP="00C905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09C7B6F" w14:textId="77777777" w:rsidR="00BA4C4B" w:rsidRPr="0091535D" w:rsidRDefault="00BA4C4B" w:rsidP="00C905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E38150F" w14:textId="77777777" w:rsidR="00BA4C4B" w:rsidRPr="0091535D" w:rsidRDefault="00BA4C4B" w:rsidP="00C905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588CC214" w14:textId="77777777" w:rsidR="00BA4C4B" w:rsidRPr="0091535D" w:rsidRDefault="00BA4C4B" w:rsidP="00C905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AFE6D1B" w14:textId="77777777" w:rsidR="00BA4C4B" w:rsidRPr="0091535D" w:rsidRDefault="00BA4C4B" w:rsidP="00C905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7DAC779A" w14:textId="77777777" w:rsidR="00BA4C4B" w:rsidRPr="0091535D" w:rsidRDefault="00BA4C4B" w:rsidP="00C905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4C4B" w:rsidRPr="0091535D" w14:paraId="6C908CAE" w14:textId="77777777" w:rsidTr="00BA4C4B">
        <w:trPr>
          <w:trHeight w:val="261"/>
        </w:trPr>
        <w:tc>
          <w:tcPr>
            <w:tcW w:w="3600" w:type="dxa"/>
            <w:vAlign w:val="bottom"/>
            <w:hideMark/>
          </w:tcPr>
          <w:p w14:paraId="19C3A97D" w14:textId="3F74FC83" w:rsidR="00BA4C4B" w:rsidRPr="0091535D" w:rsidRDefault="00BA4C4B" w:rsidP="00C9056B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1535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หน่วยลงทุน</w:t>
            </w:r>
            <w:r w:rsidRPr="0091535D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ในตราสาร</w:t>
            </w:r>
            <w:r w:rsidR="003A6E8A" w:rsidRPr="0091535D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หนี้</w:t>
            </w:r>
          </w:p>
        </w:tc>
        <w:tc>
          <w:tcPr>
            <w:tcW w:w="540" w:type="dxa"/>
            <w:vAlign w:val="bottom"/>
          </w:tcPr>
          <w:p w14:paraId="0249F1C9" w14:textId="77777777" w:rsidR="00BA4C4B" w:rsidRPr="0091535D" w:rsidRDefault="00BA4C4B" w:rsidP="00C9056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9CD6989" w14:textId="77777777" w:rsidR="00BA4C4B" w:rsidRPr="0091535D" w:rsidRDefault="00BA4C4B" w:rsidP="00C905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8568B7C" w14:textId="77777777" w:rsidR="00BA4C4B" w:rsidRPr="0091535D" w:rsidRDefault="00BA4C4B" w:rsidP="00BA4C4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35D">
              <w:rPr>
                <w:rFonts w:asciiTheme="majorBidi" w:hAnsiTheme="majorBidi" w:cstheme="majorBidi"/>
                <w:sz w:val="30"/>
                <w:szCs w:val="30"/>
              </w:rPr>
              <w:t>184,795</w:t>
            </w:r>
          </w:p>
        </w:tc>
        <w:tc>
          <w:tcPr>
            <w:tcW w:w="236" w:type="dxa"/>
            <w:vAlign w:val="bottom"/>
          </w:tcPr>
          <w:p w14:paraId="7B31CEF0" w14:textId="77777777" w:rsidR="00BA4C4B" w:rsidRPr="0091535D" w:rsidRDefault="00BA4C4B" w:rsidP="00C905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23FEB52A" w14:textId="77777777" w:rsidR="00BA4C4B" w:rsidRPr="0091535D" w:rsidRDefault="00BA4C4B" w:rsidP="00BA4C4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35D">
              <w:rPr>
                <w:rFonts w:asciiTheme="majorBidi" w:hAnsiTheme="majorBidi" w:cstheme="majorBidi"/>
                <w:sz w:val="30"/>
                <w:szCs w:val="30"/>
              </w:rPr>
              <w:t>184,795</w:t>
            </w:r>
          </w:p>
        </w:tc>
        <w:tc>
          <w:tcPr>
            <w:tcW w:w="236" w:type="dxa"/>
            <w:vAlign w:val="bottom"/>
          </w:tcPr>
          <w:p w14:paraId="7D78D084" w14:textId="77777777" w:rsidR="00BA4C4B" w:rsidRPr="0091535D" w:rsidRDefault="00BA4C4B" w:rsidP="00C905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EE44401" w14:textId="77777777" w:rsidR="00BA4C4B" w:rsidRPr="0091535D" w:rsidRDefault="00BA4C4B" w:rsidP="00BA4C4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2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3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6118B24" w14:textId="77777777" w:rsidR="00BA4C4B" w:rsidRPr="0091535D" w:rsidRDefault="00BA4C4B" w:rsidP="00C905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5A13C76F" w14:textId="77777777" w:rsidR="00BA4C4B" w:rsidRPr="0091535D" w:rsidRDefault="00BA4C4B" w:rsidP="00BA4C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35D">
              <w:rPr>
                <w:rFonts w:asciiTheme="majorBidi" w:hAnsiTheme="majorBidi" w:cstheme="majorBidi"/>
                <w:sz w:val="30"/>
                <w:szCs w:val="30"/>
              </w:rPr>
              <w:t>184,795</w:t>
            </w:r>
          </w:p>
        </w:tc>
        <w:tc>
          <w:tcPr>
            <w:tcW w:w="236" w:type="dxa"/>
            <w:vAlign w:val="bottom"/>
          </w:tcPr>
          <w:p w14:paraId="43D6C19E" w14:textId="77777777" w:rsidR="00BA4C4B" w:rsidRPr="0091535D" w:rsidRDefault="00BA4C4B" w:rsidP="00C9056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0CEB181" w14:textId="77777777" w:rsidR="00BA4C4B" w:rsidRPr="0091535D" w:rsidRDefault="00BA4C4B" w:rsidP="00BA4C4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2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3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47C52F1" w14:textId="77777777" w:rsidR="00BA4C4B" w:rsidRPr="0091535D" w:rsidRDefault="00BA4C4B" w:rsidP="00C905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086C06B" w14:textId="77777777" w:rsidR="00BA4C4B" w:rsidRPr="0091535D" w:rsidRDefault="00BA4C4B" w:rsidP="00BA4C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535D">
              <w:rPr>
                <w:rFonts w:asciiTheme="majorBidi" w:hAnsiTheme="majorBidi" w:cstheme="majorBidi"/>
                <w:sz w:val="30"/>
                <w:szCs w:val="30"/>
              </w:rPr>
              <w:t>184,795</w:t>
            </w:r>
          </w:p>
        </w:tc>
      </w:tr>
    </w:tbl>
    <w:p w14:paraId="45D546AA" w14:textId="77777777" w:rsidR="00A81C49" w:rsidRDefault="00A81C49" w:rsidP="00A81C49">
      <w:pPr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  <w:sectPr w:rsidR="00A81C49" w:rsidSect="00A81C49">
          <w:headerReference w:type="default" r:id="rId20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2204C4BF" w14:textId="77777777" w:rsidR="0051786A" w:rsidRPr="00E848F7" w:rsidRDefault="009748D0" w:rsidP="001E2937">
      <w:pPr>
        <w:pStyle w:val="BodyText2"/>
        <w:spacing w:line="260" w:lineRule="atLeast"/>
        <w:ind w:left="547" w:hanging="9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848F7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2BFC96D3" w14:textId="77777777" w:rsidR="005C00F7" w:rsidRPr="00E848F7" w:rsidRDefault="005C00F7" w:rsidP="0002155F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424"/>
      </w:tblGrid>
      <w:tr w:rsidR="009748D0" w:rsidRPr="00E848F7" w14:paraId="29B485CC" w14:textId="77777777" w:rsidTr="00E848F7">
        <w:trPr>
          <w:tblHeader/>
        </w:trPr>
        <w:tc>
          <w:tcPr>
            <w:tcW w:w="2520" w:type="dxa"/>
            <w:hideMark/>
          </w:tcPr>
          <w:p w14:paraId="1432E26A" w14:textId="77777777" w:rsidR="009748D0" w:rsidRPr="00E848F7" w:rsidRDefault="009748D0" w:rsidP="00E848F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108" w:hanging="9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848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F24B41A" w14:textId="77777777" w:rsidR="009748D0" w:rsidRPr="00E848F7" w:rsidRDefault="009748D0" w:rsidP="00906E9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24" w:type="dxa"/>
            <w:hideMark/>
          </w:tcPr>
          <w:p w14:paraId="3E1E411B" w14:textId="77777777" w:rsidR="009748D0" w:rsidRPr="00E848F7" w:rsidRDefault="009748D0" w:rsidP="00906E9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848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748D0" w:rsidRPr="00E848F7" w14:paraId="1B6717B9" w14:textId="77777777" w:rsidTr="00E848F7">
        <w:tc>
          <w:tcPr>
            <w:tcW w:w="2520" w:type="dxa"/>
            <w:hideMark/>
          </w:tcPr>
          <w:p w14:paraId="0D7DA68C" w14:textId="77777777" w:rsidR="009748D0" w:rsidRPr="00E848F7" w:rsidRDefault="009748D0" w:rsidP="00E848F7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848F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</w:t>
            </w:r>
            <w:r w:rsidRPr="00E848F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มูลค่ายุติธรรมผ่านกำไรหรือขาดทุน </w:t>
            </w:r>
          </w:p>
        </w:tc>
        <w:tc>
          <w:tcPr>
            <w:tcW w:w="236" w:type="dxa"/>
          </w:tcPr>
          <w:p w14:paraId="286B0E9F" w14:textId="77777777" w:rsidR="009748D0" w:rsidRPr="00E848F7" w:rsidRDefault="009748D0" w:rsidP="00906E9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24" w:type="dxa"/>
            <w:hideMark/>
          </w:tcPr>
          <w:p w14:paraId="2E1CA15C" w14:textId="77777777" w:rsidR="009748D0" w:rsidRPr="00E848F7" w:rsidRDefault="009748D0" w:rsidP="00906E9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48F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E848F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5D05CAC1" w14:textId="77777777" w:rsidR="001831A4" w:rsidRPr="00E848F7" w:rsidRDefault="001831A4" w:rsidP="0002155F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 w:eastAsia="en-US"/>
        </w:rPr>
      </w:pPr>
    </w:p>
    <w:p w14:paraId="424030F2" w14:textId="5CCF36B1" w:rsidR="00DD269C" w:rsidRPr="00E848F7" w:rsidRDefault="007A39D6" w:rsidP="00623389">
      <w:pPr>
        <w:pStyle w:val="BodyText2"/>
        <w:numPr>
          <w:ilvl w:val="0"/>
          <w:numId w:val="46"/>
        </w:numPr>
        <w:spacing w:line="260" w:lineRule="atLeast"/>
        <w:ind w:left="450" w:hanging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848F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รายการ</w:t>
      </w:r>
      <w:r w:rsidRPr="00E848F7">
        <w:rPr>
          <w:rFonts w:ascii="Angsana New" w:hAnsi="Angsana New"/>
          <w:b/>
          <w:bCs/>
          <w:i/>
          <w:iCs/>
          <w:sz w:val="30"/>
          <w:szCs w:val="30"/>
          <w:cs/>
        </w:rPr>
        <w:t>เคลื่อนไหวของ</w:t>
      </w:r>
      <w:r w:rsidR="009A2FDD" w:rsidRPr="00E848F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หน่วยลงทุนใน</w:t>
      </w:r>
      <w:r w:rsidRPr="00E848F7">
        <w:rPr>
          <w:rFonts w:ascii="Angsana New" w:hAnsi="Angsana New"/>
          <w:b/>
          <w:bCs/>
          <w:i/>
          <w:iCs/>
          <w:sz w:val="30"/>
          <w:szCs w:val="30"/>
          <w:cs/>
        </w:rPr>
        <w:t>ตราสาร</w:t>
      </w:r>
      <w:r w:rsidR="0031002A" w:rsidRPr="00E848F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หนี้</w:t>
      </w:r>
      <w:r w:rsidRPr="00E848F7">
        <w:rPr>
          <w:rFonts w:ascii="Angsana New" w:hAnsi="Angsana New"/>
          <w:b/>
          <w:bCs/>
          <w:i/>
          <w:iCs/>
          <w:sz w:val="30"/>
          <w:szCs w:val="30"/>
          <w:cs/>
        </w:rPr>
        <w:t>ที่อยู่ในความต้องการของตลาด</w:t>
      </w:r>
    </w:p>
    <w:p w14:paraId="33A27DCB" w14:textId="77777777" w:rsidR="007A39D6" w:rsidRDefault="007A39D6" w:rsidP="0002155F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213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088"/>
        <w:gridCol w:w="246"/>
        <w:gridCol w:w="1000"/>
        <w:gridCol w:w="239"/>
        <w:gridCol w:w="1101"/>
        <w:gridCol w:w="231"/>
        <w:gridCol w:w="1080"/>
        <w:gridCol w:w="231"/>
        <w:gridCol w:w="1117"/>
      </w:tblGrid>
      <w:tr w:rsidR="007A39D6" w:rsidRPr="007A39D6" w14:paraId="7AAD0D2D" w14:textId="77777777" w:rsidTr="0091535D">
        <w:trPr>
          <w:tblHeader/>
        </w:trPr>
        <w:tc>
          <w:tcPr>
            <w:tcW w:w="2880" w:type="dxa"/>
          </w:tcPr>
          <w:p w14:paraId="7BC0B254" w14:textId="77777777" w:rsidR="007A39D6" w:rsidRPr="007A39D6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3" w:type="dxa"/>
            <w:gridSpan w:val="9"/>
            <w:hideMark/>
          </w:tcPr>
          <w:p w14:paraId="2A863BB3" w14:textId="42863CD3" w:rsidR="007A39D6" w:rsidRPr="007A39D6" w:rsidRDefault="007A39D6" w:rsidP="00906E9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48F7">
              <w:rPr>
                <w:rFonts w:asciiTheme="majorBidi" w:eastAsia="AngsanaNew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="0031002A" w:rsidRPr="00E848F7">
              <w:rPr>
                <w:rFonts w:asciiTheme="majorBidi" w:eastAsia="AngsanaNew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 xml:space="preserve"> </w:t>
            </w:r>
            <w:r w:rsidR="0031002A" w:rsidRPr="00E848F7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lang w:eastAsia="en-GB"/>
              </w:rPr>
              <w:t xml:space="preserve">/ </w:t>
            </w:r>
            <w:r w:rsidR="0031002A" w:rsidRPr="00E848F7">
              <w:rPr>
                <w:rFonts w:asciiTheme="majorBidi" w:eastAsia="AngsanaNew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A46563" w:rsidRPr="007A39D6" w14:paraId="71129626" w14:textId="77777777" w:rsidTr="0091535D">
        <w:trPr>
          <w:tblHeader/>
        </w:trPr>
        <w:tc>
          <w:tcPr>
            <w:tcW w:w="2880" w:type="dxa"/>
            <w:vAlign w:val="bottom"/>
            <w:hideMark/>
          </w:tcPr>
          <w:p w14:paraId="5BDF7EAB" w14:textId="46D80D33" w:rsidR="007A39D6" w:rsidRPr="007A39D6" w:rsidRDefault="007A39D6" w:rsidP="00906E94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39D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ตรา</w:t>
            </w:r>
            <w:r w:rsidRPr="00E848F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สาร</w:t>
            </w:r>
            <w:r w:rsidR="0031002A" w:rsidRPr="00E848F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E848F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ที่อยู่</w:t>
            </w:r>
            <w:r w:rsidRPr="007A39D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ในความต้องการของตลาด</w:t>
            </w:r>
          </w:p>
        </w:tc>
        <w:tc>
          <w:tcPr>
            <w:tcW w:w="1088" w:type="dxa"/>
            <w:vAlign w:val="bottom"/>
            <w:hideMark/>
          </w:tcPr>
          <w:p w14:paraId="280B41C3" w14:textId="77777777" w:rsidR="007A39D6" w:rsidRPr="007A39D6" w:rsidRDefault="007A39D6" w:rsidP="00906E94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39D6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52E68EEF" w14:textId="5D742D48" w:rsidR="007A39D6" w:rsidRPr="007A39D6" w:rsidRDefault="008852A1" w:rsidP="00906E94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7A39D6" w:rsidRPr="007A39D6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7A39D6" w:rsidRPr="007A39D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72065065" w14:textId="77777777" w:rsidR="007A39D6" w:rsidRPr="007A39D6" w:rsidRDefault="007A39D6" w:rsidP="00906E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77473045" w14:textId="77777777" w:rsidR="007A39D6" w:rsidRPr="007A39D6" w:rsidRDefault="007A39D6" w:rsidP="00906E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39D6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0113B165" w14:textId="77777777" w:rsidR="007A39D6" w:rsidRPr="007A39D6" w:rsidRDefault="007A39D6" w:rsidP="00906E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01" w:type="dxa"/>
            <w:vAlign w:val="bottom"/>
            <w:hideMark/>
          </w:tcPr>
          <w:p w14:paraId="6B891993" w14:textId="77777777" w:rsidR="007A39D6" w:rsidRPr="007A39D6" w:rsidRDefault="007A39D6" w:rsidP="00906E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39D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05A70ADA" w14:textId="77777777" w:rsidR="007A39D6" w:rsidRPr="007A39D6" w:rsidRDefault="007A39D6" w:rsidP="00906E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7458022B" w14:textId="77777777" w:rsidR="007A39D6" w:rsidRPr="007A39D6" w:rsidRDefault="007A39D6" w:rsidP="00906E94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39D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6F581591" w14:textId="77777777" w:rsidR="007A39D6" w:rsidRPr="007A39D6" w:rsidRDefault="007A39D6" w:rsidP="00906E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214055E3" w14:textId="77777777" w:rsidR="007A39D6" w:rsidRPr="007A39D6" w:rsidRDefault="007A39D6" w:rsidP="00906E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39D6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3C2BA2D5" w14:textId="798C3B54" w:rsidR="007A39D6" w:rsidRPr="007A39D6" w:rsidRDefault="008852A1" w:rsidP="00906E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7A39D6" w:rsidRPr="007A39D6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7A39D6" w:rsidRPr="007A39D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7A39D6" w:rsidRPr="007A39D6" w14:paraId="64070F1A" w14:textId="77777777" w:rsidTr="0091535D">
        <w:trPr>
          <w:tblHeader/>
        </w:trPr>
        <w:tc>
          <w:tcPr>
            <w:tcW w:w="2880" w:type="dxa"/>
          </w:tcPr>
          <w:p w14:paraId="711728A9" w14:textId="77777777" w:rsidR="007A39D6" w:rsidRPr="007A39D6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333" w:type="dxa"/>
            <w:gridSpan w:val="9"/>
            <w:vAlign w:val="bottom"/>
            <w:hideMark/>
          </w:tcPr>
          <w:p w14:paraId="207FDB26" w14:textId="77777777" w:rsidR="007A39D6" w:rsidRPr="007A39D6" w:rsidRDefault="007A39D6" w:rsidP="00906E9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39D6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="0062338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7A39D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นบาท</w:t>
            </w:r>
            <w:r w:rsidRPr="007A39D6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A46563" w:rsidRPr="007A39D6" w14:paraId="48101392" w14:textId="77777777" w:rsidTr="0091535D">
        <w:tc>
          <w:tcPr>
            <w:tcW w:w="2880" w:type="dxa"/>
            <w:hideMark/>
          </w:tcPr>
          <w:p w14:paraId="7DDB5187" w14:textId="3C97B331" w:rsidR="007A39D6" w:rsidRPr="007A39D6" w:rsidRDefault="008852A1" w:rsidP="00906E9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852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88" w:type="dxa"/>
          </w:tcPr>
          <w:p w14:paraId="61D39643" w14:textId="77777777" w:rsidR="007A39D6" w:rsidRPr="007A39D6" w:rsidRDefault="007A39D6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0D3869AD" w14:textId="77777777" w:rsidR="007A39D6" w:rsidRPr="007A39D6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483AC373" w14:textId="77777777" w:rsidR="007A39D6" w:rsidRPr="007A39D6" w:rsidRDefault="007A39D6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168F60F" w14:textId="77777777" w:rsidR="007A39D6" w:rsidRPr="007A39D6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02B46AC7" w14:textId="77777777" w:rsidR="007A39D6" w:rsidRPr="007A39D6" w:rsidRDefault="007A39D6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5E711927" w14:textId="77777777" w:rsidR="007A39D6" w:rsidRPr="007A39D6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DEC43D" w14:textId="77777777" w:rsidR="007A39D6" w:rsidRPr="007A39D6" w:rsidRDefault="007A39D6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041B2531" w14:textId="77777777" w:rsidR="007A39D6" w:rsidRPr="007A39D6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06E71CA" w14:textId="77777777" w:rsidR="007A39D6" w:rsidRPr="007A39D6" w:rsidRDefault="007A39D6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6563" w:rsidRPr="007A39D6" w14:paraId="063F3B7D" w14:textId="77777777" w:rsidTr="0091535D">
        <w:tc>
          <w:tcPr>
            <w:tcW w:w="2880" w:type="dxa"/>
            <w:hideMark/>
          </w:tcPr>
          <w:p w14:paraId="2BCBA2EE" w14:textId="77777777" w:rsidR="007A39D6" w:rsidRPr="007A39D6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39D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3E36449A" w14:textId="77777777" w:rsidR="007A39D6" w:rsidRPr="007A39D6" w:rsidRDefault="007A39D6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42F28E01" w14:textId="77777777" w:rsidR="007A39D6" w:rsidRPr="007A39D6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6E3E8FD5" w14:textId="77777777" w:rsidR="007A39D6" w:rsidRPr="007A39D6" w:rsidRDefault="007A39D6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120C58D" w14:textId="77777777" w:rsidR="007A39D6" w:rsidRPr="007A39D6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1147B713" w14:textId="77777777" w:rsidR="007A39D6" w:rsidRPr="007A39D6" w:rsidRDefault="007A39D6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07470954" w14:textId="77777777" w:rsidR="007A39D6" w:rsidRPr="007A39D6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3DA28C" w14:textId="77777777" w:rsidR="007A39D6" w:rsidRPr="007A39D6" w:rsidRDefault="007A39D6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1691B632" w14:textId="77777777" w:rsidR="007A39D6" w:rsidRPr="007A39D6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F074DC4" w14:textId="77777777" w:rsidR="007A39D6" w:rsidRPr="007A39D6" w:rsidRDefault="007A39D6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6563" w:rsidRPr="0048553C" w14:paraId="38BB5392" w14:textId="77777777" w:rsidTr="0091535D">
        <w:tc>
          <w:tcPr>
            <w:tcW w:w="2880" w:type="dxa"/>
            <w:shd w:val="clear" w:color="auto" w:fill="auto"/>
          </w:tcPr>
          <w:p w14:paraId="42D9D173" w14:textId="1190719A" w:rsidR="00906E94" w:rsidRPr="0048553C" w:rsidRDefault="00906E94" w:rsidP="00906E94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8553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หน่วยลงทุนใน</w:t>
            </w:r>
            <w:r w:rsidR="007A39D6" w:rsidRPr="0048553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 w:rsidR="0031002A" w:rsidRPr="00E848F7">
              <w:rPr>
                <w:rFonts w:ascii="Angsana New" w:hAnsi="Angsana New" w:cs="Angsana New" w:hint="cs"/>
                <w:sz w:val="30"/>
                <w:szCs w:val="30"/>
                <w:cs/>
              </w:rPr>
              <w:t>หนี้</w:t>
            </w:r>
          </w:p>
          <w:p w14:paraId="3944F49B" w14:textId="63E89F15" w:rsidR="007A39D6" w:rsidRPr="0048553C" w:rsidRDefault="00906E94" w:rsidP="00E848F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55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="007A39D6" w:rsidRPr="0048553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  <w:r w:rsidR="00512AE4" w:rsidRPr="0048553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088" w:type="dxa"/>
            <w:shd w:val="clear" w:color="auto" w:fill="auto"/>
          </w:tcPr>
          <w:p w14:paraId="2568B142" w14:textId="77777777" w:rsidR="007A39D6" w:rsidRPr="0048553C" w:rsidRDefault="007A39D6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  <w:shd w:val="clear" w:color="auto" w:fill="auto"/>
          </w:tcPr>
          <w:p w14:paraId="3C64E760" w14:textId="77777777" w:rsidR="007A39D6" w:rsidRPr="0048553C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</w:tcPr>
          <w:p w14:paraId="060D22C6" w14:textId="77777777" w:rsidR="007A39D6" w:rsidRPr="0048553C" w:rsidRDefault="007A39D6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0FBB1B0" w14:textId="77777777" w:rsidR="007A39D6" w:rsidRPr="0048553C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12DC89C7" w14:textId="77777777" w:rsidR="007A39D6" w:rsidRPr="0048553C" w:rsidRDefault="007A39D6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319E4CCB" w14:textId="77777777" w:rsidR="007A39D6" w:rsidRPr="0048553C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F4D5C0" w14:textId="77777777" w:rsidR="007A39D6" w:rsidRPr="0048553C" w:rsidRDefault="007A39D6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6BB8DD98" w14:textId="77777777" w:rsidR="007A39D6" w:rsidRPr="0048553C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2E1A0EED" w14:textId="77777777" w:rsidR="007A39D6" w:rsidRPr="0048553C" w:rsidRDefault="007A39D6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6563" w:rsidRPr="007A39D6" w14:paraId="6BE92BFA" w14:textId="77777777" w:rsidTr="0091535D">
        <w:tc>
          <w:tcPr>
            <w:tcW w:w="2880" w:type="dxa"/>
            <w:shd w:val="clear" w:color="auto" w:fill="auto"/>
            <w:hideMark/>
          </w:tcPr>
          <w:p w14:paraId="0581C7BB" w14:textId="366721C2" w:rsidR="00B962FD" w:rsidRPr="0048553C" w:rsidRDefault="00512AE4" w:rsidP="00512AE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="007A39D6" w:rsidRPr="0048553C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ผ่านกำไรหรื</w:t>
            </w:r>
            <w:r w:rsidR="00B962FD">
              <w:rPr>
                <w:rFonts w:asciiTheme="majorBidi" w:hAnsiTheme="majorBidi" w:cstheme="majorBidi" w:hint="cs"/>
                <w:sz w:val="30"/>
                <w:szCs w:val="30"/>
                <w:cs/>
              </w:rPr>
              <w:t>อ</w:t>
            </w:r>
            <w:r w:rsidR="00B962FD" w:rsidRPr="00512AE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5ED8138B" w14:textId="16DF1BB3" w:rsidR="007A39D6" w:rsidRPr="00E848F7" w:rsidRDefault="008852A1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272A7B2" w14:textId="77777777" w:rsidR="007A39D6" w:rsidRPr="0048553C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2398163B" w14:textId="0F6E5AFB" w:rsidR="007A39D6" w:rsidRPr="0048553C" w:rsidRDefault="008852A1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655</w:t>
            </w:r>
            <w:r w:rsidR="00A46563" w:rsidRPr="004855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852A1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C99A29D" w14:textId="77777777" w:rsidR="007A39D6" w:rsidRPr="0048553C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4D0017F5" w14:textId="3C6015F5" w:rsidR="007A39D6" w:rsidRPr="0048553C" w:rsidRDefault="00A46563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55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852A1" w:rsidRPr="008852A1">
              <w:rPr>
                <w:rFonts w:asciiTheme="majorBidi" w:hAnsiTheme="majorBidi" w:cstheme="majorBidi"/>
                <w:sz w:val="30"/>
                <w:szCs w:val="30"/>
              </w:rPr>
              <w:t>470</w:t>
            </w:r>
            <w:r w:rsidRPr="004855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852A1" w:rsidRPr="008852A1">
              <w:rPr>
                <w:rFonts w:asciiTheme="majorBidi" w:hAnsiTheme="majorBidi" w:cstheme="majorBidi"/>
                <w:sz w:val="30"/>
                <w:szCs w:val="30"/>
              </w:rPr>
              <w:t>416</w:t>
            </w:r>
            <w:r w:rsidRPr="004855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7A3F151" w14:textId="77777777" w:rsidR="007A39D6" w:rsidRPr="0048553C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6D65B4" w14:textId="7AD52196" w:rsidR="007A39D6" w:rsidRPr="0048553C" w:rsidRDefault="008852A1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0AE3637D" w14:textId="77777777" w:rsidR="007A39D6" w:rsidRPr="0048553C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506C759F" w14:textId="502F83DE" w:rsidR="007A39D6" w:rsidRPr="00A46563" w:rsidRDefault="008852A1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184</w:t>
            </w:r>
            <w:r w:rsidR="00A46563" w:rsidRPr="004855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852A1"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</w:tr>
      <w:tr w:rsidR="00E848F7" w:rsidRPr="007A39D6" w14:paraId="20BC31C8" w14:textId="77777777" w:rsidTr="0091535D">
        <w:tc>
          <w:tcPr>
            <w:tcW w:w="2880" w:type="dxa"/>
            <w:hideMark/>
          </w:tcPr>
          <w:p w14:paraId="6B490024" w14:textId="77777777" w:rsidR="00E848F7" w:rsidRPr="007A39D6" w:rsidRDefault="00E848F7" w:rsidP="00E848F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39D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975BB0" w14:textId="6B8C175F" w:rsidR="00E848F7" w:rsidRPr="00E848F7" w:rsidRDefault="008852A1" w:rsidP="00E848F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46" w:type="dxa"/>
            <w:vAlign w:val="bottom"/>
          </w:tcPr>
          <w:p w14:paraId="4BA55D75" w14:textId="77777777" w:rsidR="00E848F7" w:rsidRPr="00E848F7" w:rsidRDefault="00E848F7" w:rsidP="00E848F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FF2846" w14:textId="0E5783FC" w:rsidR="00E848F7" w:rsidRPr="00E848F7" w:rsidRDefault="008852A1" w:rsidP="00E848F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655</w:t>
            </w:r>
            <w:r w:rsidR="00E848F7" w:rsidRPr="00E848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9" w:type="dxa"/>
            <w:vAlign w:val="bottom"/>
          </w:tcPr>
          <w:p w14:paraId="54B8C5F1" w14:textId="77777777" w:rsidR="00E848F7" w:rsidRPr="00E848F7" w:rsidRDefault="00E848F7" w:rsidP="00E848F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8E9773" w14:textId="52620EC6" w:rsidR="00E848F7" w:rsidRPr="00E848F7" w:rsidRDefault="00E848F7" w:rsidP="00E848F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48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852A1" w:rsidRPr="008852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470</w:t>
            </w:r>
            <w:r w:rsidRPr="00E848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852A1" w:rsidRPr="008852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416</w:t>
            </w:r>
            <w:r w:rsidRPr="00E848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1" w:type="dxa"/>
            <w:vAlign w:val="bottom"/>
          </w:tcPr>
          <w:p w14:paraId="2C54FC02" w14:textId="77777777" w:rsidR="00E848F7" w:rsidRPr="00E848F7" w:rsidRDefault="00E848F7" w:rsidP="00E848F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549B69" w14:textId="255653ED" w:rsidR="00E848F7" w:rsidRPr="00E848F7" w:rsidRDefault="008852A1" w:rsidP="00E848F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</w:t>
            </w:r>
          </w:p>
        </w:tc>
        <w:tc>
          <w:tcPr>
            <w:tcW w:w="231" w:type="dxa"/>
            <w:vAlign w:val="bottom"/>
          </w:tcPr>
          <w:p w14:paraId="6FDAFE4F" w14:textId="77777777" w:rsidR="00E848F7" w:rsidRPr="00A46563" w:rsidRDefault="00E848F7" w:rsidP="00E848F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5AFD82" w14:textId="183CBAE3" w:rsidR="00E848F7" w:rsidRPr="00A46563" w:rsidRDefault="008852A1" w:rsidP="00E848F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</w:t>
            </w:r>
            <w:r w:rsidR="00E848F7" w:rsidRPr="00A465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795</w:t>
            </w:r>
          </w:p>
        </w:tc>
      </w:tr>
      <w:tr w:rsidR="00E848F7" w:rsidRPr="007A39D6" w14:paraId="182B135D" w14:textId="77777777" w:rsidTr="0091535D">
        <w:tc>
          <w:tcPr>
            <w:tcW w:w="2880" w:type="dxa"/>
          </w:tcPr>
          <w:p w14:paraId="6ECE790E" w14:textId="77777777" w:rsidR="00E848F7" w:rsidRPr="007A39D6" w:rsidRDefault="00E848F7" w:rsidP="00E848F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green"/>
              </w:rPr>
            </w:pPr>
          </w:p>
        </w:tc>
        <w:tc>
          <w:tcPr>
            <w:tcW w:w="1088" w:type="dxa"/>
          </w:tcPr>
          <w:p w14:paraId="0206FF28" w14:textId="77777777" w:rsidR="00E848F7" w:rsidRPr="007A39D6" w:rsidRDefault="00E848F7" w:rsidP="00E848F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617758C0" w14:textId="77777777" w:rsidR="00E848F7" w:rsidRPr="007A39D6" w:rsidRDefault="00E848F7" w:rsidP="00E848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94B8EF" w14:textId="77777777" w:rsidR="00E848F7" w:rsidRPr="007A39D6" w:rsidRDefault="00E848F7" w:rsidP="00E848F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6878AFA" w14:textId="77777777" w:rsidR="00E848F7" w:rsidRPr="007A39D6" w:rsidRDefault="00E848F7" w:rsidP="00E848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8EB9713" w14:textId="77777777" w:rsidR="00E848F7" w:rsidRPr="007A39D6" w:rsidRDefault="00E848F7" w:rsidP="00E848F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110F904B" w14:textId="77777777" w:rsidR="00E848F7" w:rsidRPr="007A39D6" w:rsidRDefault="00E848F7" w:rsidP="00E848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1F3F4D" w14:textId="77777777" w:rsidR="00E848F7" w:rsidRPr="007A39D6" w:rsidRDefault="00E848F7" w:rsidP="00E848F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52CC2D56" w14:textId="77777777" w:rsidR="00E848F7" w:rsidRPr="007A39D6" w:rsidRDefault="00E848F7" w:rsidP="00E848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DF41734" w14:textId="77777777" w:rsidR="00E848F7" w:rsidRPr="007A39D6" w:rsidRDefault="00E848F7" w:rsidP="00E848F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48F7" w:rsidRPr="007A39D6" w14:paraId="02AD0C83" w14:textId="77777777" w:rsidTr="0091535D">
        <w:tc>
          <w:tcPr>
            <w:tcW w:w="2880" w:type="dxa"/>
            <w:hideMark/>
          </w:tcPr>
          <w:p w14:paraId="479298CC" w14:textId="556367F7" w:rsidR="00E848F7" w:rsidRPr="007A39D6" w:rsidRDefault="008852A1" w:rsidP="00E848F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852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088" w:type="dxa"/>
          </w:tcPr>
          <w:p w14:paraId="5DFCA4EC" w14:textId="77777777" w:rsidR="00E848F7" w:rsidRPr="007A39D6" w:rsidRDefault="00E848F7" w:rsidP="00E848F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404FD145" w14:textId="77777777" w:rsidR="00E848F7" w:rsidRPr="007A39D6" w:rsidRDefault="00E848F7" w:rsidP="00E848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511C0E3F" w14:textId="77777777" w:rsidR="00E848F7" w:rsidRPr="007A39D6" w:rsidRDefault="00E848F7" w:rsidP="00E848F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C5B59FC" w14:textId="77777777" w:rsidR="00E848F7" w:rsidRPr="007A39D6" w:rsidRDefault="00E848F7" w:rsidP="00E848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1797DCE2" w14:textId="77777777" w:rsidR="00E848F7" w:rsidRPr="007A39D6" w:rsidRDefault="00E848F7" w:rsidP="00E848F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80196C1" w14:textId="77777777" w:rsidR="00E848F7" w:rsidRPr="007A39D6" w:rsidRDefault="00E848F7" w:rsidP="00E848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013CFC" w14:textId="77777777" w:rsidR="00E848F7" w:rsidRPr="007A39D6" w:rsidRDefault="00E848F7" w:rsidP="00E848F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A8D6557" w14:textId="77777777" w:rsidR="00E848F7" w:rsidRPr="007A39D6" w:rsidRDefault="00E848F7" w:rsidP="00E848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5D75939E" w14:textId="77777777" w:rsidR="00E848F7" w:rsidRPr="007A39D6" w:rsidRDefault="00E848F7" w:rsidP="00E848F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48F7" w:rsidRPr="007A39D6" w14:paraId="2999007D" w14:textId="77777777" w:rsidTr="0091535D">
        <w:tc>
          <w:tcPr>
            <w:tcW w:w="2880" w:type="dxa"/>
            <w:hideMark/>
          </w:tcPr>
          <w:p w14:paraId="43C5B796" w14:textId="77777777" w:rsidR="00E848F7" w:rsidRPr="007A39D6" w:rsidRDefault="00E848F7" w:rsidP="00E848F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39D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088" w:type="dxa"/>
          </w:tcPr>
          <w:p w14:paraId="1320BF9A" w14:textId="77777777" w:rsidR="00E848F7" w:rsidRPr="007A39D6" w:rsidRDefault="00E848F7" w:rsidP="00E848F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6A6333B6" w14:textId="77777777" w:rsidR="00E848F7" w:rsidRPr="007A39D6" w:rsidRDefault="00E848F7" w:rsidP="00E848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7AC3B2DE" w14:textId="77777777" w:rsidR="00E848F7" w:rsidRPr="007A39D6" w:rsidRDefault="00E848F7" w:rsidP="00E848F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0B1E21D" w14:textId="77777777" w:rsidR="00E848F7" w:rsidRPr="007A39D6" w:rsidRDefault="00E848F7" w:rsidP="00E848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033C48EE" w14:textId="77777777" w:rsidR="00E848F7" w:rsidRPr="007A39D6" w:rsidRDefault="00E848F7" w:rsidP="00E848F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AC6967F" w14:textId="77777777" w:rsidR="00E848F7" w:rsidRPr="007A39D6" w:rsidRDefault="00E848F7" w:rsidP="00E848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885D47" w14:textId="77777777" w:rsidR="00E848F7" w:rsidRPr="007A39D6" w:rsidRDefault="00E848F7" w:rsidP="00E848F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5D6F6726" w14:textId="77777777" w:rsidR="00E848F7" w:rsidRPr="007A39D6" w:rsidRDefault="00E848F7" w:rsidP="00E848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5D50E79" w14:textId="77777777" w:rsidR="00E848F7" w:rsidRPr="007A39D6" w:rsidRDefault="00E848F7" w:rsidP="00E848F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48F7" w:rsidRPr="007A39D6" w14:paraId="1903385C" w14:textId="77777777" w:rsidTr="0091535D">
        <w:tc>
          <w:tcPr>
            <w:tcW w:w="2880" w:type="dxa"/>
            <w:hideMark/>
          </w:tcPr>
          <w:p w14:paraId="6DB48EA7" w14:textId="55D3D4AB" w:rsidR="00E848F7" w:rsidRPr="00E848F7" w:rsidRDefault="00E848F7" w:rsidP="00E848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48F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เงินลงทุนในตราสารหนี้ระยะสั้น</w:t>
            </w:r>
          </w:p>
        </w:tc>
        <w:tc>
          <w:tcPr>
            <w:tcW w:w="1088" w:type="dxa"/>
          </w:tcPr>
          <w:p w14:paraId="42D1954D" w14:textId="4656E3D6" w:rsidR="00E848F7" w:rsidRPr="00E848F7" w:rsidRDefault="008852A1" w:rsidP="00E848F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46" w:type="dxa"/>
          </w:tcPr>
          <w:p w14:paraId="7D5995E4" w14:textId="77777777" w:rsidR="00E848F7" w:rsidRPr="00E848F7" w:rsidRDefault="00E848F7" w:rsidP="00E848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70D853BF" w14:textId="77777777" w:rsidR="00E848F7" w:rsidRPr="00E848F7" w:rsidRDefault="00E848F7" w:rsidP="00E848F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48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611B369" w14:textId="77777777" w:rsidR="00E848F7" w:rsidRPr="00E848F7" w:rsidRDefault="00E848F7" w:rsidP="00E848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01C81B5" w14:textId="77777777" w:rsidR="00E848F7" w:rsidRPr="00E848F7" w:rsidRDefault="00E848F7" w:rsidP="00E848F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48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1" w:type="dxa"/>
          </w:tcPr>
          <w:p w14:paraId="40A8F04B" w14:textId="77777777" w:rsidR="00E848F7" w:rsidRPr="00E848F7" w:rsidRDefault="00E848F7" w:rsidP="00E848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174A89" w14:textId="77777777" w:rsidR="00E848F7" w:rsidRPr="00E848F7" w:rsidRDefault="00E848F7" w:rsidP="00E848F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48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1" w:type="dxa"/>
          </w:tcPr>
          <w:p w14:paraId="149322B8" w14:textId="77777777" w:rsidR="00E848F7" w:rsidRPr="00E848F7" w:rsidRDefault="00E848F7" w:rsidP="00E848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BA7A21E" w14:textId="5FB31BFE" w:rsidR="00E848F7" w:rsidRPr="00E848F7" w:rsidRDefault="008852A1" w:rsidP="00E848F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E848F7" w:rsidRPr="007A39D6" w14:paraId="3F43A47A" w14:textId="77777777" w:rsidTr="0091535D">
        <w:tc>
          <w:tcPr>
            <w:tcW w:w="2880" w:type="dxa"/>
            <w:hideMark/>
          </w:tcPr>
          <w:p w14:paraId="2B95E4C9" w14:textId="77777777" w:rsidR="00E848F7" w:rsidRPr="00E848F7" w:rsidRDefault="00E848F7" w:rsidP="00E848F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48F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76B1D0" w14:textId="1131444F" w:rsidR="00E848F7" w:rsidRPr="00E848F7" w:rsidRDefault="008852A1" w:rsidP="00E848F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46" w:type="dxa"/>
          </w:tcPr>
          <w:p w14:paraId="54903448" w14:textId="77777777" w:rsidR="00E848F7" w:rsidRPr="00E848F7" w:rsidRDefault="00E848F7" w:rsidP="00E848F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327F14" w14:textId="77777777" w:rsidR="00E848F7" w:rsidRPr="00E848F7" w:rsidRDefault="00E848F7" w:rsidP="00E848F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48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1B4202B3" w14:textId="77777777" w:rsidR="00E848F7" w:rsidRPr="00E848F7" w:rsidRDefault="00E848F7" w:rsidP="00E848F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6E5E19" w14:textId="77777777" w:rsidR="00E848F7" w:rsidRPr="00E848F7" w:rsidRDefault="00E848F7" w:rsidP="00E848F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48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1" w:type="dxa"/>
          </w:tcPr>
          <w:p w14:paraId="7B1CD373" w14:textId="77777777" w:rsidR="00E848F7" w:rsidRPr="00E848F7" w:rsidRDefault="00E848F7" w:rsidP="00E848F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E8D1F9" w14:textId="77777777" w:rsidR="00E848F7" w:rsidRPr="00E848F7" w:rsidRDefault="00E848F7" w:rsidP="00E848F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48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1" w:type="dxa"/>
          </w:tcPr>
          <w:p w14:paraId="4DCC0636" w14:textId="77777777" w:rsidR="00E848F7" w:rsidRPr="00E848F7" w:rsidRDefault="00E848F7" w:rsidP="00E848F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172DC5" w14:textId="36166B16" w:rsidR="00E848F7" w:rsidRPr="00E848F7" w:rsidRDefault="008852A1" w:rsidP="00E848F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</w:tr>
    </w:tbl>
    <w:p w14:paraId="2109A1DB" w14:textId="77777777" w:rsidR="007A39D6" w:rsidRDefault="007A39D6" w:rsidP="0002155F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993179E" w14:textId="77777777" w:rsidR="007A39D6" w:rsidRDefault="007A39D6" w:rsidP="0002155F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AFDBFB1" w14:textId="77777777" w:rsidR="007A39D6" w:rsidRDefault="007A39D6" w:rsidP="0002155F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3AFEB74" w14:textId="77777777" w:rsidR="007A39D6" w:rsidRDefault="007A39D6" w:rsidP="0002155F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068B842" w14:textId="77777777" w:rsidR="003E6F7C" w:rsidRDefault="003E6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x-none" w:eastAsia="x-none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EE88840" w14:textId="330921F6" w:rsidR="00635170" w:rsidRPr="0048553C" w:rsidRDefault="009B76DC" w:rsidP="00967C3F">
      <w:pPr>
        <w:pStyle w:val="BodyText2"/>
        <w:numPr>
          <w:ilvl w:val="0"/>
          <w:numId w:val="46"/>
        </w:numPr>
        <w:spacing w:line="260" w:lineRule="atLeast"/>
        <w:ind w:left="450" w:hanging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8553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นโยบายการจัดการความเสี่ยงทางด้านการเงิน</w:t>
      </w:r>
    </w:p>
    <w:p w14:paraId="29BFC130" w14:textId="77777777" w:rsidR="009B76DC" w:rsidRPr="0048553C" w:rsidRDefault="009B76DC" w:rsidP="0002155F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3C632248" w14:textId="77777777" w:rsidR="00967C3F" w:rsidRPr="0048553C" w:rsidRDefault="00967C3F" w:rsidP="00B82050">
      <w:pPr>
        <w:tabs>
          <w:tab w:val="clear" w:pos="227"/>
          <w:tab w:val="clear" w:pos="454"/>
          <w:tab w:val="left" w:pos="360"/>
          <w:tab w:val="left" w:pos="450"/>
        </w:tabs>
        <w:ind w:left="45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8553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422707D0" w14:textId="77777777" w:rsidR="00967C3F" w:rsidRPr="0048553C" w:rsidRDefault="00967C3F" w:rsidP="00B820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  <w:tab w:val="left" w:pos="540"/>
        </w:tabs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6E63805D" w14:textId="11559F53" w:rsidR="00967C3F" w:rsidRPr="0048553C" w:rsidRDefault="00967C3F" w:rsidP="00B82050">
      <w:pPr>
        <w:tabs>
          <w:tab w:val="clear" w:pos="227"/>
          <w:tab w:val="clear" w:pos="454"/>
          <w:tab w:val="left" w:pos="360"/>
          <w:tab w:val="left" w:pos="450"/>
        </w:tabs>
        <w:spacing w:line="240" w:lineRule="auto"/>
        <w:ind w:left="450" w:right="-7"/>
        <w:jc w:val="thaiDistribute"/>
        <w:rPr>
          <w:rFonts w:ascii="Angsana New" w:hAnsi="Angsana New" w:cs="Angsana New"/>
          <w:sz w:val="30"/>
          <w:szCs w:val="30"/>
        </w:rPr>
      </w:pPr>
      <w:r w:rsidRPr="0048553C">
        <w:rPr>
          <w:rFonts w:ascii="Angsana New" w:hAnsi="Angsana New" w:cs="Angsana New" w:hint="cs"/>
          <w:sz w:val="30"/>
          <w:szCs w:val="30"/>
          <w:cs/>
        </w:rPr>
        <w:t>คณะกรรมการบริษัทของ</w:t>
      </w:r>
      <w:r w:rsidRPr="00B36BA2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48553C">
        <w:rPr>
          <w:rFonts w:ascii="Angsana New" w:hAnsi="Angsana New" w:cs="Angsana New" w:hint="cs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</w:t>
      </w:r>
      <w:r w:rsidR="00A029CA">
        <w:rPr>
          <w:rFonts w:ascii="Angsana New" w:hAnsi="Angsana New" w:cs="Angsana New"/>
          <w:sz w:val="30"/>
          <w:szCs w:val="30"/>
        </w:rPr>
        <w:t xml:space="preserve"> </w:t>
      </w:r>
      <w:r w:rsidR="00A029CA">
        <w:rPr>
          <w:rFonts w:ascii="Angsana New" w:hAnsi="Angsana New" w:cs="Angsana New"/>
          <w:sz w:val="30"/>
          <w:szCs w:val="30"/>
        </w:rPr>
        <w:br/>
      </w:r>
      <w:r w:rsidRPr="007B6BC5">
        <w:rPr>
          <w:rFonts w:ascii="Angsana New" w:hAnsi="Angsana New" w:cs="Angsana New" w:hint="cs"/>
          <w:sz w:val="30"/>
          <w:szCs w:val="30"/>
          <w:cs/>
        </w:rPr>
        <w:t>ความเสี่ยง</w:t>
      </w:r>
      <w:r w:rsidRPr="0048553C">
        <w:rPr>
          <w:rFonts w:ascii="Angsana New" w:hAnsi="Angsana New" w:cs="Angsana New" w:hint="cs"/>
          <w:sz w:val="30"/>
          <w:szCs w:val="30"/>
          <w:cs/>
        </w:rPr>
        <w:t>ของ</w:t>
      </w:r>
      <w:r w:rsidRPr="00B36BA2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48553C">
        <w:rPr>
          <w:rFonts w:ascii="Angsana New" w:hAnsi="Angsana New" w:cs="Angsana New" w:hint="cs"/>
          <w:sz w:val="30"/>
          <w:szCs w:val="30"/>
        </w:rPr>
        <w:t xml:space="preserve"> </w:t>
      </w:r>
      <w:r w:rsidRPr="0048553C">
        <w:rPr>
          <w:rFonts w:ascii="Angsana New" w:hAnsi="Angsana New" w:cs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Pr="00B36BA2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48553C">
        <w:rPr>
          <w:rFonts w:ascii="Angsana New" w:hAnsi="Angsana New" w:cs="Angsana New" w:hint="cs"/>
          <w:sz w:val="30"/>
          <w:szCs w:val="30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A406CC3" w14:textId="77777777" w:rsidR="00967C3F" w:rsidRPr="0048553C" w:rsidRDefault="00967C3F" w:rsidP="00B82050">
      <w:pPr>
        <w:tabs>
          <w:tab w:val="clear" w:pos="227"/>
          <w:tab w:val="clear" w:pos="454"/>
          <w:tab w:val="left" w:pos="360"/>
          <w:tab w:val="left" w:pos="450"/>
        </w:tabs>
        <w:spacing w:line="240" w:lineRule="auto"/>
        <w:ind w:left="450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14997425" w14:textId="25AA80A8" w:rsidR="00967C3F" w:rsidRPr="0048553C" w:rsidRDefault="00967C3F" w:rsidP="00B82050">
      <w:pPr>
        <w:tabs>
          <w:tab w:val="clear" w:pos="227"/>
          <w:tab w:val="clear" w:pos="454"/>
          <w:tab w:val="left" w:pos="360"/>
          <w:tab w:val="left" w:pos="450"/>
        </w:tabs>
        <w:spacing w:line="240" w:lineRule="auto"/>
        <w:ind w:left="450" w:right="-7"/>
        <w:jc w:val="thaiDistribute"/>
        <w:rPr>
          <w:rFonts w:ascii="Angsana New" w:hAnsi="Angsana New" w:cs="Angsana New"/>
          <w:sz w:val="30"/>
          <w:szCs w:val="30"/>
        </w:rPr>
      </w:pPr>
      <w:r w:rsidRPr="0048553C">
        <w:rPr>
          <w:rFonts w:ascii="Angsana New" w:hAnsi="Angsana New" w:cs="Angsana New" w:hint="cs"/>
          <w:sz w:val="30"/>
          <w:szCs w:val="30"/>
          <w:cs/>
        </w:rPr>
        <w:t>นโยบายการบริหารความเสี่ยงของ</w:t>
      </w:r>
      <w:r w:rsidRPr="00B36BA2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48553C">
        <w:rPr>
          <w:rFonts w:ascii="Angsana New" w:hAnsi="Angsana New" w:cs="Angsana New" w:hint="cs"/>
          <w:sz w:val="30"/>
          <w:szCs w:val="30"/>
          <w:cs/>
        </w:rPr>
        <w:t>จัดทำขึ้นเพื่อระบุและวิเคราะห์ความเสี่ยงที่</w:t>
      </w:r>
      <w:r w:rsidRPr="00B36BA2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48553C">
        <w:rPr>
          <w:rFonts w:ascii="Angsana New" w:hAnsi="Angsana New" w:cs="Angsana New" w:hint="cs"/>
          <w:sz w:val="30"/>
          <w:szCs w:val="30"/>
          <w:cs/>
        </w:rPr>
        <w:t>เผชิญ</w:t>
      </w:r>
      <w:r w:rsidRPr="0048553C">
        <w:rPr>
          <w:rFonts w:ascii="Angsana New" w:hAnsi="Angsana New" w:cs="Angsana New"/>
          <w:sz w:val="30"/>
          <w:szCs w:val="30"/>
        </w:rPr>
        <w:br/>
      </w:r>
      <w:r w:rsidRPr="0048553C">
        <w:rPr>
          <w:rFonts w:ascii="Angsana New" w:hAnsi="Angsana New" w:cs="Angsana New" w:hint="cs"/>
          <w:sz w:val="30"/>
          <w:szCs w:val="30"/>
          <w:cs/>
        </w:rPr>
        <w:t>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Pr="00B36BA2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48553C">
        <w:rPr>
          <w:rFonts w:ascii="Angsana New" w:hAnsi="Angsana New" w:cs="Angsana New" w:hint="cs"/>
          <w:sz w:val="30"/>
          <w:szCs w:val="30"/>
        </w:rPr>
        <w:t xml:space="preserve"> </w:t>
      </w:r>
      <w:r w:rsidRPr="00B36BA2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48553C">
        <w:rPr>
          <w:rFonts w:ascii="Angsana New" w:hAnsi="Angsana New" w:cs="Angsana New" w:hint="cs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E097A4B" w14:textId="77777777" w:rsidR="00967C3F" w:rsidRPr="0048553C" w:rsidRDefault="00967C3F" w:rsidP="00B82050">
      <w:pPr>
        <w:tabs>
          <w:tab w:val="clear" w:pos="227"/>
          <w:tab w:val="clear" w:pos="454"/>
          <w:tab w:val="left" w:pos="360"/>
          <w:tab w:val="left" w:pos="450"/>
        </w:tabs>
        <w:spacing w:line="240" w:lineRule="auto"/>
        <w:ind w:left="450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2CA57AB2" w14:textId="77777777" w:rsidR="00967C3F" w:rsidRPr="0048553C" w:rsidRDefault="00967C3F" w:rsidP="00B82050">
      <w:pPr>
        <w:tabs>
          <w:tab w:val="clear" w:pos="227"/>
          <w:tab w:val="clear" w:pos="454"/>
          <w:tab w:val="left" w:pos="360"/>
          <w:tab w:val="left" w:pos="450"/>
        </w:tabs>
        <w:spacing w:line="240" w:lineRule="auto"/>
        <w:ind w:left="450" w:right="-7"/>
        <w:jc w:val="thaiDistribute"/>
        <w:rPr>
          <w:rFonts w:ascii="Angsana New" w:hAnsi="Angsana New" w:cs="Angsana New"/>
          <w:sz w:val="30"/>
          <w:szCs w:val="30"/>
        </w:rPr>
      </w:pPr>
      <w:r w:rsidRPr="0048553C">
        <w:rPr>
          <w:rFonts w:ascii="Angsana New" w:hAnsi="Angsana New" w:cs="Angsana New" w:hint="cs"/>
          <w:sz w:val="30"/>
          <w:szCs w:val="30"/>
          <w:cs/>
        </w:rPr>
        <w:t>คณะกรรมการตรวจสอบของ</w:t>
      </w:r>
      <w:r w:rsidRPr="00B36BA2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48553C">
        <w:rPr>
          <w:rFonts w:ascii="Angsana New" w:hAnsi="Angsana New" w:cs="Angsana New" w:hint="cs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48553C">
        <w:rPr>
          <w:rFonts w:ascii="Angsana New" w:hAnsi="Angsana New" w:cs="Angsana New"/>
          <w:sz w:val="30"/>
          <w:szCs w:val="30"/>
        </w:rPr>
        <w:br/>
      </w:r>
      <w:r w:rsidRPr="00B36BA2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48553C">
        <w:rPr>
          <w:rFonts w:ascii="Angsana New" w:hAnsi="Angsana New" w:cs="Angsana New" w:hint="cs"/>
          <w:sz w:val="30"/>
          <w:szCs w:val="30"/>
          <w:cs/>
        </w:rPr>
        <w:t>เผชิญอยู่ คณะกรรมการตรวจสอบของ</w:t>
      </w:r>
      <w:r w:rsidRPr="00B36BA2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48553C">
        <w:rPr>
          <w:rFonts w:ascii="Angsana New" w:hAnsi="Angsana New" w:cs="Angsana New" w:hint="cs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360C445" w14:textId="77777777" w:rsidR="00967C3F" w:rsidRPr="0048553C" w:rsidRDefault="00967C3F" w:rsidP="00B82050">
      <w:pPr>
        <w:pStyle w:val="BodyText2"/>
        <w:tabs>
          <w:tab w:val="left" w:pos="360"/>
          <w:tab w:val="left" w:pos="450"/>
        </w:tabs>
        <w:spacing w:line="260" w:lineRule="atLeast"/>
        <w:ind w:left="450" w:firstLine="0"/>
        <w:jc w:val="thaiDistribute"/>
        <w:rPr>
          <w:rFonts w:ascii="Angsana New" w:hAnsi="Angsana New"/>
          <w:sz w:val="30"/>
          <w:szCs w:val="30"/>
        </w:rPr>
      </w:pPr>
    </w:p>
    <w:p w14:paraId="12568175" w14:textId="2B3E9DCD" w:rsidR="00245AC7" w:rsidRPr="0048553C" w:rsidRDefault="00245AC7" w:rsidP="00B82050">
      <w:pPr>
        <w:pStyle w:val="BodyText2"/>
        <w:tabs>
          <w:tab w:val="left" w:pos="360"/>
          <w:tab w:val="left" w:pos="450"/>
        </w:tabs>
        <w:spacing w:line="260" w:lineRule="atLeast"/>
        <w:ind w:left="45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48553C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(</w:t>
      </w:r>
      <w:r w:rsidRPr="0048553C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ค.</w:t>
      </w:r>
      <w:r w:rsidR="008852A1" w:rsidRPr="008852A1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1</w:t>
      </w:r>
      <w:r w:rsidRPr="0048553C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)</w:t>
      </w:r>
      <w:r w:rsidR="00897AF1" w:rsidRPr="0048553C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</w:t>
      </w:r>
      <w:r w:rsidRPr="0048553C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ความเสี่ยงด้านเครดิต</w:t>
      </w:r>
    </w:p>
    <w:p w14:paraId="1BB118AF" w14:textId="77777777" w:rsidR="00245AC7" w:rsidRPr="0048553C" w:rsidRDefault="00245AC7" w:rsidP="00B82050">
      <w:pPr>
        <w:pStyle w:val="BodyText2"/>
        <w:tabs>
          <w:tab w:val="left" w:pos="360"/>
          <w:tab w:val="left" w:pos="450"/>
        </w:tabs>
        <w:spacing w:line="260" w:lineRule="atLeast"/>
        <w:ind w:left="45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40CA75F" w14:textId="77777777" w:rsidR="00B82050" w:rsidRPr="00B36BA2" w:rsidRDefault="00B82050" w:rsidP="00897AF1">
      <w:pPr>
        <w:tabs>
          <w:tab w:val="clear" w:pos="227"/>
          <w:tab w:val="clear" w:pos="454"/>
          <w:tab w:val="clear" w:pos="907"/>
          <w:tab w:val="left" w:pos="540"/>
          <w:tab w:val="left" w:pos="108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8553C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Pr="00B36BA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48553C">
        <w:rPr>
          <w:rFonts w:asciiTheme="majorBidi" w:hAnsiTheme="majorBidi" w:cstheme="majorBidi" w:hint="cs"/>
          <w:sz w:val="30"/>
          <w:szCs w:val="30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</w:t>
      </w:r>
      <w:r w:rsidRPr="00B36BA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</w:p>
    <w:p w14:paraId="247DD163" w14:textId="77777777" w:rsidR="00245AC7" w:rsidRDefault="00245AC7" w:rsidP="0099060F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highlight w:val="yellow"/>
          <w:lang w:val="en-US"/>
        </w:rPr>
      </w:pPr>
    </w:p>
    <w:p w14:paraId="09D68FC5" w14:textId="77777777" w:rsidR="0099060F" w:rsidRDefault="0099060F" w:rsidP="0099060F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highlight w:val="yellow"/>
          <w:lang w:val="en-US"/>
        </w:rPr>
      </w:pPr>
    </w:p>
    <w:p w14:paraId="07563304" w14:textId="77777777" w:rsidR="0099060F" w:rsidRDefault="0099060F" w:rsidP="0099060F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highlight w:val="yellow"/>
          <w:lang w:val="en-US"/>
        </w:rPr>
      </w:pPr>
    </w:p>
    <w:p w14:paraId="10EFC7A5" w14:textId="77777777" w:rsidR="0099060F" w:rsidRDefault="0099060F" w:rsidP="0099060F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highlight w:val="yellow"/>
          <w:lang w:val="en-US"/>
        </w:rPr>
      </w:pPr>
    </w:p>
    <w:p w14:paraId="59CAB857" w14:textId="77777777" w:rsidR="0099060F" w:rsidRPr="00B82050" w:rsidRDefault="0099060F" w:rsidP="0099060F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highlight w:val="yellow"/>
          <w:lang w:val="en-US"/>
        </w:rPr>
      </w:pPr>
    </w:p>
    <w:p w14:paraId="510ED2AC" w14:textId="4EC76C91" w:rsidR="00245AC7" w:rsidRPr="0048553C" w:rsidRDefault="0099060F" w:rsidP="00897AF1">
      <w:pPr>
        <w:pStyle w:val="BodyText2"/>
        <w:spacing w:line="260" w:lineRule="atLeast"/>
        <w:ind w:left="547" w:firstLine="353"/>
        <w:jc w:val="thaiDistribute"/>
        <w:rPr>
          <w:rFonts w:asciiTheme="majorBidi" w:hAnsiTheme="majorBidi" w:cstheme="majorBidi"/>
          <w:sz w:val="30"/>
          <w:szCs w:val="30"/>
        </w:rPr>
      </w:pPr>
      <w:r w:rsidRPr="0048553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(</w:t>
      </w:r>
      <w:r w:rsidRPr="0048553C">
        <w:rPr>
          <w:rFonts w:asciiTheme="majorBidi" w:hAnsiTheme="majorBidi" w:cstheme="majorBidi"/>
          <w:sz w:val="30"/>
          <w:szCs w:val="30"/>
          <w:cs/>
        </w:rPr>
        <w:t>ค</w:t>
      </w:r>
      <w:r w:rsidRPr="0048553C">
        <w:rPr>
          <w:rFonts w:asciiTheme="majorBidi" w:hAnsiTheme="majorBidi" w:cstheme="majorBidi"/>
          <w:sz w:val="30"/>
          <w:szCs w:val="30"/>
        </w:rPr>
        <w:t>.</w:t>
      </w:r>
      <w:r w:rsidR="008852A1" w:rsidRPr="008852A1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48553C">
        <w:rPr>
          <w:rFonts w:asciiTheme="majorBidi" w:hAnsiTheme="majorBidi" w:cstheme="majorBidi"/>
          <w:sz w:val="30"/>
          <w:szCs w:val="30"/>
        </w:rPr>
        <w:t>.</w:t>
      </w:r>
      <w:r w:rsidR="008852A1" w:rsidRPr="008852A1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48553C">
        <w:rPr>
          <w:rFonts w:asciiTheme="majorBidi" w:hAnsiTheme="majorBidi" w:cstheme="majorBidi"/>
          <w:sz w:val="30"/>
          <w:szCs w:val="30"/>
        </w:rPr>
        <w:t>)</w:t>
      </w:r>
      <w:r w:rsidRPr="0048553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C2ACD" w:rsidRPr="0048553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48553C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40B4EDFF" w14:textId="77777777" w:rsidR="0099060F" w:rsidRPr="0048553C" w:rsidRDefault="0099060F" w:rsidP="0002155F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81B1D7C" w14:textId="43AF6248" w:rsidR="0099060F" w:rsidRPr="0099060F" w:rsidRDefault="0099060F" w:rsidP="00897AF1">
      <w:pPr>
        <w:tabs>
          <w:tab w:val="clear" w:pos="907"/>
          <w:tab w:val="clear" w:pos="1644"/>
          <w:tab w:val="left" w:pos="1080"/>
          <w:tab w:val="left" w:pos="15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highlight w:val="cyan"/>
          <w:cs/>
        </w:rPr>
      </w:pPr>
      <w:r w:rsidRPr="0048553C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</w:t>
      </w:r>
      <w:r w:rsidRPr="00B36BA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36BA2">
        <w:rPr>
          <w:rFonts w:asciiTheme="majorBidi" w:hAnsiTheme="majorBidi" w:cstheme="majorBidi"/>
          <w:sz w:val="30"/>
          <w:szCs w:val="30"/>
        </w:rPr>
        <w:t xml:space="preserve"> </w:t>
      </w:r>
      <w:r w:rsidRPr="0048553C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</w:t>
      </w:r>
      <w:r w:rsidRPr="0048553C">
        <w:rPr>
          <w:rFonts w:asciiTheme="majorBidi" w:hAnsiTheme="majorBidi" w:cstheme="majorBidi"/>
          <w:sz w:val="30"/>
          <w:szCs w:val="30"/>
        </w:rPr>
        <w:br/>
      </w:r>
      <w:r w:rsidRPr="0048553C">
        <w:rPr>
          <w:rFonts w:asciiTheme="majorBidi" w:hAnsiTheme="majorBidi" w:cstheme="majorBidi"/>
          <w:sz w:val="30"/>
          <w:szCs w:val="30"/>
          <w:cs/>
        </w:rPr>
        <w:t>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48553C">
        <w:rPr>
          <w:rFonts w:asciiTheme="majorBidi" w:hAnsiTheme="majorBidi" w:cstheme="majorBidi"/>
          <w:sz w:val="30"/>
          <w:szCs w:val="30"/>
        </w:rPr>
        <w:t xml:space="preserve"> </w:t>
      </w:r>
      <w:r w:rsidRPr="0048553C">
        <w:rPr>
          <w:rFonts w:asciiTheme="majorBidi" w:hAnsiTheme="majorBidi" w:cstheme="majorBidi"/>
          <w:sz w:val="30"/>
          <w:szCs w:val="30"/>
          <w:cs/>
        </w:rPr>
        <w:t>รายละเอียดการกระจุกตัวของรายได้เปิดเผยในหมาย</w:t>
      </w:r>
      <w:r w:rsidRPr="007B6BC5">
        <w:rPr>
          <w:rFonts w:asciiTheme="majorBidi" w:hAnsiTheme="majorBidi" w:cstheme="majorBidi"/>
          <w:sz w:val="30"/>
          <w:szCs w:val="30"/>
          <w:cs/>
        </w:rPr>
        <w:t>เหตุ</w:t>
      </w:r>
      <w:r w:rsidR="00A029CA" w:rsidRPr="007B6BC5">
        <w:rPr>
          <w:rFonts w:asciiTheme="majorBidi" w:hAnsiTheme="majorBidi" w:cstheme="majorBidi" w:hint="cs"/>
          <w:sz w:val="30"/>
          <w:szCs w:val="30"/>
          <w:cs/>
        </w:rPr>
        <w:t>ประกอบงบการเงิน</w:t>
      </w:r>
      <w:r w:rsidRPr="007B6BC5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8852A1" w:rsidRPr="008852A1">
        <w:rPr>
          <w:rFonts w:asciiTheme="majorBidi" w:hAnsiTheme="majorBidi" w:cstheme="majorBidi"/>
          <w:sz w:val="30"/>
          <w:szCs w:val="30"/>
        </w:rPr>
        <w:t>17</w:t>
      </w:r>
    </w:p>
    <w:p w14:paraId="434713AF" w14:textId="77777777" w:rsidR="0099060F" w:rsidRPr="0099060F" w:rsidRDefault="0099060F" w:rsidP="00897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  <w:tab w:val="left" w:pos="1530"/>
        </w:tabs>
        <w:ind w:left="1530"/>
        <w:jc w:val="thaiDistribute"/>
        <w:rPr>
          <w:rFonts w:asciiTheme="majorBidi" w:hAnsiTheme="majorBidi" w:cstheme="majorBidi"/>
          <w:sz w:val="30"/>
          <w:szCs w:val="30"/>
          <w:highlight w:val="cyan"/>
          <w:lang w:val="en-GB"/>
        </w:rPr>
      </w:pPr>
    </w:p>
    <w:p w14:paraId="18CB014F" w14:textId="66D6BD12" w:rsidR="0099060F" w:rsidRPr="00AD1A89" w:rsidRDefault="00AD1A89" w:rsidP="00897AF1">
      <w:pPr>
        <w:tabs>
          <w:tab w:val="clear" w:pos="907"/>
          <w:tab w:val="clear" w:pos="1644"/>
          <w:tab w:val="left" w:pos="1080"/>
          <w:tab w:val="left" w:pos="1530"/>
        </w:tabs>
        <w:spacing w:line="240" w:lineRule="auto"/>
        <w:ind w:left="1530"/>
        <w:jc w:val="thaiDistribute"/>
        <w:rPr>
          <w:rFonts w:ascii="Times New Roman" w:hAnsi="Times New Roman"/>
          <w:sz w:val="30"/>
          <w:szCs w:val="30"/>
        </w:rPr>
      </w:pPr>
      <w:r w:rsidRPr="00AD1A89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99060F" w:rsidRPr="00AD1A89">
        <w:rPr>
          <w:rFonts w:asciiTheme="majorBidi" w:hAnsiTheme="majorBidi" w:cstheme="majorBidi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99060F" w:rsidRPr="00AD1A89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99060F" w:rsidRPr="00AD1A89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จะเสนอระยะเวลาและเงื่อนไขมาตรฐานในการชำระเงินและการส่งสินค้า</w:t>
      </w:r>
      <w:r w:rsidR="0099060F" w:rsidRPr="00AD1A8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9060F" w:rsidRPr="00AD1A89">
        <w:rPr>
          <w:rFonts w:asciiTheme="majorBidi" w:hAnsiTheme="majorBidi" w:cstheme="majorBidi"/>
          <w:sz w:val="30"/>
          <w:szCs w:val="30"/>
          <w:cs/>
        </w:rPr>
        <w:t>วงเงินยอดขาย</w:t>
      </w:r>
      <w:r w:rsidR="005D712E">
        <w:rPr>
          <w:rFonts w:asciiTheme="majorBidi" w:hAnsiTheme="majorBidi" w:cstheme="majorBidi"/>
          <w:sz w:val="30"/>
          <w:szCs w:val="30"/>
        </w:rPr>
        <w:br/>
      </w:r>
      <w:r w:rsidR="0099060F" w:rsidRPr="005D712E">
        <w:rPr>
          <w:rFonts w:asciiTheme="majorBidi" w:hAnsiTheme="majorBidi" w:cstheme="majorBidi" w:hint="cs"/>
          <w:spacing w:val="-2"/>
          <w:sz w:val="30"/>
          <w:szCs w:val="30"/>
          <w:cs/>
        </w:rPr>
        <w:t>จะ</w:t>
      </w:r>
      <w:r w:rsidR="0099060F" w:rsidRPr="005D712E">
        <w:rPr>
          <w:rFonts w:asciiTheme="majorBidi" w:hAnsiTheme="majorBidi" w:cstheme="majorBidi"/>
          <w:spacing w:val="-2"/>
          <w:sz w:val="30"/>
          <w:szCs w:val="30"/>
          <w:cs/>
        </w:rPr>
        <w:t>กำหนด</w:t>
      </w:r>
      <w:r w:rsidR="0099060F" w:rsidRPr="005D712E">
        <w:rPr>
          <w:rFonts w:asciiTheme="majorBidi" w:hAnsiTheme="majorBidi" w:cstheme="majorBidi" w:hint="cs"/>
          <w:spacing w:val="-2"/>
          <w:sz w:val="30"/>
          <w:szCs w:val="30"/>
          <w:cs/>
        </w:rPr>
        <w:t>ไว้</w:t>
      </w:r>
      <w:r w:rsidR="0099060F" w:rsidRPr="005D712E">
        <w:rPr>
          <w:rFonts w:asciiTheme="majorBidi" w:hAnsiTheme="majorBidi" w:cstheme="majorBidi"/>
          <w:spacing w:val="-2"/>
          <w:sz w:val="30"/>
          <w:szCs w:val="30"/>
          <w:cs/>
        </w:rPr>
        <w:t>สำหรับลูกค้าแต่ละรายและ</w:t>
      </w:r>
      <w:r w:rsidR="0099060F" w:rsidRPr="005D712E">
        <w:rPr>
          <w:rFonts w:asciiTheme="majorBidi" w:hAnsiTheme="majorBidi" w:cstheme="majorBidi" w:hint="cs"/>
          <w:spacing w:val="-2"/>
          <w:sz w:val="30"/>
          <w:szCs w:val="30"/>
          <w:cs/>
        </w:rPr>
        <w:t>จะ</w:t>
      </w:r>
      <w:r w:rsidR="0099060F" w:rsidRPr="005D712E">
        <w:rPr>
          <w:rFonts w:asciiTheme="majorBidi" w:hAnsiTheme="majorBidi" w:cstheme="majorBidi"/>
          <w:spacing w:val="-2"/>
          <w:sz w:val="30"/>
          <w:szCs w:val="30"/>
          <w:cs/>
        </w:rPr>
        <w:t>ทบทวนเป็นราย</w:t>
      </w:r>
      <w:r w:rsidR="002A3C23" w:rsidRPr="005D712E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="007B6BC5" w:rsidRPr="005D712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9060F" w:rsidRPr="005D712E">
        <w:rPr>
          <w:rFonts w:asciiTheme="majorBidi" w:hAnsiTheme="majorBidi" w:cstheme="majorBidi"/>
          <w:spacing w:val="-2"/>
          <w:sz w:val="30"/>
          <w:szCs w:val="30"/>
          <w:cs/>
        </w:rPr>
        <w:t>ยอดขายที่เกินกว่าวงเงินดังกล่าวต้อง</w:t>
      </w:r>
      <w:r w:rsidR="0099060F" w:rsidRPr="00AD1A89">
        <w:rPr>
          <w:rFonts w:asciiTheme="majorBidi" w:hAnsiTheme="majorBidi" w:cstheme="majorBidi"/>
          <w:sz w:val="30"/>
          <w:szCs w:val="30"/>
          <w:cs/>
        </w:rPr>
        <w:t>ได้รับการอนุมัติจาก</w:t>
      </w:r>
      <w:r w:rsidR="0099060F" w:rsidRPr="00AD1A89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="002A3C23" w:rsidRPr="00AD1A89">
        <w:rPr>
          <w:rFonts w:asciiTheme="majorBidi" w:hAnsiTheme="majorBidi" w:cstheme="majorBidi" w:hint="cs"/>
          <w:sz w:val="30"/>
          <w:szCs w:val="30"/>
          <w:cs/>
        </w:rPr>
        <w:t>บริษัท</w:t>
      </w:r>
    </w:p>
    <w:p w14:paraId="3EFDFA48" w14:textId="77777777" w:rsidR="0099060F" w:rsidRPr="0099060F" w:rsidRDefault="0099060F" w:rsidP="00990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2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30777A0B" w14:textId="03AFC937" w:rsidR="0099060F" w:rsidRPr="00B36BA2" w:rsidRDefault="0099060F" w:rsidP="00897AF1">
      <w:pPr>
        <w:tabs>
          <w:tab w:val="clear" w:pos="907"/>
          <w:tab w:val="clear" w:pos="1644"/>
          <w:tab w:val="left" w:pos="1080"/>
          <w:tab w:val="left" w:pos="1530"/>
          <w:tab w:val="left" w:pos="180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B36BA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2A3C23">
        <w:rPr>
          <w:rFonts w:asciiTheme="majorBidi" w:hAnsiTheme="majorBidi" w:cstheme="majorBidi"/>
          <w:sz w:val="30"/>
          <w:szCs w:val="30"/>
          <w:cs/>
        </w:rPr>
        <w:t>จำกัดฐานะเปิดต่อความเสี่ยงด้านเครดิตของลูกหนี้การค้าด้วยการกำหนดระยะเวลาการจ่าย</w:t>
      </w:r>
      <w:r w:rsidRPr="007B6BC5">
        <w:rPr>
          <w:rFonts w:asciiTheme="majorBidi" w:hAnsiTheme="majorBidi" w:cstheme="majorBidi"/>
          <w:sz w:val="30"/>
          <w:szCs w:val="30"/>
          <w:cs/>
        </w:rPr>
        <w:t>ชำระสูงสุดที่</w:t>
      </w:r>
      <w:r w:rsidRPr="007B6BC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852A1" w:rsidRPr="008852A1">
        <w:rPr>
          <w:rFonts w:asciiTheme="majorBidi" w:hAnsiTheme="majorBidi" w:cstheme="majorBidi"/>
          <w:sz w:val="30"/>
          <w:szCs w:val="30"/>
        </w:rPr>
        <w:t>2</w:t>
      </w:r>
      <w:r w:rsidRPr="007B6BC5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B6BC5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p w14:paraId="7291C252" w14:textId="77777777" w:rsidR="0099060F" w:rsidRPr="00B36BA2" w:rsidRDefault="0099060F" w:rsidP="00897AF1">
      <w:pPr>
        <w:pStyle w:val="BodyText2"/>
        <w:tabs>
          <w:tab w:val="left" w:pos="1530"/>
          <w:tab w:val="left" w:pos="1800"/>
        </w:tabs>
        <w:spacing w:line="260" w:lineRule="atLeast"/>
        <w:ind w:left="1530" w:firstLine="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5CD8CB2F" w14:textId="77777777" w:rsidR="0099060F" w:rsidRPr="00B36BA2" w:rsidRDefault="009773EE" w:rsidP="00897AF1">
      <w:pPr>
        <w:tabs>
          <w:tab w:val="clear" w:pos="907"/>
          <w:tab w:val="clear" w:pos="1644"/>
          <w:tab w:val="left" w:pos="1080"/>
          <w:tab w:val="left" w:pos="1530"/>
          <w:tab w:val="left" w:pos="180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B36BA2">
        <w:rPr>
          <w:rFonts w:asciiTheme="majorBidi" w:hAnsiTheme="majorBidi" w:cstheme="majorBidi"/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</w:p>
    <w:p w14:paraId="03F7AC9C" w14:textId="77777777" w:rsidR="009773EE" w:rsidRDefault="009773EE" w:rsidP="009773EE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highlight w:val="cyan"/>
          <w:shd w:val="clear" w:color="auto" w:fill="E0E0E0"/>
        </w:rPr>
      </w:pPr>
    </w:p>
    <w:tbl>
      <w:tblPr>
        <w:tblW w:w="8283" w:type="dxa"/>
        <w:tblInd w:w="1440" w:type="dxa"/>
        <w:tblLayout w:type="fixed"/>
        <w:tblLook w:val="0000" w:firstRow="0" w:lastRow="0" w:firstColumn="0" w:lastColumn="0" w:noHBand="0" w:noVBand="0"/>
      </w:tblPr>
      <w:tblGrid>
        <w:gridCol w:w="2340"/>
        <w:gridCol w:w="810"/>
        <w:gridCol w:w="1080"/>
        <w:gridCol w:w="269"/>
        <w:gridCol w:w="1081"/>
        <w:gridCol w:w="269"/>
        <w:gridCol w:w="1081"/>
        <w:gridCol w:w="269"/>
        <w:gridCol w:w="1084"/>
      </w:tblGrid>
      <w:tr w:rsidR="009773EE" w:rsidRPr="008A62DD" w14:paraId="2A2C1BE3" w14:textId="77777777" w:rsidTr="007B6BC5">
        <w:trPr>
          <w:trHeight w:val="431"/>
        </w:trPr>
        <w:tc>
          <w:tcPr>
            <w:tcW w:w="2340" w:type="dxa"/>
          </w:tcPr>
          <w:p w14:paraId="4FA58AAD" w14:textId="77777777" w:rsidR="009773EE" w:rsidRPr="008A62DD" w:rsidRDefault="009773EE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CC5FCEB" w14:textId="77777777" w:rsidR="009773EE" w:rsidRPr="008A62DD" w:rsidRDefault="009773EE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28496B0" w14:textId="77777777" w:rsidR="009773EE" w:rsidRPr="008A62DD" w:rsidRDefault="009773EE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6395DD8A" w14:textId="77777777" w:rsidR="009773EE" w:rsidRPr="008A62DD" w:rsidRDefault="009773EE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4" w:type="dxa"/>
            <w:gridSpan w:val="3"/>
          </w:tcPr>
          <w:p w14:paraId="0760DDDD" w14:textId="77777777" w:rsidR="009773EE" w:rsidRPr="008A62DD" w:rsidRDefault="009773EE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8A62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3EE" w:rsidRPr="008A62DD" w14:paraId="6C0EE223" w14:textId="77777777" w:rsidTr="007B6BC5">
        <w:trPr>
          <w:trHeight w:val="431"/>
        </w:trPr>
        <w:tc>
          <w:tcPr>
            <w:tcW w:w="2340" w:type="dxa"/>
          </w:tcPr>
          <w:p w14:paraId="1BA52477" w14:textId="77777777" w:rsidR="009773EE" w:rsidRPr="008A62DD" w:rsidRDefault="009773EE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9749FEE" w14:textId="77777777" w:rsidR="009773EE" w:rsidRPr="008A62DD" w:rsidRDefault="009773EE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7A2837DD" w14:textId="2BD12771" w:rsidR="009773EE" w:rsidRPr="008A62DD" w:rsidRDefault="008852A1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73F40148" w14:textId="77777777" w:rsidR="009773EE" w:rsidRPr="008A62DD" w:rsidRDefault="009773EE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72E22BDA" w14:textId="4A9964AA" w:rsidR="009773EE" w:rsidRPr="008A62DD" w:rsidRDefault="008852A1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14:paraId="69B93E68" w14:textId="77777777" w:rsidR="009773EE" w:rsidRPr="008A62DD" w:rsidRDefault="009773EE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029C117F" w14:textId="15634D3B" w:rsidR="009773EE" w:rsidRPr="008A62DD" w:rsidRDefault="008852A1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3857F653" w14:textId="77777777" w:rsidR="009773EE" w:rsidRPr="008A62DD" w:rsidRDefault="009773EE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2191A90B" w14:textId="34F5B4CC" w:rsidR="009773EE" w:rsidRPr="008A62DD" w:rsidRDefault="008852A1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9773EE" w:rsidRPr="008A62DD" w14:paraId="5A3DC5E8" w14:textId="77777777" w:rsidTr="007B6BC5">
        <w:trPr>
          <w:trHeight w:val="418"/>
        </w:trPr>
        <w:tc>
          <w:tcPr>
            <w:tcW w:w="2340" w:type="dxa"/>
          </w:tcPr>
          <w:p w14:paraId="12063C13" w14:textId="77777777" w:rsidR="009773EE" w:rsidRPr="008A62DD" w:rsidRDefault="009773EE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43B52FC" w14:textId="77777777" w:rsidR="009773EE" w:rsidRPr="008A62DD" w:rsidRDefault="009773EE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133" w:type="dxa"/>
            <w:gridSpan w:val="7"/>
          </w:tcPr>
          <w:p w14:paraId="42EB5C39" w14:textId="77777777" w:rsidR="009773EE" w:rsidRPr="008A62DD" w:rsidRDefault="009773EE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8A62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8A62D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9773EE" w:rsidRPr="008A62DD" w14:paraId="3C4ED8A3" w14:textId="77777777" w:rsidTr="007B6BC5">
        <w:trPr>
          <w:trHeight w:val="418"/>
        </w:trPr>
        <w:tc>
          <w:tcPr>
            <w:tcW w:w="2340" w:type="dxa"/>
          </w:tcPr>
          <w:p w14:paraId="0EDE2EE6" w14:textId="77777777" w:rsidR="009773EE" w:rsidRPr="008A62DD" w:rsidRDefault="009773EE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62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7CB9EA51" w14:textId="77777777" w:rsidR="009773EE" w:rsidRPr="008A62DD" w:rsidRDefault="009773EE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5F318C" w14:textId="77777777" w:rsidR="009773EE" w:rsidRPr="008A62DD" w:rsidRDefault="009773EE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5FC6EBF" w14:textId="77777777" w:rsidR="009773EE" w:rsidRPr="008A62DD" w:rsidRDefault="009773EE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03179A3" w14:textId="77777777" w:rsidR="009773EE" w:rsidRPr="008A62DD" w:rsidRDefault="009773EE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51463EB" w14:textId="77777777" w:rsidR="009773EE" w:rsidRPr="008A62DD" w:rsidRDefault="009773EE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A49F207" w14:textId="77777777" w:rsidR="009773EE" w:rsidRPr="008A62DD" w:rsidRDefault="009773EE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1D6F792" w14:textId="77777777" w:rsidR="009773EE" w:rsidRPr="008A62DD" w:rsidRDefault="009773EE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EE46DA3" w14:textId="77777777" w:rsidR="009773EE" w:rsidRPr="008A62DD" w:rsidRDefault="009773EE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773EE" w:rsidRPr="008A62DD" w14:paraId="5FB7AF60" w14:textId="77777777" w:rsidTr="007B6BC5">
        <w:trPr>
          <w:trHeight w:val="406"/>
        </w:trPr>
        <w:tc>
          <w:tcPr>
            <w:tcW w:w="2340" w:type="dxa"/>
          </w:tcPr>
          <w:p w14:paraId="37D9B790" w14:textId="77777777" w:rsidR="009773EE" w:rsidRPr="008A62DD" w:rsidRDefault="009773EE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3663DAB1" w14:textId="77777777" w:rsidR="009773EE" w:rsidRPr="008A62DD" w:rsidRDefault="009773EE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C987CD" w14:textId="7503382D" w:rsidR="009773EE" w:rsidRPr="008A62DD" w:rsidRDefault="008852A1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="000365D5" w:rsidRPr="000365D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717</w:t>
            </w:r>
          </w:p>
        </w:tc>
        <w:tc>
          <w:tcPr>
            <w:tcW w:w="269" w:type="dxa"/>
          </w:tcPr>
          <w:p w14:paraId="616B9298" w14:textId="77777777" w:rsidR="009773EE" w:rsidRPr="008A62DD" w:rsidRDefault="009773EE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6E3CA3A" w14:textId="10E86AF9" w:rsidR="009773EE" w:rsidRPr="008A62DD" w:rsidRDefault="008852A1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9773EE" w:rsidRPr="008A62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940</w:t>
            </w:r>
          </w:p>
        </w:tc>
        <w:tc>
          <w:tcPr>
            <w:tcW w:w="269" w:type="dxa"/>
          </w:tcPr>
          <w:p w14:paraId="1BD1FA53" w14:textId="77777777" w:rsidR="009773EE" w:rsidRPr="008A62DD" w:rsidRDefault="009773EE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17D0151" w14:textId="5965E6F0" w:rsidR="009773EE" w:rsidRPr="008A62DD" w:rsidRDefault="008852A1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="00B6539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430</w:t>
            </w:r>
          </w:p>
        </w:tc>
        <w:tc>
          <w:tcPr>
            <w:tcW w:w="269" w:type="dxa"/>
          </w:tcPr>
          <w:p w14:paraId="13A85EFD" w14:textId="77777777" w:rsidR="009773EE" w:rsidRPr="008A62DD" w:rsidRDefault="009773EE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D50CC3A" w14:textId="5DA800AD" w:rsidR="009773EE" w:rsidRPr="008A62DD" w:rsidRDefault="008852A1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="009773E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704</w:t>
            </w:r>
          </w:p>
        </w:tc>
      </w:tr>
      <w:tr w:rsidR="009773EE" w:rsidRPr="008A62DD" w14:paraId="57AE9EFD" w14:textId="77777777" w:rsidTr="007B6BC5">
        <w:trPr>
          <w:trHeight w:val="406"/>
        </w:trPr>
        <w:tc>
          <w:tcPr>
            <w:tcW w:w="2340" w:type="dxa"/>
          </w:tcPr>
          <w:p w14:paraId="24CFDBB4" w14:textId="77777777" w:rsidR="009773EE" w:rsidRPr="008A62DD" w:rsidRDefault="009773EE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10" w:type="dxa"/>
          </w:tcPr>
          <w:p w14:paraId="552C5C76" w14:textId="77777777" w:rsidR="009773EE" w:rsidRPr="008A62DD" w:rsidRDefault="009773EE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E3ED11" w14:textId="77777777" w:rsidR="009773EE" w:rsidRPr="008A62DD" w:rsidRDefault="009773EE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00A629E" w14:textId="77777777" w:rsidR="009773EE" w:rsidRPr="008A62DD" w:rsidRDefault="009773EE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9761F23" w14:textId="77777777" w:rsidR="009773EE" w:rsidRPr="008A62DD" w:rsidRDefault="009773EE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3957673" w14:textId="77777777" w:rsidR="009773EE" w:rsidRPr="008A62DD" w:rsidRDefault="009773EE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7EE19D4" w14:textId="77777777" w:rsidR="009773EE" w:rsidRPr="008A62DD" w:rsidRDefault="009773EE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461C431" w14:textId="77777777" w:rsidR="009773EE" w:rsidRPr="008A62DD" w:rsidRDefault="009773EE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5B04E0B" w14:textId="77777777" w:rsidR="009773EE" w:rsidRPr="008A62DD" w:rsidRDefault="009773EE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773EE" w:rsidRPr="008A62DD" w14:paraId="59402DC8" w14:textId="77777777" w:rsidTr="007B6BC5">
        <w:trPr>
          <w:trHeight w:val="406"/>
        </w:trPr>
        <w:tc>
          <w:tcPr>
            <w:tcW w:w="2340" w:type="dxa"/>
          </w:tcPr>
          <w:p w14:paraId="61162314" w14:textId="42B4AC6F" w:rsidR="009773EE" w:rsidRDefault="009773EE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733817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33817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294CA7EF" w14:textId="77777777" w:rsidR="009773EE" w:rsidRPr="008A62DD" w:rsidRDefault="009773EE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D3445A" w14:textId="77777777" w:rsidR="009773EE" w:rsidRPr="008A62DD" w:rsidRDefault="00A51131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FF22A4E" w14:textId="77777777" w:rsidR="009773EE" w:rsidRPr="008A62DD" w:rsidRDefault="009773EE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84DC4AF" w14:textId="77777777" w:rsidR="009773EE" w:rsidRPr="008A62DD" w:rsidRDefault="009773EE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A7F38F3" w14:textId="77777777" w:rsidR="009773EE" w:rsidRPr="008A62DD" w:rsidRDefault="009773EE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DB8B823" w14:textId="77777777" w:rsidR="009773EE" w:rsidRPr="008A62DD" w:rsidRDefault="00B6539D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27D0C47" w14:textId="77777777" w:rsidR="009773EE" w:rsidRPr="008A62DD" w:rsidRDefault="009773EE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24CD97C" w14:textId="35A9FFEE" w:rsidR="009773EE" w:rsidRPr="008A62DD" w:rsidRDefault="008852A1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394</w:t>
            </w:r>
            <w:r w:rsidR="009773E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999</w:t>
            </w:r>
          </w:p>
        </w:tc>
      </w:tr>
      <w:tr w:rsidR="009773EE" w:rsidRPr="008A62DD" w14:paraId="1ABFEF45" w14:textId="77777777" w:rsidTr="00F109AB">
        <w:trPr>
          <w:trHeight w:val="406"/>
        </w:trPr>
        <w:tc>
          <w:tcPr>
            <w:tcW w:w="2340" w:type="dxa"/>
          </w:tcPr>
          <w:p w14:paraId="0E29334B" w14:textId="3090C701" w:rsidR="009773EE" w:rsidRDefault="008852A1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9773EE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9773E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773EE" w:rsidRPr="00733817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5DA1825C" w14:textId="77777777" w:rsidR="009773EE" w:rsidRPr="008A62DD" w:rsidRDefault="009773EE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12F384" w14:textId="77777777" w:rsidR="009773EE" w:rsidRPr="007B6BC5" w:rsidRDefault="00A51131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6BC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2A14DE9B" w14:textId="77777777" w:rsidR="009773EE" w:rsidRPr="007B6BC5" w:rsidRDefault="009773EE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DAC9701" w14:textId="77777777" w:rsidR="009773EE" w:rsidRPr="007B6BC5" w:rsidRDefault="009773EE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6BC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129F221" w14:textId="77777777" w:rsidR="009773EE" w:rsidRPr="007B6BC5" w:rsidRDefault="009773EE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13AC411" w14:textId="050FB03C" w:rsidR="009773EE" w:rsidRPr="007B6BC5" w:rsidRDefault="008852A1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="00B6539D" w:rsidRPr="007B6BC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688</w:t>
            </w:r>
          </w:p>
        </w:tc>
        <w:tc>
          <w:tcPr>
            <w:tcW w:w="269" w:type="dxa"/>
          </w:tcPr>
          <w:p w14:paraId="66807F1D" w14:textId="77777777" w:rsidR="009773EE" w:rsidRPr="007B6BC5" w:rsidRDefault="009773EE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A996B8D" w14:textId="77777777" w:rsidR="009773EE" w:rsidRPr="007B6BC5" w:rsidRDefault="009773EE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6BC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773EE" w:rsidRPr="008A62DD" w14:paraId="30945023" w14:textId="77777777" w:rsidTr="00F109AB">
        <w:trPr>
          <w:trHeight w:val="418"/>
        </w:trPr>
        <w:tc>
          <w:tcPr>
            <w:tcW w:w="2340" w:type="dxa"/>
          </w:tcPr>
          <w:p w14:paraId="504AE4E2" w14:textId="77777777" w:rsidR="009773EE" w:rsidRPr="008A62DD" w:rsidRDefault="009773EE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43BA27E" w14:textId="0D0E7E5A" w:rsidR="009773EE" w:rsidRPr="008A62DD" w:rsidRDefault="008852A1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D5A74B" w14:textId="31D98B07" w:rsidR="009773EE" w:rsidRPr="007B6BC5" w:rsidRDefault="008852A1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</w:t>
            </w:r>
            <w:r w:rsidR="000365D5" w:rsidRPr="007B6B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717</w:t>
            </w:r>
          </w:p>
        </w:tc>
        <w:tc>
          <w:tcPr>
            <w:tcW w:w="269" w:type="dxa"/>
          </w:tcPr>
          <w:p w14:paraId="457FDB30" w14:textId="77777777" w:rsidR="009773EE" w:rsidRPr="007B6BC5" w:rsidRDefault="009773EE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55088C57" w14:textId="156B36DF" w:rsidR="009773EE" w:rsidRPr="007B6BC5" w:rsidRDefault="008852A1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</w:t>
            </w:r>
            <w:r w:rsidR="009773EE" w:rsidRPr="007B6B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940</w:t>
            </w:r>
          </w:p>
        </w:tc>
        <w:tc>
          <w:tcPr>
            <w:tcW w:w="269" w:type="dxa"/>
          </w:tcPr>
          <w:p w14:paraId="43FCBF85" w14:textId="77777777" w:rsidR="009773EE" w:rsidRPr="007B6BC5" w:rsidRDefault="009773EE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524C29F5" w14:textId="14B360D8" w:rsidR="009773EE" w:rsidRPr="007B6BC5" w:rsidRDefault="008852A1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129</w:t>
            </w:r>
            <w:r w:rsidR="00B6539D" w:rsidRPr="007B6B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118</w:t>
            </w:r>
          </w:p>
        </w:tc>
        <w:tc>
          <w:tcPr>
            <w:tcW w:w="269" w:type="dxa"/>
          </w:tcPr>
          <w:p w14:paraId="4EF27146" w14:textId="77777777" w:rsidR="009773EE" w:rsidRPr="007B6BC5" w:rsidRDefault="009773EE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45F05908" w14:textId="7C4AC5DF" w:rsidR="009773EE" w:rsidRPr="007B6BC5" w:rsidRDefault="008852A1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449</w:t>
            </w:r>
            <w:r w:rsidR="009773EE" w:rsidRPr="007B6B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703</w:t>
            </w:r>
          </w:p>
        </w:tc>
      </w:tr>
      <w:tr w:rsidR="00B80A73" w:rsidRPr="008A62DD" w14:paraId="33A1BAE3" w14:textId="77777777" w:rsidTr="00F109AB">
        <w:trPr>
          <w:trHeight w:val="418"/>
        </w:trPr>
        <w:tc>
          <w:tcPr>
            <w:tcW w:w="2340" w:type="dxa"/>
          </w:tcPr>
          <w:p w14:paraId="44D32C73" w14:textId="77777777" w:rsidR="00B80A73" w:rsidRPr="008A62DD" w:rsidRDefault="00B80A73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45D1A88" w14:textId="77777777" w:rsidR="00B80A73" w:rsidRPr="00F3584C" w:rsidRDefault="00B80A73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2CFBCAE" w14:textId="77777777" w:rsidR="00B80A73" w:rsidRPr="008A62DD" w:rsidRDefault="00B80A73" w:rsidP="00B177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68640FE" w14:textId="77777777" w:rsidR="00B80A73" w:rsidRPr="008A62DD" w:rsidRDefault="00B80A73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47782BB0" w14:textId="77777777" w:rsidR="00B80A73" w:rsidRPr="00F3584C" w:rsidRDefault="00B80A73" w:rsidP="009458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830C97D" w14:textId="77777777" w:rsidR="00B80A73" w:rsidRPr="008A62DD" w:rsidRDefault="00B80A73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32AEB659" w14:textId="77777777" w:rsidR="00B80A73" w:rsidRPr="008A62DD" w:rsidRDefault="00B80A73" w:rsidP="00B177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3964A6C" w14:textId="77777777" w:rsidR="00B80A73" w:rsidRPr="008A62DD" w:rsidRDefault="00B80A73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7B2061F" w14:textId="77777777" w:rsidR="00B80A73" w:rsidRPr="00F3584C" w:rsidRDefault="00B80A73" w:rsidP="009458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A3C23" w:rsidRPr="008A62DD" w14:paraId="54013489" w14:textId="77777777" w:rsidTr="007B6BC5">
        <w:trPr>
          <w:trHeight w:val="418"/>
        </w:trPr>
        <w:tc>
          <w:tcPr>
            <w:tcW w:w="2340" w:type="dxa"/>
          </w:tcPr>
          <w:p w14:paraId="5E8B7852" w14:textId="77777777" w:rsidR="002A3C23" w:rsidRPr="008A62DD" w:rsidRDefault="002A3C23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793C42C" w14:textId="77777777" w:rsidR="002A3C23" w:rsidRPr="00F3584C" w:rsidRDefault="002A3C23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D9926A" w14:textId="77777777" w:rsidR="002A3C23" w:rsidRPr="008A62DD" w:rsidRDefault="002A3C23" w:rsidP="00B177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7D2E2D2" w14:textId="77777777" w:rsidR="002A3C23" w:rsidRPr="008A62DD" w:rsidRDefault="002A3C23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305464F0" w14:textId="77777777" w:rsidR="002A3C23" w:rsidRPr="00F3584C" w:rsidRDefault="002A3C23" w:rsidP="009458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0B10C14" w14:textId="77777777" w:rsidR="002A3C23" w:rsidRPr="008A62DD" w:rsidRDefault="002A3C23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13291A49" w14:textId="77777777" w:rsidR="002A3C23" w:rsidRPr="008A62DD" w:rsidRDefault="002A3C23" w:rsidP="00B177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2AE20CC8" w14:textId="77777777" w:rsidR="002A3C23" w:rsidRPr="008A62DD" w:rsidRDefault="002A3C23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3D111937" w14:textId="77777777" w:rsidR="002A3C23" w:rsidRPr="00F3584C" w:rsidRDefault="002A3C23" w:rsidP="009458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80A73" w:rsidRPr="008A62DD" w14:paraId="6C6133AA" w14:textId="77777777" w:rsidTr="007B6BC5">
        <w:trPr>
          <w:trHeight w:val="418"/>
        </w:trPr>
        <w:tc>
          <w:tcPr>
            <w:tcW w:w="2340" w:type="dxa"/>
          </w:tcPr>
          <w:p w14:paraId="4D4958A4" w14:textId="77777777" w:rsidR="00B80A73" w:rsidRPr="008A62DD" w:rsidRDefault="00B80A73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1DA6280" w14:textId="77777777" w:rsidR="00B80A73" w:rsidRPr="00F3584C" w:rsidRDefault="00B80A73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017097" w14:textId="77777777" w:rsidR="00B80A73" w:rsidRPr="008A62DD" w:rsidRDefault="00B80A73" w:rsidP="00B177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0C490B27" w14:textId="77777777" w:rsidR="00B80A73" w:rsidRPr="008A62DD" w:rsidRDefault="00B80A73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693D96C8" w14:textId="77777777" w:rsidR="00B80A73" w:rsidRPr="00F3584C" w:rsidRDefault="00B80A73" w:rsidP="009458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ACE6FA7" w14:textId="77777777" w:rsidR="00B80A73" w:rsidRPr="008A62DD" w:rsidRDefault="00B80A73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5C9E57FF" w14:textId="77777777" w:rsidR="00B80A73" w:rsidRPr="008A62DD" w:rsidRDefault="00B80A73" w:rsidP="00B177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1A2B511" w14:textId="77777777" w:rsidR="00B80A73" w:rsidRPr="008A62DD" w:rsidRDefault="00B80A73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1A092871" w14:textId="77777777" w:rsidR="00B80A73" w:rsidRPr="00F3584C" w:rsidRDefault="00B80A73" w:rsidP="009458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A32BB" w:rsidRPr="008A62DD" w14:paraId="7B7C4BF4" w14:textId="77777777" w:rsidTr="007B6BC5">
        <w:trPr>
          <w:trHeight w:val="418"/>
        </w:trPr>
        <w:tc>
          <w:tcPr>
            <w:tcW w:w="2340" w:type="dxa"/>
          </w:tcPr>
          <w:p w14:paraId="6807FEEF" w14:textId="77777777" w:rsidR="005A32BB" w:rsidRPr="008A62DD" w:rsidRDefault="005A32BB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5CC1289" w14:textId="77777777" w:rsidR="005A32BB" w:rsidRPr="00F3584C" w:rsidRDefault="005A32BB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EFC0F9" w14:textId="77777777" w:rsidR="005A32BB" w:rsidRPr="008A62DD" w:rsidRDefault="005A32BB" w:rsidP="00B177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8CAFAEF" w14:textId="77777777" w:rsidR="005A32BB" w:rsidRPr="008A62DD" w:rsidRDefault="005A32BB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3E095A92" w14:textId="77777777" w:rsidR="005A32BB" w:rsidRPr="00F3584C" w:rsidRDefault="005A32BB" w:rsidP="009458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07E47247" w14:textId="77777777" w:rsidR="005A32BB" w:rsidRPr="008A62DD" w:rsidRDefault="005A32BB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6200BC19" w14:textId="77777777" w:rsidR="005A32BB" w:rsidRPr="008A62DD" w:rsidRDefault="005A32BB" w:rsidP="00B177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513CEEA9" w14:textId="77777777" w:rsidR="005A32BB" w:rsidRPr="008A62DD" w:rsidRDefault="005A32BB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299CB298" w14:textId="77777777" w:rsidR="005A32BB" w:rsidRPr="00F3584C" w:rsidRDefault="005A32BB" w:rsidP="009458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937F7" w:rsidRPr="008A62DD" w14:paraId="637D47E5" w14:textId="77777777" w:rsidTr="007B6BC5">
        <w:trPr>
          <w:trHeight w:val="418"/>
        </w:trPr>
        <w:tc>
          <w:tcPr>
            <w:tcW w:w="2340" w:type="dxa"/>
          </w:tcPr>
          <w:p w14:paraId="621126E2" w14:textId="77777777" w:rsidR="00D937F7" w:rsidRPr="008A62DD" w:rsidRDefault="00D937F7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70DA4BC" w14:textId="77777777" w:rsidR="00D937F7" w:rsidRPr="00F3584C" w:rsidRDefault="00D937F7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75AB11" w14:textId="77777777" w:rsidR="00D937F7" w:rsidRPr="008A62DD" w:rsidRDefault="00D937F7" w:rsidP="00B177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A30A529" w14:textId="77777777" w:rsidR="00D937F7" w:rsidRPr="008A62DD" w:rsidRDefault="00D937F7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473CE4A5" w14:textId="77777777" w:rsidR="00D937F7" w:rsidRPr="00F3584C" w:rsidRDefault="00D937F7" w:rsidP="009458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061C641D" w14:textId="77777777" w:rsidR="00D937F7" w:rsidRPr="008A62DD" w:rsidRDefault="00D937F7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0A395BAB" w14:textId="77777777" w:rsidR="00D937F7" w:rsidRPr="008A62DD" w:rsidRDefault="00D937F7" w:rsidP="00B177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557E6C43" w14:textId="77777777" w:rsidR="00D937F7" w:rsidRPr="008A62DD" w:rsidRDefault="00D937F7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6E0C2891" w14:textId="77777777" w:rsidR="00D937F7" w:rsidRPr="00F3584C" w:rsidRDefault="00D937F7" w:rsidP="009458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51131" w:rsidRPr="00D35C7C" w14:paraId="7CF83D4C" w14:textId="77777777" w:rsidTr="007B6BC5">
        <w:trPr>
          <w:trHeight w:val="431"/>
        </w:trPr>
        <w:tc>
          <w:tcPr>
            <w:tcW w:w="2340" w:type="dxa"/>
          </w:tcPr>
          <w:p w14:paraId="6A7ACE91" w14:textId="77777777" w:rsidR="00A51131" w:rsidRPr="00D35C7C" w:rsidRDefault="00A51131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453857E" w14:textId="77777777" w:rsidR="00A51131" w:rsidRPr="00D35C7C" w:rsidRDefault="00A51131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334ED12" w14:textId="77777777" w:rsidR="00A51131" w:rsidRPr="00D35C7C" w:rsidRDefault="00A51131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5C7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70778B27" w14:textId="77777777" w:rsidR="00A51131" w:rsidRPr="00D35C7C" w:rsidRDefault="00A51131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4" w:type="dxa"/>
            <w:gridSpan w:val="3"/>
          </w:tcPr>
          <w:p w14:paraId="3522392D" w14:textId="77777777" w:rsidR="00A51131" w:rsidRPr="00D35C7C" w:rsidRDefault="00A51131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35C7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D35C7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1131" w:rsidRPr="00D35C7C" w14:paraId="040D5983" w14:textId="77777777" w:rsidTr="007B6BC5">
        <w:trPr>
          <w:trHeight w:val="431"/>
        </w:trPr>
        <w:tc>
          <w:tcPr>
            <w:tcW w:w="2340" w:type="dxa"/>
          </w:tcPr>
          <w:p w14:paraId="284690DE" w14:textId="77777777" w:rsidR="00A51131" w:rsidRPr="00D35C7C" w:rsidRDefault="00A51131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6305756" w14:textId="77777777" w:rsidR="00A51131" w:rsidRPr="00D35C7C" w:rsidRDefault="00A51131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35C7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77934B0A" w14:textId="31F1505F" w:rsidR="00A51131" w:rsidRPr="00D35C7C" w:rsidRDefault="008852A1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5C7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68B2C5CD" w14:textId="77777777" w:rsidR="00A51131" w:rsidRPr="00D35C7C" w:rsidRDefault="00A51131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2D5B3D63" w14:textId="085295A5" w:rsidR="00A51131" w:rsidRPr="00D35C7C" w:rsidRDefault="008852A1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5C7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14:paraId="204ED8BB" w14:textId="77777777" w:rsidR="00A51131" w:rsidRPr="00D35C7C" w:rsidRDefault="00A51131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0BDD48A4" w14:textId="340B95E7" w:rsidR="00A51131" w:rsidRPr="00D35C7C" w:rsidRDefault="008852A1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5C7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433872BA" w14:textId="77777777" w:rsidR="00A51131" w:rsidRPr="00D35C7C" w:rsidRDefault="00A51131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6796176B" w14:textId="1B5C2576" w:rsidR="00A51131" w:rsidRPr="00D35C7C" w:rsidRDefault="008852A1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5C7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A51131" w:rsidRPr="00D35C7C" w14:paraId="7FD0082D" w14:textId="77777777" w:rsidTr="007B6BC5">
        <w:trPr>
          <w:trHeight w:val="418"/>
        </w:trPr>
        <w:tc>
          <w:tcPr>
            <w:tcW w:w="2340" w:type="dxa"/>
          </w:tcPr>
          <w:p w14:paraId="0F2FB0D0" w14:textId="77777777" w:rsidR="00A51131" w:rsidRPr="00D35C7C" w:rsidRDefault="00A51131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39ED436" w14:textId="77777777" w:rsidR="00A51131" w:rsidRPr="00D35C7C" w:rsidRDefault="00A51131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133" w:type="dxa"/>
            <w:gridSpan w:val="7"/>
          </w:tcPr>
          <w:p w14:paraId="6F3FDB61" w14:textId="77777777" w:rsidR="00A51131" w:rsidRPr="00D35C7C" w:rsidRDefault="00A51131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5C7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D35C7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D35C7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9773EE" w:rsidRPr="00D35C7C" w14:paraId="0AE64D87" w14:textId="77777777" w:rsidTr="007B6BC5">
        <w:trPr>
          <w:trHeight w:val="308"/>
        </w:trPr>
        <w:tc>
          <w:tcPr>
            <w:tcW w:w="2340" w:type="dxa"/>
          </w:tcPr>
          <w:p w14:paraId="6AD6B4EF" w14:textId="77777777" w:rsidR="009773EE" w:rsidRPr="00D35C7C" w:rsidRDefault="009773EE" w:rsidP="003B6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35C7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10" w:type="dxa"/>
          </w:tcPr>
          <w:p w14:paraId="49E82823" w14:textId="77777777" w:rsidR="009773EE" w:rsidRPr="00D35C7C" w:rsidRDefault="009773EE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58B588" w14:textId="77777777" w:rsidR="009773EE" w:rsidRPr="00D35C7C" w:rsidRDefault="009773EE" w:rsidP="00A5113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839150B" w14:textId="77777777" w:rsidR="009773EE" w:rsidRPr="00D35C7C" w:rsidRDefault="009773EE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0E943C0" w14:textId="77777777" w:rsidR="009773EE" w:rsidRPr="00D35C7C" w:rsidRDefault="009773EE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FD90726" w14:textId="77777777" w:rsidR="009773EE" w:rsidRPr="00D35C7C" w:rsidRDefault="009773EE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3F413F3" w14:textId="77777777" w:rsidR="009773EE" w:rsidRPr="00D35C7C" w:rsidRDefault="009773EE" w:rsidP="00A5113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5AE0E45" w14:textId="77777777" w:rsidR="009773EE" w:rsidRPr="00D35C7C" w:rsidRDefault="009773EE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166415C" w14:textId="77777777" w:rsidR="009773EE" w:rsidRPr="00D35C7C" w:rsidRDefault="009773EE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773EE" w:rsidRPr="00D35C7C" w14:paraId="0B5BC968" w14:textId="77777777" w:rsidTr="007B6BC5">
        <w:trPr>
          <w:trHeight w:val="406"/>
        </w:trPr>
        <w:tc>
          <w:tcPr>
            <w:tcW w:w="2340" w:type="dxa"/>
          </w:tcPr>
          <w:p w14:paraId="4038E51F" w14:textId="77777777" w:rsidR="009773EE" w:rsidRPr="00D35C7C" w:rsidRDefault="009773EE" w:rsidP="003B6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5C7C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61BAAF20" w14:textId="77777777" w:rsidR="009773EE" w:rsidRPr="00D35C7C" w:rsidRDefault="009773EE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DD48CC" w14:textId="0C48DF11" w:rsidR="009773EE" w:rsidRPr="00D35C7C" w:rsidRDefault="008852A1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35C7C">
              <w:rPr>
                <w:rFonts w:ascii="Angsana New" w:hAnsi="Angsana New" w:cs="Angsana New"/>
                <w:sz w:val="30"/>
                <w:szCs w:val="30"/>
              </w:rPr>
              <w:t>773</w:t>
            </w:r>
            <w:r w:rsidR="00B6539D" w:rsidRPr="00D35C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35C7C">
              <w:rPr>
                <w:rFonts w:ascii="Angsana New" w:hAnsi="Angsana New" w:cs="Angsana New"/>
                <w:sz w:val="30"/>
                <w:szCs w:val="30"/>
              </w:rPr>
              <w:t>371</w:t>
            </w:r>
          </w:p>
        </w:tc>
        <w:tc>
          <w:tcPr>
            <w:tcW w:w="269" w:type="dxa"/>
          </w:tcPr>
          <w:p w14:paraId="313EA2B6" w14:textId="77777777" w:rsidR="009773EE" w:rsidRPr="00D35C7C" w:rsidRDefault="009773EE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AF4E979" w14:textId="535504FD" w:rsidR="009773EE" w:rsidRPr="00D35C7C" w:rsidRDefault="008852A1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35C7C">
              <w:rPr>
                <w:rFonts w:ascii="Angsana New" w:hAnsi="Angsana New" w:cs="Angsana New"/>
                <w:sz w:val="30"/>
                <w:szCs w:val="30"/>
              </w:rPr>
              <w:t>737</w:t>
            </w:r>
            <w:r w:rsidR="009773EE" w:rsidRPr="00D35C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35C7C">
              <w:rPr>
                <w:rFonts w:ascii="Angsana New" w:hAnsi="Angsana New" w:cs="Angsana New"/>
                <w:sz w:val="30"/>
                <w:szCs w:val="30"/>
              </w:rPr>
              <w:t>814</w:t>
            </w:r>
          </w:p>
        </w:tc>
        <w:tc>
          <w:tcPr>
            <w:tcW w:w="269" w:type="dxa"/>
          </w:tcPr>
          <w:p w14:paraId="30AD9A21" w14:textId="77777777" w:rsidR="009773EE" w:rsidRPr="00D35C7C" w:rsidRDefault="009773EE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EFEAF4B" w14:textId="24C8926B" w:rsidR="009773EE" w:rsidRPr="00D35C7C" w:rsidRDefault="008852A1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35C7C">
              <w:rPr>
                <w:rFonts w:ascii="Angsana New" w:hAnsi="Angsana New" w:cs="Angsana New"/>
                <w:sz w:val="30"/>
                <w:szCs w:val="30"/>
              </w:rPr>
              <w:t>772</w:t>
            </w:r>
            <w:r w:rsidR="00B6539D" w:rsidRPr="00D35C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35C7C">
              <w:rPr>
                <w:rFonts w:ascii="Angsana New" w:hAnsi="Angsana New" w:cs="Angsana New"/>
                <w:sz w:val="30"/>
                <w:szCs w:val="30"/>
              </w:rPr>
              <w:t>029</w:t>
            </w:r>
          </w:p>
        </w:tc>
        <w:tc>
          <w:tcPr>
            <w:tcW w:w="269" w:type="dxa"/>
          </w:tcPr>
          <w:p w14:paraId="5B9798C6" w14:textId="77777777" w:rsidR="009773EE" w:rsidRPr="00D35C7C" w:rsidRDefault="009773EE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1CCDD89" w14:textId="198138CB" w:rsidR="009773EE" w:rsidRPr="00D35C7C" w:rsidRDefault="008852A1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35C7C">
              <w:rPr>
                <w:rFonts w:ascii="Angsana New" w:hAnsi="Angsana New" w:cs="Angsana New"/>
                <w:sz w:val="30"/>
                <w:szCs w:val="30"/>
              </w:rPr>
              <w:t>442</w:t>
            </w:r>
            <w:r w:rsidR="009773EE" w:rsidRPr="00D35C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35C7C">
              <w:rPr>
                <w:rFonts w:ascii="Angsana New" w:hAnsi="Angsana New" w:cs="Angsana New"/>
                <w:sz w:val="30"/>
                <w:szCs w:val="30"/>
              </w:rPr>
              <w:t>436</w:t>
            </w:r>
          </w:p>
        </w:tc>
      </w:tr>
      <w:tr w:rsidR="009773EE" w:rsidRPr="00D35C7C" w14:paraId="3053879E" w14:textId="77777777" w:rsidTr="007B6BC5">
        <w:trPr>
          <w:trHeight w:val="406"/>
        </w:trPr>
        <w:tc>
          <w:tcPr>
            <w:tcW w:w="2340" w:type="dxa"/>
          </w:tcPr>
          <w:p w14:paraId="5B4A5F30" w14:textId="77777777" w:rsidR="009773EE" w:rsidRPr="00D35C7C" w:rsidRDefault="009773EE" w:rsidP="003B6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5C7C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10" w:type="dxa"/>
          </w:tcPr>
          <w:p w14:paraId="4F32AE6C" w14:textId="77777777" w:rsidR="009773EE" w:rsidRPr="00D35C7C" w:rsidRDefault="009773EE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5A33FB" w14:textId="77777777" w:rsidR="009773EE" w:rsidRPr="00D35C7C" w:rsidRDefault="009773EE" w:rsidP="00A5113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D8920B7" w14:textId="77777777" w:rsidR="009773EE" w:rsidRPr="00D35C7C" w:rsidRDefault="009773EE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0B8E1FA" w14:textId="77777777" w:rsidR="009773EE" w:rsidRPr="00D35C7C" w:rsidRDefault="009773EE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FC1F0F6" w14:textId="77777777" w:rsidR="009773EE" w:rsidRPr="00D35C7C" w:rsidRDefault="009773EE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E45EF99" w14:textId="77777777" w:rsidR="009773EE" w:rsidRPr="00D35C7C" w:rsidRDefault="009773EE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C05AAE8" w14:textId="77777777" w:rsidR="009773EE" w:rsidRPr="00D35C7C" w:rsidRDefault="009773EE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07A5674" w14:textId="77777777" w:rsidR="009773EE" w:rsidRPr="00D35C7C" w:rsidRDefault="009773EE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773EE" w:rsidRPr="00D35C7C" w14:paraId="2432DAE8" w14:textId="77777777" w:rsidTr="007B6BC5">
        <w:trPr>
          <w:trHeight w:val="406"/>
        </w:trPr>
        <w:tc>
          <w:tcPr>
            <w:tcW w:w="2340" w:type="dxa"/>
          </w:tcPr>
          <w:p w14:paraId="0F868C52" w14:textId="1260486B" w:rsidR="009773EE" w:rsidRPr="00D35C7C" w:rsidRDefault="009773EE" w:rsidP="003B6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5C7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D35C7C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="008852A1" w:rsidRPr="00D35C7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35C7C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37C1EA0D" w14:textId="77777777" w:rsidR="009773EE" w:rsidRPr="00D35C7C" w:rsidRDefault="009773EE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3CBA68" w14:textId="77777777" w:rsidR="009773EE" w:rsidRPr="00D35C7C" w:rsidRDefault="00B6539D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35C7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25C7FEC6" w14:textId="77777777" w:rsidR="009773EE" w:rsidRPr="00D35C7C" w:rsidRDefault="009773EE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485C75A" w14:textId="1E38192B" w:rsidR="009773EE" w:rsidRPr="00D35C7C" w:rsidRDefault="008852A1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35C7C">
              <w:rPr>
                <w:rFonts w:ascii="Angsana New" w:hAnsi="Angsana New" w:cs="Angsana New"/>
                <w:sz w:val="30"/>
                <w:szCs w:val="30"/>
              </w:rPr>
              <w:t>894</w:t>
            </w:r>
          </w:p>
        </w:tc>
        <w:tc>
          <w:tcPr>
            <w:tcW w:w="269" w:type="dxa"/>
          </w:tcPr>
          <w:p w14:paraId="1B3D7DDF" w14:textId="77777777" w:rsidR="009773EE" w:rsidRPr="00D35C7C" w:rsidRDefault="009773EE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1129401" w14:textId="77777777" w:rsidR="009773EE" w:rsidRPr="00D35C7C" w:rsidRDefault="00B6539D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35C7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0C4A27C" w14:textId="77777777" w:rsidR="009773EE" w:rsidRPr="00D35C7C" w:rsidRDefault="009773EE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29A4AC2" w14:textId="1434808F" w:rsidR="009773EE" w:rsidRPr="00D35C7C" w:rsidRDefault="008852A1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35C7C">
              <w:rPr>
                <w:rFonts w:ascii="Angsana New" w:hAnsi="Angsana New" w:cs="Angsana New"/>
                <w:sz w:val="30"/>
                <w:szCs w:val="30"/>
              </w:rPr>
              <w:t>894</w:t>
            </w:r>
          </w:p>
        </w:tc>
      </w:tr>
      <w:tr w:rsidR="009773EE" w:rsidRPr="00D35C7C" w14:paraId="33F70291" w14:textId="77777777" w:rsidTr="007B6BC5">
        <w:trPr>
          <w:trHeight w:val="418"/>
        </w:trPr>
        <w:tc>
          <w:tcPr>
            <w:tcW w:w="2340" w:type="dxa"/>
          </w:tcPr>
          <w:p w14:paraId="4E04B572" w14:textId="77777777" w:rsidR="009773EE" w:rsidRPr="00D35C7C" w:rsidRDefault="009773EE" w:rsidP="003B6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5B1B4FA" w14:textId="77777777" w:rsidR="009773EE" w:rsidRPr="00D35C7C" w:rsidRDefault="009773EE" w:rsidP="00B653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D789724" w14:textId="1859C3D7" w:rsidR="009773EE" w:rsidRPr="00D35C7C" w:rsidRDefault="008852A1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5C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773</w:t>
            </w:r>
            <w:r w:rsidR="00B6539D" w:rsidRPr="00D35C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35C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371</w:t>
            </w:r>
          </w:p>
        </w:tc>
        <w:tc>
          <w:tcPr>
            <w:tcW w:w="269" w:type="dxa"/>
          </w:tcPr>
          <w:p w14:paraId="064AFC06" w14:textId="77777777" w:rsidR="009773EE" w:rsidRPr="00D35C7C" w:rsidRDefault="009773EE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05B331A6" w14:textId="225B6FD0" w:rsidR="009773EE" w:rsidRPr="00D35C7C" w:rsidRDefault="008852A1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5C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738</w:t>
            </w:r>
            <w:r w:rsidR="009773EE" w:rsidRPr="00D35C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35C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708</w:t>
            </w:r>
          </w:p>
        </w:tc>
        <w:tc>
          <w:tcPr>
            <w:tcW w:w="269" w:type="dxa"/>
          </w:tcPr>
          <w:p w14:paraId="46845B03" w14:textId="77777777" w:rsidR="009773EE" w:rsidRPr="00D35C7C" w:rsidRDefault="009773EE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5EA45449" w14:textId="2810398A" w:rsidR="009773EE" w:rsidRPr="00D35C7C" w:rsidRDefault="008852A1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5C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772</w:t>
            </w:r>
            <w:r w:rsidR="00B6539D" w:rsidRPr="00D35C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35C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029</w:t>
            </w:r>
          </w:p>
        </w:tc>
        <w:tc>
          <w:tcPr>
            <w:tcW w:w="269" w:type="dxa"/>
          </w:tcPr>
          <w:p w14:paraId="61425853" w14:textId="77777777" w:rsidR="009773EE" w:rsidRPr="00D35C7C" w:rsidRDefault="009773EE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49433FE5" w14:textId="1F406232" w:rsidR="009773EE" w:rsidRPr="00D35C7C" w:rsidRDefault="008852A1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5C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443</w:t>
            </w:r>
            <w:r w:rsidR="009773EE" w:rsidRPr="00D35C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35C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330</w:t>
            </w:r>
          </w:p>
        </w:tc>
      </w:tr>
      <w:tr w:rsidR="00B80A73" w:rsidRPr="00D35C7C" w14:paraId="42DDA06D" w14:textId="77777777" w:rsidTr="007B6BC5">
        <w:trPr>
          <w:trHeight w:val="418"/>
        </w:trPr>
        <w:tc>
          <w:tcPr>
            <w:tcW w:w="2340" w:type="dxa"/>
          </w:tcPr>
          <w:p w14:paraId="262A4E5E" w14:textId="77777777" w:rsidR="00B80A73" w:rsidRPr="00D35C7C" w:rsidRDefault="00E20919" w:rsidP="003B6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35C7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400D2FE2" w14:textId="77777777" w:rsidR="00B80A73" w:rsidRPr="00D35C7C" w:rsidRDefault="00B80A73" w:rsidP="00B653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4F2D2BB" w14:textId="6173B37F" w:rsidR="00B80A73" w:rsidRPr="00D35C7C" w:rsidRDefault="008852A1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5C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827</w:t>
            </w:r>
            <w:r w:rsidR="00B6539D" w:rsidRPr="00D35C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35C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088</w:t>
            </w:r>
          </w:p>
        </w:tc>
        <w:tc>
          <w:tcPr>
            <w:tcW w:w="269" w:type="dxa"/>
          </w:tcPr>
          <w:p w14:paraId="028B43C7" w14:textId="77777777" w:rsidR="00B80A73" w:rsidRPr="00D35C7C" w:rsidRDefault="00B80A73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33B3D5BA" w14:textId="328C728C" w:rsidR="00B80A73" w:rsidRPr="00D35C7C" w:rsidRDefault="008852A1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5C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766</w:t>
            </w:r>
            <w:r w:rsidR="00E20919" w:rsidRPr="00D35C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35C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648</w:t>
            </w:r>
          </w:p>
        </w:tc>
        <w:tc>
          <w:tcPr>
            <w:tcW w:w="269" w:type="dxa"/>
          </w:tcPr>
          <w:p w14:paraId="151B0F66" w14:textId="77777777" w:rsidR="00B80A73" w:rsidRPr="00D35C7C" w:rsidRDefault="00B80A73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4A2A89D4" w14:textId="60E68B8F" w:rsidR="00B80A73" w:rsidRPr="00D35C7C" w:rsidRDefault="008852A1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5C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901</w:t>
            </w:r>
            <w:r w:rsidR="00B6539D" w:rsidRPr="00D35C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35C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147</w:t>
            </w:r>
          </w:p>
        </w:tc>
        <w:tc>
          <w:tcPr>
            <w:tcW w:w="269" w:type="dxa"/>
          </w:tcPr>
          <w:p w14:paraId="5CF678AF" w14:textId="77777777" w:rsidR="00B80A73" w:rsidRPr="00D35C7C" w:rsidRDefault="00B80A73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7680B646" w14:textId="0BDF2427" w:rsidR="00B80A73" w:rsidRPr="00D35C7C" w:rsidRDefault="008852A1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5C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893</w:t>
            </w:r>
            <w:r w:rsidR="00E20919" w:rsidRPr="00D35C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35C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033</w:t>
            </w:r>
          </w:p>
        </w:tc>
      </w:tr>
      <w:tr w:rsidR="00E67814" w:rsidRPr="00D35C7C" w14:paraId="3C8A3F39" w14:textId="77777777" w:rsidTr="007B6BC5">
        <w:trPr>
          <w:trHeight w:val="308"/>
        </w:trPr>
        <w:tc>
          <w:tcPr>
            <w:tcW w:w="2340" w:type="dxa"/>
          </w:tcPr>
          <w:p w14:paraId="06D2C0A8" w14:textId="77777777" w:rsidR="003734E5" w:rsidRPr="00D35C7C" w:rsidRDefault="00E67814" w:rsidP="0037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35C7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D35C7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</w:t>
            </w:r>
            <w:r w:rsidR="003734E5" w:rsidRPr="00D35C7C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  <w:p w14:paraId="4B605F52" w14:textId="35571127" w:rsidR="00E67814" w:rsidRPr="00D35C7C" w:rsidRDefault="003734E5" w:rsidP="0037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5C7C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="00E67814" w:rsidRPr="00D35C7C">
              <w:rPr>
                <w:rFonts w:ascii="Angsana New" w:hAnsi="Angsana New" w:cs="Angsana New" w:hint="cs"/>
                <w:sz w:val="30"/>
                <w:szCs w:val="30"/>
                <w:cs/>
              </w:rPr>
              <w:t>เครดิต</w:t>
            </w:r>
            <w:r w:rsidR="00E67814" w:rsidRPr="00D35C7C">
              <w:rPr>
                <w:rFonts w:ascii="Angsana New" w:hAnsi="Angsana New" w:cs="Angsana New" w:hint="cs"/>
                <w:spacing w:val="-12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10" w:type="dxa"/>
          </w:tcPr>
          <w:p w14:paraId="4B35B1F1" w14:textId="77777777" w:rsidR="00E67814" w:rsidRPr="00D35C7C" w:rsidRDefault="00E67814" w:rsidP="00B653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525FB4" w14:textId="77777777" w:rsidR="007B6BC5" w:rsidRPr="00D35C7C" w:rsidRDefault="007B6BC5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65F84CA1" w14:textId="62ABB52D" w:rsidR="00E67814" w:rsidRPr="00D35C7C" w:rsidRDefault="00E67814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35C7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1A0B3C7" w14:textId="77777777" w:rsidR="00E67814" w:rsidRPr="00D35C7C" w:rsidRDefault="00E67814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7130020" w14:textId="77777777" w:rsidR="007B6BC5" w:rsidRPr="00D35C7C" w:rsidRDefault="007B6BC5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0D1D935E" w14:textId="232E6CDC" w:rsidR="00E67814" w:rsidRPr="00D35C7C" w:rsidRDefault="00E67814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35C7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2AB27DC" w14:textId="77777777" w:rsidR="00E67814" w:rsidRPr="00D35C7C" w:rsidRDefault="00E67814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26109E0" w14:textId="77777777" w:rsidR="007B6BC5" w:rsidRPr="00D35C7C" w:rsidRDefault="007B6BC5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3B24F66E" w14:textId="0769FE15" w:rsidR="00E67814" w:rsidRPr="00D35C7C" w:rsidRDefault="00B6539D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35C7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D35C7C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Pr="00D35C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852A1" w:rsidRPr="00D35C7C">
              <w:rPr>
                <w:rFonts w:ascii="Angsana New" w:hAnsi="Angsana New" w:cs="Angsana New"/>
                <w:sz w:val="30"/>
                <w:szCs w:val="30"/>
              </w:rPr>
              <w:t>688</w:t>
            </w:r>
            <w:r w:rsidRPr="00D35C7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140EB17B" w14:textId="77777777" w:rsidR="00E67814" w:rsidRPr="00D35C7C" w:rsidRDefault="00E67814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CF2E2BD" w14:textId="77777777" w:rsidR="007B6BC5" w:rsidRPr="00D35C7C" w:rsidRDefault="007B6BC5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12BB7528" w14:textId="3FC4D381" w:rsidR="00E67814" w:rsidRPr="00D35C7C" w:rsidRDefault="00E67814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35C7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773EE" w:rsidRPr="00D35C7C" w14:paraId="133FA008" w14:textId="77777777" w:rsidTr="007B6BC5">
        <w:trPr>
          <w:trHeight w:val="431"/>
        </w:trPr>
        <w:tc>
          <w:tcPr>
            <w:tcW w:w="2340" w:type="dxa"/>
          </w:tcPr>
          <w:p w14:paraId="1EA83052" w14:textId="77777777" w:rsidR="009773EE" w:rsidRPr="00D35C7C" w:rsidRDefault="00E67814" w:rsidP="003B6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35C7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35527FA0" w14:textId="77777777" w:rsidR="009773EE" w:rsidRPr="00D35C7C" w:rsidRDefault="009773EE" w:rsidP="00B653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F6DBB1" w14:textId="289A5165" w:rsidR="009773EE" w:rsidRPr="00D35C7C" w:rsidRDefault="008852A1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5C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827</w:t>
            </w:r>
            <w:r w:rsidR="00B6539D" w:rsidRPr="00D35C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35C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088</w:t>
            </w:r>
          </w:p>
        </w:tc>
        <w:tc>
          <w:tcPr>
            <w:tcW w:w="269" w:type="dxa"/>
          </w:tcPr>
          <w:p w14:paraId="7156E279" w14:textId="77777777" w:rsidR="009773EE" w:rsidRPr="00D35C7C" w:rsidRDefault="009773EE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D3B3F9C" w14:textId="59D29644" w:rsidR="009773EE" w:rsidRPr="00D35C7C" w:rsidRDefault="008852A1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5C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766</w:t>
            </w:r>
            <w:r w:rsidR="009773EE" w:rsidRPr="00D35C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35C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648</w:t>
            </w:r>
          </w:p>
        </w:tc>
        <w:tc>
          <w:tcPr>
            <w:tcW w:w="269" w:type="dxa"/>
          </w:tcPr>
          <w:p w14:paraId="5503FCB1" w14:textId="77777777" w:rsidR="009773EE" w:rsidRPr="00D35C7C" w:rsidRDefault="009773EE" w:rsidP="00E158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1501F4E9" w14:textId="1EA71EF8" w:rsidR="009773EE" w:rsidRPr="00D35C7C" w:rsidRDefault="008852A1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5C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825</w:t>
            </w:r>
            <w:r w:rsidR="00B6539D" w:rsidRPr="00D35C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35C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459</w:t>
            </w:r>
          </w:p>
        </w:tc>
        <w:tc>
          <w:tcPr>
            <w:tcW w:w="269" w:type="dxa"/>
          </w:tcPr>
          <w:p w14:paraId="071D439F" w14:textId="77777777" w:rsidR="009773EE" w:rsidRPr="00D35C7C" w:rsidRDefault="009773EE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08B7EE5A" w14:textId="375C2A5C" w:rsidR="009773EE" w:rsidRPr="00D35C7C" w:rsidRDefault="008852A1" w:rsidP="00915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5C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893</w:t>
            </w:r>
            <w:r w:rsidR="009773EE" w:rsidRPr="00D35C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35C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033</w:t>
            </w:r>
          </w:p>
        </w:tc>
      </w:tr>
    </w:tbl>
    <w:p w14:paraId="0AEB0244" w14:textId="77777777" w:rsidR="00897AF1" w:rsidRPr="00D35C7C" w:rsidRDefault="00897AF1" w:rsidP="00897AF1">
      <w:pPr>
        <w:tabs>
          <w:tab w:val="clear" w:pos="907"/>
          <w:tab w:val="clear" w:pos="1644"/>
          <w:tab w:val="left" w:pos="1080"/>
          <w:tab w:val="left" w:pos="1530"/>
          <w:tab w:val="left" w:pos="180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74C29662" w14:textId="6B545281" w:rsidR="005A32BB" w:rsidRPr="00D35C7C" w:rsidRDefault="005A32BB" w:rsidP="005A32BB">
      <w:pPr>
        <w:tabs>
          <w:tab w:val="clear" w:pos="907"/>
          <w:tab w:val="clear" w:pos="1644"/>
          <w:tab w:val="left" w:pos="1080"/>
          <w:tab w:val="left" w:pos="1530"/>
          <w:tab w:val="left" w:pos="180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D35C7C">
        <w:rPr>
          <w:rFonts w:asciiTheme="majorBidi" w:hAnsiTheme="majorBidi" w:cstheme="majorBidi" w:hint="cs"/>
          <w:sz w:val="30"/>
          <w:szCs w:val="30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8852A1" w:rsidRPr="00D35C7C">
        <w:rPr>
          <w:rFonts w:asciiTheme="majorBidi" w:hAnsiTheme="majorBidi" w:cstheme="majorBidi"/>
          <w:sz w:val="30"/>
          <w:szCs w:val="30"/>
        </w:rPr>
        <w:t>3</w:t>
      </w:r>
      <w:r w:rsidRPr="00D35C7C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35C7C">
        <w:rPr>
          <w:rFonts w:asciiTheme="majorBidi" w:hAnsiTheme="majorBidi" w:cstheme="majorBidi" w:hint="cs"/>
          <w:sz w:val="30"/>
          <w:szCs w:val="30"/>
          <w:cs/>
        </w:rPr>
        <w:t>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</w:t>
      </w:r>
      <w:r w:rsidR="00CB30F9" w:rsidRPr="00D35C7C">
        <w:rPr>
          <w:rFonts w:asciiTheme="majorBidi" w:hAnsiTheme="majorBidi" w:cstheme="majorBidi" w:hint="cs"/>
          <w:sz w:val="30"/>
          <w:szCs w:val="30"/>
          <w:cs/>
        </w:rPr>
        <w:t>การดำเนินงานหรือ</w:t>
      </w:r>
      <w:r w:rsidRPr="00D35C7C">
        <w:rPr>
          <w:rFonts w:asciiTheme="majorBidi" w:hAnsiTheme="majorBidi" w:cstheme="majorBidi" w:hint="cs"/>
          <w:sz w:val="30"/>
          <w:szCs w:val="30"/>
          <w:cs/>
        </w:rPr>
        <w:t xml:space="preserve">สภาวะเศรษฐกิจตลอดอายุที่คาดการณ์ไว้ของลูกหนี้ </w:t>
      </w:r>
    </w:p>
    <w:p w14:paraId="681029D5" w14:textId="77777777" w:rsidR="005A32BB" w:rsidRPr="00D35C7C" w:rsidRDefault="005A32BB" w:rsidP="00897AF1">
      <w:pPr>
        <w:tabs>
          <w:tab w:val="clear" w:pos="907"/>
          <w:tab w:val="clear" w:pos="1644"/>
          <w:tab w:val="left" w:pos="1080"/>
          <w:tab w:val="left" w:pos="1530"/>
          <w:tab w:val="left" w:pos="180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4F21B083" w14:textId="29E663B4" w:rsidR="00AB3241" w:rsidRPr="00D35C7C" w:rsidRDefault="00AB3241" w:rsidP="003B695D">
      <w:pPr>
        <w:tabs>
          <w:tab w:val="clear" w:pos="907"/>
          <w:tab w:val="clear" w:pos="1644"/>
          <w:tab w:val="left" w:pos="1080"/>
          <w:tab w:val="left" w:pos="1530"/>
          <w:tab w:val="left" w:pos="180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D35C7C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โดยปกติระยะเวลาการให้สินเชื่อแก่ลูกค้าของกลุ่มบริษัทมีระยะเวลาตั้งแต่</w:t>
      </w:r>
      <w:r w:rsidRPr="00D35C7C">
        <w:rPr>
          <w:rFonts w:asciiTheme="majorBidi" w:hAnsiTheme="majorBidi" w:cstheme="majorBidi"/>
          <w:sz w:val="30"/>
          <w:szCs w:val="30"/>
        </w:rPr>
        <w:t xml:space="preserve"> </w:t>
      </w:r>
      <w:r w:rsidR="008852A1" w:rsidRPr="00D35C7C">
        <w:rPr>
          <w:rFonts w:asciiTheme="majorBidi" w:hAnsiTheme="majorBidi" w:cstheme="majorBidi"/>
          <w:sz w:val="30"/>
          <w:szCs w:val="30"/>
        </w:rPr>
        <w:t>30</w:t>
      </w:r>
      <w:r w:rsidRPr="00D35C7C">
        <w:rPr>
          <w:rFonts w:asciiTheme="majorBidi" w:hAnsiTheme="majorBidi" w:cstheme="majorBidi"/>
          <w:sz w:val="30"/>
          <w:szCs w:val="30"/>
        </w:rPr>
        <w:t xml:space="preserve"> </w:t>
      </w:r>
      <w:r w:rsidRPr="00D35C7C">
        <w:rPr>
          <w:rFonts w:asciiTheme="majorBidi" w:hAnsiTheme="majorBidi" w:cstheme="majorBidi"/>
          <w:sz w:val="30"/>
          <w:szCs w:val="30"/>
          <w:cs/>
        </w:rPr>
        <w:t>วัน</w:t>
      </w:r>
      <w:r w:rsidRPr="00D35C7C">
        <w:rPr>
          <w:rFonts w:asciiTheme="majorBidi" w:hAnsiTheme="majorBidi" w:cstheme="majorBidi"/>
          <w:sz w:val="30"/>
          <w:szCs w:val="30"/>
        </w:rPr>
        <w:t xml:space="preserve"> </w:t>
      </w:r>
      <w:r w:rsidRPr="00D35C7C">
        <w:rPr>
          <w:rFonts w:asciiTheme="majorBidi" w:hAnsiTheme="majorBidi" w:cstheme="majorBidi"/>
          <w:sz w:val="30"/>
          <w:szCs w:val="30"/>
          <w:cs/>
        </w:rPr>
        <w:t>ถึง</w:t>
      </w:r>
      <w:r w:rsidRPr="00D35C7C">
        <w:rPr>
          <w:rFonts w:asciiTheme="majorBidi" w:hAnsiTheme="majorBidi" w:cstheme="majorBidi"/>
          <w:sz w:val="30"/>
          <w:szCs w:val="30"/>
        </w:rPr>
        <w:t xml:space="preserve"> </w:t>
      </w:r>
      <w:r w:rsidR="008852A1" w:rsidRPr="00D35C7C">
        <w:rPr>
          <w:rFonts w:asciiTheme="majorBidi" w:hAnsiTheme="majorBidi" w:cstheme="majorBidi"/>
          <w:sz w:val="30"/>
          <w:szCs w:val="30"/>
        </w:rPr>
        <w:t>60</w:t>
      </w:r>
      <w:r w:rsidRPr="00D35C7C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5A7D6D27" w14:textId="77777777" w:rsidR="00735E73" w:rsidRPr="00D35C7C" w:rsidRDefault="00735E73" w:rsidP="003B695D">
      <w:pPr>
        <w:tabs>
          <w:tab w:val="clear" w:pos="907"/>
          <w:tab w:val="clear" w:pos="1644"/>
          <w:tab w:val="left" w:pos="1080"/>
          <w:tab w:val="left" w:pos="1530"/>
          <w:tab w:val="left" w:pos="180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cs/>
        </w:rPr>
      </w:pPr>
    </w:p>
    <w:tbl>
      <w:tblPr>
        <w:tblW w:w="8222" w:type="dxa"/>
        <w:tblInd w:w="1440" w:type="dxa"/>
        <w:tblLayout w:type="fixed"/>
        <w:tblLook w:val="01E0" w:firstRow="1" w:lastRow="1" w:firstColumn="1" w:lastColumn="1" w:noHBand="0" w:noVBand="0"/>
      </w:tblPr>
      <w:tblGrid>
        <w:gridCol w:w="5820"/>
        <w:gridCol w:w="242"/>
        <w:gridCol w:w="2160"/>
      </w:tblGrid>
      <w:tr w:rsidR="00616475" w:rsidRPr="00D35C7C" w14:paraId="04259EFE" w14:textId="77777777" w:rsidTr="00894926">
        <w:trPr>
          <w:trHeight w:val="855"/>
          <w:tblHeader/>
        </w:trPr>
        <w:tc>
          <w:tcPr>
            <w:tcW w:w="5820" w:type="dxa"/>
            <w:vAlign w:val="bottom"/>
            <w:hideMark/>
          </w:tcPr>
          <w:p w14:paraId="18D149A9" w14:textId="2D711F34" w:rsidR="00616475" w:rsidRPr="00D35C7C" w:rsidRDefault="00616475" w:rsidP="003B695D">
            <w:pPr>
              <w:pStyle w:val="BodyText"/>
              <w:tabs>
                <w:tab w:val="left" w:pos="609"/>
                <w:tab w:val="right" w:pos="9072"/>
              </w:tabs>
              <w:spacing w:after="0" w:line="240" w:lineRule="auto"/>
              <w:ind w:left="157" w:right="-108" w:hanging="157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D35C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รายการเคลื่อนไหวของค่าเผื่อผลขาดทุนด้านเครดิต</w:t>
            </w:r>
            <w:r w:rsidR="00CB30F9" w:rsidRPr="00D35C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B30F9" w:rsidRPr="00D35C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D35C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ที่คาดว่าจะเกิดขึ้นของลูกหนี้การค้า</w:t>
            </w:r>
          </w:p>
        </w:tc>
        <w:tc>
          <w:tcPr>
            <w:tcW w:w="242" w:type="dxa"/>
            <w:vAlign w:val="bottom"/>
          </w:tcPr>
          <w:p w14:paraId="30039FBA" w14:textId="77777777" w:rsidR="00616475" w:rsidRPr="00D35C7C" w:rsidRDefault="00616475" w:rsidP="003B695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  <w:vAlign w:val="bottom"/>
            <w:hideMark/>
          </w:tcPr>
          <w:p w14:paraId="1613796A" w14:textId="77777777" w:rsidR="00616475" w:rsidRPr="00D35C7C" w:rsidRDefault="00616475" w:rsidP="003B695D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5C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D35C7C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616475" w:rsidRPr="00D35C7C" w14:paraId="0526CA08" w14:textId="77777777" w:rsidTr="00894926">
        <w:trPr>
          <w:trHeight w:val="428"/>
          <w:tblHeader/>
        </w:trPr>
        <w:tc>
          <w:tcPr>
            <w:tcW w:w="5820" w:type="dxa"/>
            <w:vAlign w:val="bottom"/>
          </w:tcPr>
          <w:p w14:paraId="325134B1" w14:textId="77777777" w:rsidR="00616475" w:rsidRPr="00D35C7C" w:rsidRDefault="00616475" w:rsidP="003B695D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2" w:type="dxa"/>
          </w:tcPr>
          <w:p w14:paraId="705F298A" w14:textId="77777777" w:rsidR="00616475" w:rsidRPr="00D35C7C" w:rsidRDefault="00616475" w:rsidP="003B695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0DC978AA" w14:textId="77777777" w:rsidR="00616475" w:rsidRPr="00D35C7C" w:rsidRDefault="00616475" w:rsidP="003B695D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35C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6475" w:rsidRPr="00D35C7C" w14:paraId="7C0C504B" w14:textId="77777777" w:rsidTr="00894926">
        <w:trPr>
          <w:trHeight w:val="402"/>
          <w:tblHeader/>
        </w:trPr>
        <w:tc>
          <w:tcPr>
            <w:tcW w:w="5820" w:type="dxa"/>
            <w:hideMark/>
          </w:tcPr>
          <w:p w14:paraId="3C215831" w14:textId="3BFC898E" w:rsidR="00616475" w:rsidRPr="00D35C7C" w:rsidRDefault="00616475" w:rsidP="003B695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35C7C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  <w:r w:rsidRPr="00D35C7C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8852A1" w:rsidRPr="00D35C7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D35C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  <w:r w:rsidRPr="00D35C7C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8852A1" w:rsidRPr="00D35C7C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  <w:r w:rsidRPr="00D35C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2" w:type="dxa"/>
          </w:tcPr>
          <w:p w14:paraId="66412DFC" w14:textId="77777777" w:rsidR="00616475" w:rsidRPr="00D35C7C" w:rsidRDefault="00616475" w:rsidP="003B695D">
            <w:pPr>
              <w:tabs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hideMark/>
          </w:tcPr>
          <w:p w14:paraId="6D8E02BF" w14:textId="77777777" w:rsidR="00616475" w:rsidRPr="00D35C7C" w:rsidRDefault="00616475" w:rsidP="00894926">
            <w:pPr>
              <w:tabs>
                <w:tab w:val="clear" w:pos="680"/>
                <w:tab w:val="clear" w:pos="1644"/>
                <w:tab w:val="clear" w:pos="1871"/>
                <w:tab w:val="decimal" w:pos="685"/>
                <w:tab w:val="decimal" w:pos="1313"/>
                <w:tab w:val="left" w:pos="1640"/>
                <w:tab w:val="center" w:pos="4536"/>
                <w:tab w:val="right" w:pos="9072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5C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6475" w:rsidRPr="00D35C7C" w14:paraId="40827C2F" w14:textId="77777777" w:rsidTr="00894926">
        <w:trPr>
          <w:trHeight w:val="414"/>
          <w:tblHeader/>
        </w:trPr>
        <w:tc>
          <w:tcPr>
            <w:tcW w:w="5820" w:type="dxa"/>
            <w:hideMark/>
          </w:tcPr>
          <w:p w14:paraId="7F7157A3" w14:textId="77777777" w:rsidR="00616475" w:rsidRPr="00D35C7C" w:rsidRDefault="00616475" w:rsidP="003B695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5C7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2" w:type="dxa"/>
            <w:vAlign w:val="center"/>
          </w:tcPr>
          <w:p w14:paraId="3A3BF4F0" w14:textId="77777777" w:rsidR="00616475" w:rsidRPr="00D35C7C" w:rsidRDefault="00616475" w:rsidP="003B695D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  <w:hideMark/>
          </w:tcPr>
          <w:p w14:paraId="2930643F" w14:textId="5829F0F4" w:rsidR="00616475" w:rsidRPr="00D35C7C" w:rsidRDefault="008852A1" w:rsidP="00894926">
            <w:pPr>
              <w:tabs>
                <w:tab w:val="clear" w:pos="680"/>
                <w:tab w:val="clear" w:pos="1644"/>
                <w:tab w:val="clear" w:pos="1871"/>
                <w:tab w:val="decimal" w:pos="685"/>
                <w:tab w:val="left" w:pos="1640"/>
                <w:tab w:val="center" w:pos="4536"/>
                <w:tab w:val="right" w:pos="9072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5C7C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4E7948" w:rsidRPr="00D35C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5C7C">
              <w:rPr>
                <w:rFonts w:asciiTheme="majorBidi" w:hAnsiTheme="majorBidi" w:cstheme="majorBidi"/>
                <w:sz w:val="30"/>
                <w:szCs w:val="30"/>
              </w:rPr>
              <w:t>688</w:t>
            </w:r>
          </w:p>
        </w:tc>
      </w:tr>
      <w:tr w:rsidR="00616475" w:rsidRPr="00D35C7C" w14:paraId="0D70E572" w14:textId="77777777" w:rsidTr="00894926">
        <w:trPr>
          <w:trHeight w:val="428"/>
          <w:tblHeader/>
        </w:trPr>
        <w:tc>
          <w:tcPr>
            <w:tcW w:w="5820" w:type="dxa"/>
            <w:hideMark/>
          </w:tcPr>
          <w:p w14:paraId="68E2F2DC" w14:textId="692EA480" w:rsidR="00616475" w:rsidRPr="00D35C7C" w:rsidRDefault="00616475" w:rsidP="003B695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5C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852A1" w:rsidRPr="00D35C7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31</w:t>
            </w:r>
            <w:r w:rsidRPr="00D35C7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 </w:t>
            </w:r>
            <w:r w:rsidRPr="00D35C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852A1" w:rsidRPr="00D35C7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42" w:type="dxa"/>
            <w:vAlign w:val="center"/>
          </w:tcPr>
          <w:p w14:paraId="658BCF51" w14:textId="77777777" w:rsidR="00616475" w:rsidRPr="00D35C7C" w:rsidRDefault="00616475" w:rsidP="003B695D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F9D37C2" w14:textId="0EF0E9EC" w:rsidR="00616475" w:rsidRPr="00D35C7C" w:rsidRDefault="008852A1" w:rsidP="00894926">
            <w:pPr>
              <w:tabs>
                <w:tab w:val="clear" w:pos="680"/>
                <w:tab w:val="clear" w:pos="1644"/>
                <w:tab w:val="clear" w:pos="1871"/>
                <w:tab w:val="decimal" w:pos="685"/>
                <w:tab w:val="left" w:pos="1640"/>
                <w:tab w:val="center" w:pos="4536"/>
                <w:tab w:val="right" w:pos="9072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5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  <w:r w:rsidR="004E7948" w:rsidRPr="00D35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35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688</w:t>
            </w:r>
          </w:p>
        </w:tc>
      </w:tr>
    </w:tbl>
    <w:p w14:paraId="3F1F0355" w14:textId="77777777" w:rsidR="00735E73" w:rsidRPr="00D35C7C" w:rsidRDefault="00735E73" w:rsidP="00D35C7C">
      <w:pPr>
        <w:tabs>
          <w:tab w:val="clear" w:pos="907"/>
          <w:tab w:val="clear" w:pos="1644"/>
          <w:tab w:val="left" w:pos="1080"/>
          <w:tab w:val="left" w:pos="1530"/>
          <w:tab w:val="left" w:pos="180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36247974" w14:textId="77777777" w:rsidR="00D35C7C" w:rsidRDefault="00D35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F68331C" w14:textId="30542CEF" w:rsidR="00AA36B2" w:rsidRPr="00D35C7C" w:rsidRDefault="00AA36B2" w:rsidP="00D67CE1">
      <w:pPr>
        <w:pStyle w:val="BodyText2"/>
        <w:tabs>
          <w:tab w:val="left" w:pos="1530"/>
        </w:tabs>
        <w:spacing w:line="260" w:lineRule="atLeast"/>
        <w:ind w:left="547" w:firstLine="35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35C7C">
        <w:rPr>
          <w:rFonts w:asciiTheme="majorBidi" w:hAnsiTheme="majorBidi" w:cstheme="majorBidi"/>
          <w:sz w:val="30"/>
          <w:szCs w:val="30"/>
          <w:lang w:val="en-US"/>
        </w:rPr>
        <w:lastRenderedPageBreak/>
        <w:t>(</w:t>
      </w:r>
      <w:r w:rsidRPr="00D35C7C">
        <w:rPr>
          <w:rFonts w:asciiTheme="majorBidi" w:hAnsiTheme="majorBidi" w:cstheme="majorBidi"/>
          <w:sz w:val="30"/>
          <w:szCs w:val="30"/>
          <w:cs/>
          <w:lang w:val="en-US"/>
        </w:rPr>
        <w:t>ค</w:t>
      </w:r>
      <w:r w:rsidRPr="00D35C7C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8852A1" w:rsidRPr="00D35C7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D35C7C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8852A1" w:rsidRPr="00D35C7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D35C7C">
        <w:rPr>
          <w:rFonts w:asciiTheme="majorBidi" w:hAnsiTheme="majorBidi" w:cstheme="majorBidi"/>
          <w:sz w:val="30"/>
          <w:szCs w:val="30"/>
          <w:lang w:val="en-US"/>
        </w:rPr>
        <w:t>)</w:t>
      </w:r>
      <w:r w:rsidR="008046DA" w:rsidRPr="00D35C7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D35C7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เงินสดและรายการเทียบเท่าเงินสด </w:t>
      </w:r>
    </w:p>
    <w:p w14:paraId="0B7DB69B" w14:textId="77777777" w:rsidR="00AA36B2" w:rsidRPr="0048553C" w:rsidRDefault="00AA36B2" w:rsidP="00AA36B2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30"/>
          <w:szCs w:val="30"/>
        </w:rPr>
      </w:pPr>
      <w:r w:rsidRPr="0048553C">
        <w:rPr>
          <w:rFonts w:asciiTheme="majorBidi" w:hAnsiTheme="majorBidi" w:cstheme="majorBidi"/>
          <w:sz w:val="30"/>
          <w:szCs w:val="30"/>
        </w:rPr>
        <w:tab/>
      </w:r>
    </w:p>
    <w:p w14:paraId="70D30E7B" w14:textId="07CBE914" w:rsidR="00AA36B2" w:rsidRPr="00B36BA2" w:rsidRDefault="00AA36B2" w:rsidP="00D67CE1">
      <w:pPr>
        <w:tabs>
          <w:tab w:val="clear" w:pos="907"/>
          <w:tab w:val="clear" w:pos="1644"/>
          <w:tab w:val="clear" w:pos="1871"/>
          <w:tab w:val="left" w:pos="1080"/>
          <w:tab w:val="left" w:pos="1800"/>
          <w:tab w:val="left" w:pos="1890"/>
          <w:tab w:val="left" w:pos="2070"/>
          <w:tab w:val="left" w:pos="252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B36BA2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</w:t>
      </w:r>
      <w:r w:rsidRPr="00B36BA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36BA2">
        <w:rPr>
          <w:rFonts w:asciiTheme="majorBidi" w:hAnsiTheme="majorBidi" w:cstheme="majorBidi"/>
          <w:sz w:val="30"/>
          <w:szCs w:val="30"/>
          <w:cs/>
        </w:rPr>
        <w:t>ที่เกิดจากเงินสดและรายการเทียบเท่าเงินสด</w:t>
      </w:r>
      <w:r w:rsidRPr="00B36BA2">
        <w:rPr>
          <w:rFonts w:asciiTheme="majorBidi" w:hAnsiTheme="majorBidi" w:cstheme="majorBidi"/>
          <w:sz w:val="30"/>
          <w:szCs w:val="30"/>
        </w:rPr>
        <w:t xml:space="preserve"> </w:t>
      </w:r>
      <w:r w:rsidRPr="00B36BA2">
        <w:rPr>
          <w:rFonts w:asciiTheme="majorBidi" w:hAnsiTheme="majorBidi" w:cstheme="majorBidi"/>
          <w:sz w:val="30"/>
          <w:szCs w:val="30"/>
          <w:cs/>
        </w:rPr>
        <w:t>ถูกจำกัดเนื่องจากคู่สัญญาเป็นธนาคารและสถาบันการเงินที่มี</w:t>
      </w:r>
      <w:r w:rsidRPr="00B36BA2">
        <w:rPr>
          <w:rFonts w:asciiTheme="majorBidi" w:hAnsiTheme="majorBidi" w:cstheme="majorBidi" w:hint="cs"/>
          <w:sz w:val="30"/>
          <w:szCs w:val="30"/>
          <w:cs/>
        </w:rPr>
        <w:t>อันดับ</w:t>
      </w:r>
      <w:r w:rsidRPr="00B36BA2">
        <w:rPr>
          <w:rFonts w:asciiTheme="majorBidi" w:hAnsiTheme="majorBidi" w:cstheme="majorBidi"/>
          <w:sz w:val="30"/>
          <w:szCs w:val="30"/>
          <w:cs/>
        </w:rPr>
        <w:t>ความน่าเชื่อถือ</w:t>
      </w:r>
      <w:r w:rsidR="00B31CA9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B36BA2">
        <w:rPr>
          <w:rFonts w:asciiTheme="majorBidi" w:hAnsiTheme="majorBidi" w:cstheme="majorBidi" w:hint="cs"/>
          <w:sz w:val="30"/>
          <w:szCs w:val="30"/>
          <w:cs/>
        </w:rPr>
        <w:t>ประเมิน</w:t>
      </w:r>
      <w:r w:rsidRPr="00B31CA9">
        <w:rPr>
          <w:rFonts w:asciiTheme="majorBidi" w:hAnsiTheme="majorBidi" w:cstheme="majorBidi"/>
          <w:sz w:val="30"/>
          <w:szCs w:val="30"/>
          <w:cs/>
        </w:rPr>
        <w:t>โดย</w:t>
      </w:r>
      <w:r w:rsidRPr="00B31CA9">
        <w:rPr>
          <w:rFonts w:asciiTheme="majorBidi" w:hAnsiTheme="majorBidi" w:cstheme="majorBidi" w:hint="cs"/>
          <w:sz w:val="30"/>
          <w:szCs w:val="30"/>
          <w:cs/>
        </w:rPr>
        <w:t>สถาบันจัดอันดับ</w:t>
      </w:r>
      <w:r w:rsidR="00B31CA9">
        <w:rPr>
          <w:rFonts w:asciiTheme="majorBidi" w:hAnsiTheme="majorBidi" w:cstheme="majorBidi" w:hint="cs"/>
          <w:sz w:val="30"/>
          <w:szCs w:val="30"/>
          <w:cs/>
        </w:rPr>
        <w:t xml:space="preserve">ภายนอก </w:t>
      </w:r>
      <w:r w:rsidRPr="00B36BA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36BA2">
        <w:rPr>
          <w:rFonts w:asciiTheme="majorBidi" w:hAnsiTheme="majorBidi" w:cstheme="majorBidi"/>
          <w:sz w:val="30"/>
          <w:szCs w:val="30"/>
          <w:cs/>
        </w:rPr>
        <w:t>พิจารณาว่ามีความเสี่ยงด้านเครดิตต่ำ</w:t>
      </w:r>
    </w:p>
    <w:p w14:paraId="6BDF6B09" w14:textId="77777777" w:rsidR="00AB3241" w:rsidRPr="00AD7818" w:rsidRDefault="00AB3241" w:rsidP="008046DA">
      <w:pPr>
        <w:tabs>
          <w:tab w:val="clear" w:pos="907"/>
          <w:tab w:val="clear" w:pos="1644"/>
          <w:tab w:val="left" w:pos="1080"/>
          <w:tab w:val="left" w:pos="1530"/>
          <w:tab w:val="left" w:pos="180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751A16E7" w14:textId="4216AD09" w:rsidR="00AD526D" w:rsidRPr="0048553C" w:rsidRDefault="00AD526D" w:rsidP="00AD526D">
      <w:pPr>
        <w:pStyle w:val="BodyText2"/>
        <w:tabs>
          <w:tab w:val="left" w:pos="360"/>
          <w:tab w:val="left" w:pos="450"/>
        </w:tabs>
        <w:spacing w:line="260" w:lineRule="atLeast"/>
        <w:ind w:left="45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8553C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(</w:t>
      </w:r>
      <w:r w:rsidRPr="0048553C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ค</w:t>
      </w:r>
      <w:r w:rsidRPr="0048553C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.</w:t>
      </w:r>
      <w:r w:rsidR="008852A1" w:rsidRPr="008852A1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</w:t>
      </w:r>
      <w:r w:rsidRPr="0048553C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)</w:t>
      </w:r>
      <w:r w:rsidR="00671E68" w:rsidRPr="0048553C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48553C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ความเสี่ยง</w:t>
      </w:r>
      <w:r w:rsidRPr="0048553C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ด้าน</w:t>
      </w:r>
      <w:r w:rsidRPr="0048553C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สภาพคล่อง</w:t>
      </w:r>
      <w:r w:rsidRPr="0048553C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</w:p>
    <w:p w14:paraId="04ED85A5" w14:textId="77777777" w:rsidR="00AD526D" w:rsidRPr="0048553C" w:rsidRDefault="00AD526D" w:rsidP="00AD5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2CC9CF" w14:textId="77777777" w:rsidR="00AD526D" w:rsidRPr="0048553C" w:rsidRDefault="00AD526D" w:rsidP="00671E68">
      <w:pPr>
        <w:tabs>
          <w:tab w:val="clear" w:pos="907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36BA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48553C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48553C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48553C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B36BA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48553C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  <w:r w:rsidRPr="0048553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C46CCE2" w14:textId="77777777" w:rsidR="00AD526D" w:rsidRPr="0048553C" w:rsidRDefault="00AD526D" w:rsidP="00671E68">
      <w:pPr>
        <w:pStyle w:val="BodyText2"/>
        <w:spacing w:line="260" w:lineRule="atLeast"/>
        <w:ind w:left="900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32EED44" w14:textId="5642B6AF" w:rsidR="008B3964" w:rsidRPr="0048553C" w:rsidRDefault="00AD526D" w:rsidP="00671E68">
      <w:pPr>
        <w:tabs>
          <w:tab w:val="clear" w:pos="907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8553C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48553C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48553C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48553C">
        <w:rPr>
          <w:rFonts w:asciiTheme="majorBidi" w:hAnsiTheme="majorBidi" w:cstheme="majorBidi" w:hint="cs"/>
          <w:sz w:val="30"/>
          <w:szCs w:val="30"/>
        </w:rPr>
        <w:t xml:space="preserve"> </w:t>
      </w:r>
      <w:r w:rsidR="006B0C85">
        <w:rPr>
          <w:rFonts w:asciiTheme="majorBidi" w:hAnsiTheme="majorBidi" w:cstheme="majorBidi"/>
          <w:sz w:val="30"/>
          <w:szCs w:val="30"/>
        </w:rPr>
        <w:t xml:space="preserve"> </w:t>
      </w:r>
      <w:r w:rsidR="006B0C85">
        <w:rPr>
          <w:rFonts w:asciiTheme="majorBidi" w:hAnsiTheme="majorBidi" w:cstheme="majorBidi"/>
          <w:sz w:val="30"/>
          <w:szCs w:val="30"/>
        </w:rPr>
        <w:br/>
      </w:r>
      <w:r w:rsidRPr="007B6BC5">
        <w:rPr>
          <w:rFonts w:asciiTheme="majorBidi" w:hAnsiTheme="majorBidi" w:cstheme="majorBidi" w:hint="cs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7B6BC5">
        <w:rPr>
          <w:rFonts w:asciiTheme="majorBidi" w:hAnsiTheme="majorBidi" w:cstheme="majorBidi"/>
          <w:sz w:val="30"/>
          <w:szCs w:val="30"/>
          <w:cs/>
        </w:rPr>
        <w:t>หักกลบ</w:t>
      </w:r>
      <w:r w:rsidR="006B0C85" w:rsidRPr="007B6BC5">
        <w:rPr>
          <w:rFonts w:asciiTheme="majorBidi" w:hAnsiTheme="majorBidi" w:cstheme="majorBidi"/>
          <w:sz w:val="30"/>
          <w:szCs w:val="30"/>
        </w:rPr>
        <w:t xml:space="preserve"> </w:t>
      </w:r>
      <w:r w:rsidR="006B0C85" w:rsidRPr="007B6BC5">
        <w:rPr>
          <w:rFonts w:asciiTheme="majorBidi" w:hAnsiTheme="majorBidi" w:cstheme="majorBidi"/>
          <w:sz w:val="30"/>
          <w:szCs w:val="30"/>
        </w:rPr>
        <w:br/>
      </w:r>
      <w:r w:rsidRPr="007B6BC5">
        <w:rPr>
          <w:rFonts w:asciiTheme="majorBidi" w:hAnsiTheme="majorBidi" w:cstheme="majorBidi"/>
          <w:sz w:val="30"/>
          <w:szCs w:val="30"/>
          <w:cs/>
        </w:rPr>
        <w:t>ตามสัญญา</w:t>
      </w:r>
    </w:p>
    <w:p w14:paraId="7A512A95" w14:textId="77777777" w:rsidR="00AD526D" w:rsidRPr="0048553C" w:rsidRDefault="00AD526D" w:rsidP="00AD526D">
      <w:pPr>
        <w:tabs>
          <w:tab w:val="clear" w:pos="907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73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990"/>
        <w:gridCol w:w="270"/>
        <w:gridCol w:w="990"/>
        <w:gridCol w:w="270"/>
        <w:gridCol w:w="1080"/>
        <w:gridCol w:w="270"/>
        <w:gridCol w:w="1080"/>
        <w:gridCol w:w="270"/>
        <w:gridCol w:w="990"/>
        <w:gridCol w:w="270"/>
        <w:gridCol w:w="1093"/>
      </w:tblGrid>
      <w:tr w:rsidR="000F7F32" w:rsidRPr="00284C76" w14:paraId="231DF861" w14:textId="77777777" w:rsidTr="00064196">
        <w:trPr>
          <w:tblHeader/>
        </w:trPr>
        <w:tc>
          <w:tcPr>
            <w:tcW w:w="1800" w:type="dxa"/>
            <w:vAlign w:val="bottom"/>
          </w:tcPr>
          <w:p w14:paraId="16DB9104" w14:textId="77777777" w:rsidR="000F7F32" w:rsidRPr="006B0C85" w:rsidRDefault="000F7F32" w:rsidP="00E1589F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bookmarkStart w:id="5" w:name="_Hlk62652390"/>
          </w:p>
        </w:tc>
        <w:tc>
          <w:tcPr>
            <w:tcW w:w="7573" w:type="dxa"/>
            <w:gridSpan w:val="11"/>
            <w:vAlign w:val="bottom"/>
          </w:tcPr>
          <w:p w14:paraId="0056F5BD" w14:textId="77777777" w:rsidR="000F7F32" w:rsidRPr="00284C76" w:rsidRDefault="000F7F32" w:rsidP="00E1589F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84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FD2145" w:rsidRPr="00284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/ </w:t>
            </w:r>
            <w:r w:rsidR="00FD2145" w:rsidRPr="00284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งบการเงินฉพาะกิจการ</w:t>
            </w:r>
          </w:p>
        </w:tc>
      </w:tr>
      <w:tr w:rsidR="000F7F32" w:rsidRPr="00284C76" w14:paraId="799DE681" w14:textId="77777777" w:rsidTr="00064196">
        <w:trPr>
          <w:tblHeader/>
        </w:trPr>
        <w:tc>
          <w:tcPr>
            <w:tcW w:w="1800" w:type="dxa"/>
            <w:vAlign w:val="bottom"/>
          </w:tcPr>
          <w:p w14:paraId="4FCE54DD" w14:textId="77777777" w:rsidR="000F7F32" w:rsidRPr="00284C76" w:rsidRDefault="000F7F32" w:rsidP="00E1589F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73" w:type="dxa"/>
            <w:gridSpan w:val="11"/>
            <w:vAlign w:val="bottom"/>
          </w:tcPr>
          <w:p w14:paraId="399A9048" w14:textId="77777777" w:rsidR="000F7F32" w:rsidRPr="00284C76" w:rsidRDefault="000F7F32" w:rsidP="00E1589F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0077CC" w:rsidRPr="00284C76" w14:paraId="66D9AE58" w14:textId="77777777" w:rsidTr="00064196">
        <w:trPr>
          <w:tblHeader/>
        </w:trPr>
        <w:tc>
          <w:tcPr>
            <w:tcW w:w="1800" w:type="dxa"/>
            <w:vAlign w:val="bottom"/>
            <w:hideMark/>
          </w:tcPr>
          <w:p w14:paraId="33AE7E2C" w14:textId="77777777" w:rsidR="00064196" w:rsidRPr="00284C76" w:rsidRDefault="00D10D7D" w:rsidP="00064196">
            <w:pPr>
              <w:spacing w:line="240" w:lineRule="auto"/>
              <w:ind w:left="-20" w:right="-1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="00064196" w:rsidRPr="00284C7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8852A1" w:rsidRPr="00284C7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284C7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84C7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="000077CC" w:rsidRPr="00284C7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064196" w:rsidRPr="00284C7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</w:p>
          <w:p w14:paraId="39A0E697" w14:textId="42EE86C7" w:rsidR="00D10D7D" w:rsidRPr="00284C76" w:rsidRDefault="00064196" w:rsidP="00064196">
            <w:pPr>
              <w:spacing w:line="240" w:lineRule="auto"/>
              <w:ind w:left="-20" w:right="-1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8852A1" w:rsidRPr="00284C7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90" w:type="dxa"/>
            <w:vAlign w:val="bottom"/>
            <w:hideMark/>
          </w:tcPr>
          <w:p w14:paraId="6CBAEEEB" w14:textId="77777777" w:rsidR="00D10D7D" w:rsidRPr="00284C76" w:rsidRDefault="00D10D7D" w:rsidP="00E1589F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  <w:cs/>
              </w:rPr>
              <w:t>มูลค่า</w:t>
            </w:r>
          </w:p>
          <w:p w14:paraId="5A6C92D3" w14:textId="77777777" w:rsidR="00D10D7D" w:rsidRPr="00284C76" w:rsidRDefault="00D10D7D" w:rsidP="00E1589F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12498066" w14:textId="77777777" w:rsidR="00D10D7D" w:rsidRPr="00284C76" w:rsidRDefault="00D10D7D" w:rsidP="00E1589F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28CF7111" w14:textId="219FA67B" w:rsidR="00D10D7D" w:rsidRPr="00284C76" w:rsidRDefault="00D10D7D" w:rsidP="00775B0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  <w:cs/>
              </w:rPr>
              <w:t>ภายใน</w:t>
            </w:r>
            <w:r w:rsidRPr="00284C7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8852A1" w:rsidRPr="00284C7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84C7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84C76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  <w:r w:rsidR="00BF7177" w:rsidRPr="00284C7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BF7177" w:rsidRPr="00284C76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284C76">
              <w:rPr>
                <w:rFonts w:ascii="Angsana New" w:hAnsi="Angsana New" w:cs="Angsana New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393172DE" w14:textId="77777777" w:rsidR="00D10D7D" w:rsidRPr="00284C76" w:rsidRDefault="00D10D7D" w:rsidP="00E1589F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39107262" w14:textId="3BD5A9BB" w:rsidR="00D10D7D" w:rsidRPr="00284C76" w:rsidRDefault="00D10D7D" w:rsidP="00E1589F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="008852A1" w:rsidRPr="00284C7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84C7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84C76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  <w:r w:rsidRPr="00284C7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84C76">
              <w:rPr>
                <w:rFonts w:ascii="Angsana New" w:hAnsi="Angsana New" w:cs="Angsana New"/>
                <w:sz w:val="28"/>
                <w:szCs w:val="28"/>
                <w:cs/>
              </w:rPr>
              <w:t xml:space="preserve">แต่ไม่เกิน </w:t>
            </w:r>
            <w:r w:rsidR="008852A1" w:rsidRPr="00284C76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284C7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84C76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700FB3C" w14:textId="77777777" w:rsidR="00D10D7D" w:rsidRPr="00284C76" w:rsidRDefault="00D10D7D" w:rsidP="00E1589F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B2FA47" w14:textId="49CDD4F1" w:rsidR="00D10D7D" w:rsidRPr="00284C76" w:rsidRDefault="00D10D7D" w:rsidP="00775B0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="008852A1" w:rsidRPr="00284C76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284C7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84C76">
              <w:rPr>
                <w:rFonts w:ascii="Angsana New" w:hAnsi="Angsana New" w:cs="Angsana New"/>
                <w:sz w:val="28"/>
                <w:szCs w:val="28"/>
                <w:cs/>
              </w:rPr>
              <w:t xml:space="preserve">ปี แต่ไม่เกิน </w:t>
            </w:r>
            <w:r w:rsidR="008852A1" w:rsidRPr="00284C76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284C7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84C76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C382239" w14:textId="77777777" w:rsidR="00D10D7D" w:rsidRPr="00284C76" w:rsidRDefault="00D10D7D" w:rsidP="00E1589F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D37D06B" w14:textId="77777777" w:rsidR="00775B09" w:rsidRPr="00284C76" w:rsidRDefault="00D10D7D" w:rsidP="00775B0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</w:p>
          <w:p w14:paraId="4085D9E5" w14:textId="5CB3EA7E" w:rsidR="00D10D7D" w:rsidRPr="00284C76" w:rsidRDefault="008852A1" w:rsidP="00775B0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D10D7D" w:rsidRPr="00284C7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D10D7D" w:rsidRPr="00284C76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A050353" w14:textId="77777777" w:rsidR="00D10D7D" w:rsidRPr="00284C76" w:rsidRDefault="00D10D7D" w:rsidP="00E1589F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  <w:hideMark/>
          </w:tcPr>
          <w:p w14:paraId="5D5D7EE3" w14:textId="77777777" w:rsidR="00D10D7D" w:rsidRPr="00284C76" w:rsidRDefault="00D10D7D" w:rsidP="00E1589F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0F7F32" w:rsidRPr="00284C76" w14:paraId="2F065C4C" w14:textId="77777777" w:rsidTr="00064196">
        <w:trPr>
          <w:tblHeader/>
        </w:trPr>
        <w:tc>
          <w:tcPr>
            <w:tcW w:w="1800" w:type="dxa"/>
            <w:vAlign w:val="bottom"/>
          </w:tcPr>
          <w:p w14:paraId="480244AE" w14:textId="77777777" w:rsidR="000F7F32" w:rsidRPr="00284C76" w:rsidRDefault="000F7F32" w:rsidP="00E1589F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73" w:type="dxa"/>
            <w:gridSpan w:val="11"/>
            <w:vAlign w:val="bottom"/>
          </w:tcPr>
          <w:p w14:paraId="1A119178" w14:textId="77777777" w:rsidR="000F7F32" w:rsidRPr="00284C76" w:rsidRDefault="000F7F32" w:rsidP="00E1589F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284C76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077CC" w:rsidRPr="00284C76" w14:paraId="760390E7" w14:textId="77777777" w:rsidTr="00064196">
        <w:tc>
          <w:tcPr>
            <w:tcW w:w="1800" w:type="dxa"/>
            <w:hideMark/>
          </w:tcPr>
          <w:p w14:paraId="220F8FD3" w14:textId="668CEA41" w:rsidR="000C7F35" w:rsidRPr="00284C76" w:rsidRDefault="000C7F35" w:rsidP="00E1589F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 w:rsidR="006B0C85" w:rsidRPr="00284C7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6B0C85" w:rsidRPr="00284C7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Pr="00284C7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ที่ไม่ใช่อนุพันธ์</w:t>
            </w:r>
            <w:r w:rsidRPr="00284C7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4A0D5EAE" w14:textId="77777777" w:rsidR="000C7F35" w:rsidRPr="00284C76" w:rsidRDefault="000C7F35" w:rsidP="00E1589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F6088E" w14:textId="77777777" w:rsidR="000C7F35" w:rsidRPr="00284C76" w:rsidRDefault="000C7F35" w:rsidP="00E1589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2B33D80" w14:textId="77777777" w:rsidR="000C7F35" w:rsidRPr="00284C76" w:rsidRDefault="000C7F35" w:rsidP="00E1589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14B328B" w14:textId="77777777" w:rsidR="000C7F35" w:rsidRPr="00284C76" w:rsidRDefault="000C7F35" w:rsidP="00E1589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DEA636" w14:textId="77777777" w:rsidR="000C7F35" w:rsidRPr="00284C76" w:rsidRDefault="000C7F35" w:rsidP="00E1589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49B236F" w14:textId="77777777" w:rsidR="000C7F35" w:rsidRPr="00284C76" w:rsidRDefault="000C7F35" w:rsidP="00E1589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AB2D8B" w14:textId="77777777" w:rsidR="000C7F35" w:rsidRPr="00284C76" w:rsidRDefault="000C7F35" w:rsidP="00E1589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7FF0DA1" w14:textId="77777777" w:rsidR="000C7F35" w:rsidRPr="00284C76" w:rsidRDefault="000C7F35" w:rsidP="00E1589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EBAB50D" w14:textId="77777777" w:rsidR="000C7F35" w:rsidRPr="00284C76" w:rsidRDefault="000C7F35" w:rsidP="00E1589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C08C37" w14:textId="77777777" w:rsidR="000C7F35" w:rsidRPr="00284C76" w:rsidRDefault="000C7F35" w:rsidP="00E1589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44CFE150" w14:textId="77777777" w:rsidR="000C7F35" w:rsidRPr="00284C76" w:rsidRDefault="000C7F35" w:rsidP="00E1589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077CC" w:rsidRPr="00284C76" w14:paraId="2F2F4830" w14:textId="77777777" w:rsidTr="00064196">
        <w:tc>
          <w:tcPr>
            <w:tcW w:w="1800" w:type="dxa"/>
            <w:hideMark/>
          </w:tcPr>
          <w:p w14:paraId="01DADBC4" w14:textId="70B7372A" w:rsidR="000C7F35" w:rsidRPr="00284C76" w:rsidRDefault="000C7F35" w:rsidP="006B0C85">
            <w:pPr>
              <w:spacing w:line="240" w:lineRule="auto"/>
              <w:ind w:left="73" w:right="-193" w:hanging="73"/>
              <w:rPr>
                <w:rFonts w:ascii="Angsana New" w:hAnsi="Angsana New" w:cs="Angsana New"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  <w:r w:rsidR="006B0C85" w:rsidRPr="00284C76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กิจการอื่น</w:t>
            </w:r>
            <w:r w:rsidRPr="00284C7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442DACC5" w14:textId="6E1DD968" w:rsidR="000C7F35" w:rsidRPr="00284C76" w:rsidRDefault="00F109AB" w:rsidP="00E158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313,714</w:t>
            </w:r>
          </w:p>
        </w:tc>
        <w:tc>
          <w:tcPr>
            <w:tcW w:w="270" w:type="dxa"/>
          </w:tcPr>
          <w:p w14:paraId="2749CEBF" w14:textId="77777777" w:rsidR="000C7F35" w:rsidRPr="00284C76" w:rsidRDefault="000C7F35" w:rsidP="00E158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58D4350" w14:textId="11FE075D" w:rsidR="000C7F35" w:rsidRPr="00284C76" w:rsidRDefault="00F109AB" w:rsidP="00E158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313,714</w:t>
            </w:r>
          </w:p>
        </w:tc>
        <w:tc>
          <w:tcPr>
            <w:tcW w:w="270" w:type="dxa"/>
          </w:tcPr>
          <w:p w14:paraId="275C2A4F" w14:textId="77777777" w:rsidR="000C7F35" w:rsidRPr="00284C76" w:rsidRDefault="000C7F35" w:rsidP="00E158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CFCECD" w14:textId="77777777" w:rsidR="000C7F35" w:rsidRPr="00284C76" w:rsidRDefault="000C7F35" w:rsidP="00E158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3D477E" w14:textId="77777777" w:rsidR="000C7F35" w:rsidRPr="00284C76" w:rsidRDefault="000C7F35" w:rsidP="00E158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EC8F61" w14:textId="77777777" w:rsidR="000C7F35" w:rsidRPr="00284C76" w:rsidRDefault="000C7F35" w:rsidP="00E158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455793" w14:textId="77777777" w:rsidR="000C7F35" w:rsidRPr="00284C76" w:rsidRDefault="000C7F35" w:rsidP="00E158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63D8C5A" w14:textId="77777777" w:rsidR="000C7F35" w:rsidRPr="00284C76" w:rsidRDefault="000C7F35" w:rsidP="00E158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23E2C8A" w14:textId="77777777" w:rsidR="000C7F35" w:rsidRPr="00284C76" w:rsidRDefault="000C7F35" w:rsidP="00E158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3" w:type="dxa"/>
          </w:tcPr>
          <w:p w14:paraId="663F8DC9" w14:textId="4F0735D1" w:rsidR="000C7F35" w:rsidRPr="003E6F7C" w:rsidRDefault="00F109AB" w:rsidP="00E158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313,714</w:t>
            </w:r>
          </w:p>
        </w:tc>
      </w:tr>
      <w:tr w:rsidR="00284C76" w:rsidRPr="00284C76" w14:paraId="65E8D1FF" w14:textId="77777777" w:rsidTr="00064196">
        <w:tc>
          <w:tcPr>
            <w:tcW w:w="1800" w:type="dxa"/>
          </w:tcPr>
          <w:p w14:paraId="4E4CC8A1" w14:textId="6D23925F" w:rsidR="00284C76" w:rsidRPr="00284C76" w:rsidRDefault="00284C76" w:rsidP="00284C76">
            <w:pPr>
              <w:spacing w:line="240" w:lineRule="auto"/>
              <w:ind w:left="73" w:right="-193" w:hanging="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C76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72B99BF5" w14:textId="688A08FB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</w:rPr>
              <w:t>58,750</w:t>
            </w:r>
          </w:p>
        </w:tc>
        <w:tc>
          <w:tcPr>
            <w:tcW w:w="270" w:type="dxa"/>
          </w:tcPr>
          <w:p w14:paraId="55A0ED2E" w14:textId="77777777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9B7DC33" w14:textId="12877BF3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</w:rPr>
              <w:t>58,750</w:t>
            </w:r>
          </w:p>
        </w:tc>
        <w:tc>
          <w:tcPr>
            <w:tcW w:w="270" w:type="dxa"/>
          </w:tcPr>
          <w:p w14:paraId="3D8745E0" w14:textId="77777777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9088CE" w14:textId="49AE9B83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DD05EE" w14:textId="77777777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392CB1" w14:textId="4A90DD76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67442BE" w14:textId="77777777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312E98" w14:textId="328CCEC9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D54035" w14:textId="77777777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3" w:type="dxa"/>
          </w:tcPr>
          <w:p w14:paraId="220CF391" w14:textId="73E511AD" w:rsidR="00284C76" w:rsidRPr="003E6F7C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6F7C">
              <w:rPr>
                <w:rFonts w:ascii="Angsana New" w:hAnsi="Angsana New" w:cs="Angsana New"/>
                <w:sz w:val="28"/>
                <w:szCs w:val="28"/>
              </w:rPr>
              <w:t>58,750</w:t>
            </w:r>
          </w:p>
        </w:tc>
      </w:tr>
      <w:tr w:rsidR="00284C76" w:rsidRPr="00284C76" w14:paraId="1ED36719" w14:textId="77777777" w:rsidTr="00064196">
        <w:tc>
          <w:tcPr>
            <w:tcW w:w="1800" w:type="dxa"/>
          </w:tcPr>
          <w:p w14:paraId="294E56ED" w14:textId="68C77A72" w:rsidR="00284C76" w:rsidRPr="00284C76" w:rsidRDefault="00284C76" w:rsidP="00284C76">
            <w:pPr>
              <w:spacing w:line="240" w:lineRule="auto"/>
              <w:ind w:left="73" w:right="-193" w:hanging="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C76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เจ้าหนี้ค่าซื้อที่ดิน</w:t>
            </w:r>
          </w:p>
        </w:tc>
        <w:tc>
          <w:tcPr>
            <w:tcW w:w="990" w:type="dxa"/>
          </w:tcPr>
          <w:p w14:paraId="3D698C21" w14:textId="533D0F8A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319326" w14:textId="77777777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9E6E562" w14:textId="77777777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FAAC82" w14:textId="77777777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B8AAC7" w14:textId="77777777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7C6CF0" w14:textId="77777777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6BE218" w14:textId="77777777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CD8153" w14:textId="77777777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AE6EF05" w14:textId="77777777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6C708D" w14:textId="77777777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3" w:type="dxa"/>
          </w:tcPr>
          <w:p w14:paraId="2326B3FB" w14:textId="77777777" w:rsidR="00284C76" w:rsidRPr="003E6F7C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84C76" w:rsidRPr="00284C76" w14:paraId="6E8DEAED" w14:textId="77777777" w:rsidTr="00064196">
        <w:tc>
          <w:tcPr>
            <w:tcW w:w="1800" w:type="dxa"/>
          </w:tcPr>
          <w:p w14:paraId="088EBF1C" w14:textId="09A878E1" w:rsidR="00284C76" w:rsidRPr="00284C76" w:rsidRDefault="00284C76" w:rsidP="00284C76">
            <w:pPr>
              <w:spacing w:line="240" w:lineRule="auto"/>
              <w:ind w:left="73" w:right="-193" w:hanging="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C7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 w:rsidR="003E6F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284C76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990" w:type="dxa"/>
          </w:tcPr>
          <w:p w14:paraId="67464FB0" w14:textId="023773B3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</w:rPr>
              <w:t>79,797</w:t>
            </w:r>
          </w:p>
        </w:tc>
        <w:tc>
          <w:tcPr>
            <w:tcW w:w="270" w:type="dxa"/>
          </w:tcPr>
          <w:p w14:paraId="0F6C0DD3" w14:textId="77777777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5B06EF" w14:textId="00F7CC6B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</w:rPr>
              <w:t>79,797</w:t>
            </w:r>
          </w:p>
        </w:tc>
        <w:tc>
          <w:tcPr>
            <w:tcW w:w="270" w:type="dxa"/>
          </w:tcPr>
          <w:p w14:paraId="2225C9E8" w14:textId="77777777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BF7CE9" w14:textId="7FF1365B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27AFE4" w14:textId="77777777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938EFA" w14:textId="63BF4EAC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E0DBCB" w14:textId="77777777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5CE5D1" w14:textId="3D3A0203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E9727F" w14:textId="77777777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3" w:type="dxa"/>
          </w:tcPr>
          <w:p w14:paraId="20DA3773" w14:textId="5FAFEEA6" w:rsidR="00284C76" w:rsidRPr="003E6F7C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6F7C">
              <w:rPr>
                <w:rFonts w:ascii="Angsana New" w:hAnsi="Angsana New" w:cs="Angsana New"/>
                <w:sz w:val="28"/>
                <w:szCs w:val="28"/>
              </w:rPr>
              <w:t>79,797</w:t>
            </w:r>
          </w:p>
        </w:tc>
      </w:tr>
      <w:tr w:rsidR="00284C76" w:rsidRPr="00284C76" w14:paraId="19146FCF" w14:textId="77777777" w:rsidTr="00064196">
        <w:tc>
          <w:tcPr>
            <w:tcW w:w="1800" w:type="dxa"/>
            <w:hideMark/>
          </w:tcPr>
          <w:p w14:paraId="648725B8" w14:textId="77777777" w:rsidR="003E6F7C" w:rsidRDefault="00284C76" w:rsidP="00284C76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</w:t>
            </w:r>
            <w:r w:rsidR="003E6F7C">
              <w:rPr>
                <w:rFonts w:ascii="Angsana New" w:hAnsi="Angsana New" w:cs="Angsana New" w:hint="cs"/>
                <w:sz w:val="28"/>
                <w:szCs w:val="28"/>
                <w:cs/>
              </w:rPr>
              <w:t>ระยะยาว</w:t>
            </w:r>
            <w:r w:rsidRPr="00284C76">
              <w:rPr>
                <w:rFonts w:ascii="Angsana New" w:hAnsi="Angsana New" w:cs="Angsana New"/>
                <w:sz w:val="28"/>
                <w:szCs w:val="28"/>
                <w:cs/>
              </w:rPr>
              <w:t>จาก</w:t>
            </w:r>
            <w:r w:rsidR="003E6F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</w:p>
          <w:p w14:paraId="43F1300E" w14:textId="241BD65E" w:rsidR="00284C76" w:rsidRPr="00284C76" w:rsidRDefault="003E6F7C" w:rsidP="00284C76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="00284C76" w:rsidRPr="00284C76">
              <w:rPr>
                <w:rFonts w:ascii="Angsana New" w:hAnsi="Angsana New" w:cs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990" w:type="dxa"/>
          </w:tcPr>
          <w:p w14:paraId="16CD6207" w14:textId="77777777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60367152" w14:textId="3D9A8C70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</w:rPr>
              <w:t>229,768</w:t>
            </w:r>
          </w:p>
        </w:tc>
        <w:tc>
          <w:tcPr>
            <w:tcW w:w="270" w:type="dxa"/>
          </w:tcPr>
          <w:p w14:paraId="23A63B45" w14:textId="77777777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B3C8FCC" w14:textId="77777777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1D6554C3" w14:textId="56D4F5B0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</w:rPr>
              <w:t>230,167</w:t>
            </w:r>
          </w:p>
        </w:tc>
        <w:tc>
          <w:tcPr>
            <w:tcW w:w="270" w:type="dxa"/>
          </w:tcPr>
          <w:p w14:paraId="53717389" w14:textId="77777777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6A3F89" w14:textId="77777777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011452C6" w14:textId="77777777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B82DE8" w14:textId="77777777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C5C4B2" w14:textId="77777777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7D17B477" w14:textId="77777777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7324FB" w14:textId="77777777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5E6C75" w14:textId="77777777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06736B9F" w14:textId="77777777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F45F32" w14:textId="77777777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3" w:type="dxa"/>
          </w:tcPr>
          <w:p w14:paraId="7DF4CFFC" w14:textId="77777777" w:rsidR="00284C76" w:rsidRPr="003E6F7C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33DBFA0C" w14:textId="2DE10A27" w:rsidR="00284C76" w:rsidRPr="003E6F7C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6F7C">
              <w:rPr>
                <w:rFonts w:ascii="Angsana New" w:hAnsi="Angsana New" w:cs="Angsana New"/>
                <w:sz w:val="28"/>
                <w:szCs w:val="28"/>
              </w:rPr>
              <w:t>230,167</w:t>
            </w:r>
          </w:p>
        </w:tc>
      </w:tr>
      <w:tr w:rsidR="00284C76" w:rsidRPr="00284C76" w14:paraId="336CE8D8" w14:textId="77777777" w:rsidTr="00064196">
        <w:trPr>
          <w:trHeight w:val="119"/>
        </w:trPr>
        <w:tc>
          <w:tcPr>
            <w:tcW w:w="1800" w:type="dxa"/>
            <w:hideMark/>
          </w:tcPr>
          <w:p w14:paraId="40121CAF" w14:textId="77777777" w:rsidR="00284C76" w:rsidRPr="00284C76" w:rsidRDefault="00284C76" w:rsidP="00284C76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1E3402A" w14:textId="4428964A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</w:rPr>
              <w:t>95,629</w:t>
            </w:r>
          </w:p>
        </w:tc>
        <w:tc>
          <w:tcPr>
            <w:tcW w:w="270" w:type="dxa"/>
            <w:vAlign w:val="bottom"/>
          </w:tcPr>
          <w:p w14:paraId="562155E3" w14:textId="77777777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7E8BC02" w14:textId="4C47F6DF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</w:rPr>
              <w:t>15,165</w:t>
            </w:r>
          </w:p>
        </w:tc>
        <w:tc>
          <w:tcPr>
            <w:tcW w:w="270" w:type="dxa"/>
            <w:vAlign w:val="bottom"/>
          </w:tcPr>
          <w:p w14:paraId="16816AB3" w14:textId="77777777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DE723EC" w14:textId="5D8015E3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</w:rPr>
              <w:t>15,165</w:t>
            </w:r>
          </w:p>
        </w:tc>
        <w:tc>
          <w:tcPr>
            <w:tcW w:w="270" w:type="dxa"/>
            <w:vAlign w:val="bottom"/>
          </w:tcPr>
          <w:p w14:paraId="275A1F34" w14:textId="77777777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76BDB24" w14:textId="123B357C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</w:rPr>
              <w:t>39,866</w:t>
            </w:r>
          </w:p>
        </w:tc>
        <w:tc>
          <w:tcPr>
            <w:tcW w:w="270" w:type="dxa"/>
            <w:vAlign w:val="bottom"/>
          </w:tcPr>
          <w:p w14:paraId="0FC2D856" w14:textId="77777777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0F21011" w14:textId="7C38A36B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</w:rPr>
              <w:t>33,937</w:t>
            </w:r>
          </w:p>
        </w:tc>
        <w:tc>
          <w:tcPr>
            <w:tcW w:w="270" w:type="dxa"/>
            <w:vAlign w:val="bottom"/>
          </w:tcPr>
          <w:p w14:paraId="215F3831" w14:textId="77777777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5CFB6560" w14:textId="33F121A6" w:rsidR="00284C76" w:rsidRPr="003E6F7C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6F7C">
              <w:rPr>
                <w:rFonts w:ascii="Angsana New" w:hAnsi="Angsana New" w:cs="Angsana New"/>
                <w:sz w:val="28"/>
                <w:szCs w:val="28"/>
              </w:rPr>
              <w:t>104,133</w:t>
            </w:r>
          </w:p>
        </w:tc>
      </w:tr>
      <w:tr w:rsidR="00284C76" w:rsidRPr="00A35733" w14:paraId="0341C9B7" w14:textId="77777777" w:rsidTr="00064196">
        <w:tc>
          <w:tcPr>
            <w:tcW w:w="1800" w:type="dxa"/>
          </w:tcPr>
          <w:p w14:paraId="742D7F8E" w14:textId="77777777" w:rsidR="00284C76" w:rsidRPr="00284C76" w:rsidRDefault="00284C76" w:rsidP="00284C76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8369AB" w14:textId="66094931" w:rsidR="00284C76" w:rsidRPr="00284C76" w:rsidRDefault="00F109AB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777,658</w:t>
            </w:r>
          </w:p>
        </w:tc>
        <w:tc>
          <w:tcPr>
            <w:tcW w:w="270" w:type="dxa"/>
          </w:tcPr>
          <w:p w14:paraId="1C797AFF" w14:textId="77777777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70531D" w14:textId="0265F904" w:rsidR="00284C76" w:rsidRPr="00284C76" w:rsidRDefault="00F109AB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697,593</w:t>
            </w:r>
          </w:p>
        </w:tc>
        <w:tc>
          <w:tcPr>
            <w:tcW w:w="270" w:type="dxa"/>
          </w:tcPr>
          <w:p w14:paraId="1F316E82" w14:textId="77777777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692527" w14:textId="6500EF7F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15,165</w:t>
            </w:r>
          </w:p>
        </w:tc>
        <w:tc>
          <w:tcPr>
            <w:tcW w:w="270" w:type="dxa"/>
          </w:tcPr>
          <w:p w14:paraId="4AC31E49" w14:textId="77777777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6DBD8C" w14:textId="1855B990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39,866</w:t>
            </w:r>
          </w:p>
        </w:tc>
        <w:tc>
          <w:tcPr>
            <w:tcW w:w="270" w:type="dxa"/>
            <w:vAlign w:val="bottom"/>
          </w:tcPr>
          <w:p w14:paraId="1F0D7456" w14:textId="77777777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4BDDD" w14:textId="4C5A2D68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33,937</w:t>
            </w:r>
          </w:p>
        </w:tc>
        <w:tc>
          <w:tcPr>
            <w:tcW w:w="270" w:type="dxa"/>
          </w:tcPr>
          <w:p w14:paraId="1C64B116" w14:textId="77777777" w:rsidR="00284C76" w:rsidRPr="00284C76" w:rsidRDefault="00284C76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EA5EC0" w14:textId="676C4082" w:rsidR="00284C76" w:rsidRPr="000077CC" w:rsidRDefault="00F109AB" w:rsidP="00284C7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786,561</w:t>
            </w:r>
          </w:p>
        </w:tc>
      </w:tr>
      <w:bookmarkEnd w:id="5"/>
    </w:tbl>
    <w:p w14:paraId="0DE41C6B" w14:textId="4EC1BEE1" w:rsidR="000077CC" w:rsidRDefault="000077CC" w:rsidP="0002155F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highlight w:val="yellow"/>
          <w:lang w:bidi="ar-SA"/>
        </w:rPr>
      </w:pPr>
    </w:p>
    <w:p w14:paraId="0322EB6D" w14:textId="5AFB8813" w:rsidR="00A35733" w:rsidRDefault="000077CC" w:rsidP="00015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  <w:lang w:bidi="ar-SA"/>
        </w:rPr>
      </w:pPr>
      <w:r>
        <w:rPr>
          <w:rFonts w:ascii="Angsana New" w:hAnsi="Angsana New"/>
          <w:sz w:val="30"/>
          <w:szCs w:val="30"/>
          <w:highlight w:val="yellow"/>
          <w:lang w:bidi="ar-SA"/>
        </w:rPr>
        <w:br w:type="page"/>
      </w:r>
    </w:p>
    <w:p w14:paraId="7EA01604" w14:textId="4B54F906" w:rsidR="003E6F7C" w:rsidRPr="003E6F7C" w:rsidRDefault="003E6F7C" w:rsidP="003E6F7C">
      <w:pPr>
        <w:tabs>
          <w:tab w:val="clear" w:pos="907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E6F7C">
        <w:rPr>
          <w:rFonts w:asciiTheme="majorBidi" w:hAnsiTheme="majorBidi" w:cstheme="majorBidi" w:hint="cs"/>
          <w:sz w:val="30"/>
          <w:szCs w:val="30"/>
          <w:cs/>
        </w:rPr>
        <w:lastRenderedPageBreak/>
        <w:t>อัตราดอกเบี้ยของ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หนี้สินทางการเงินที่มีภาระดอกเบี้ย 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 xml:space="preserve">2562 </w:t>
      </w:r>
      <w:r>
        <w:rPr>
          <w:rFonts w:asciiTheme="majorBidi" w:hAnsiTheme="majorBidi" w:cstheme="majorBidi" w:hint="cs"/>
          <w:sz w:val="30"/>
          <w:szCs w:val="30"/>
          <w:cs/>
        </w:rPr>
        <w:t>และระยะเวลาครบกำหนดชำระมีดังนี้</w:t>
      </w:r>
    </w:p>
    <w:p w14:paraId="7BB5C303" w14:textId="77777777" w:rsidR="003E6F7C" w:rsidRPr="00015C49" w:rsidRDefault="003E6F7C" w:rsidP="00015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highlight w:val="yellow"/>
          <w:lang w:val="x-none" w:eastAsia="x-none" w:bidi="ar-SA"/>
        </w:rPr>
      </w:pPr>
    </w:p>
    <w:tbl>
      <w:tblPr>
        <w:tblW w:w="9180" w:type="dxa"/>
        <w:tblInd w:w="81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990"/>
        <w:gridCol w:w="243"/>
        <w:gridCol w:w="1107"/>
        <w:gridCol w:w="243"/>
        <w:gridCol w:w="1017"/>
        <w:gridCol w:w="270"/>
        <w:gridCol w:w="990"/>
      </w:tblGrid>
      <w:tr w:rsidR="002C327D" w:rsidRPr="002C327D" w14:paraId="52A8F308" w14:textId="77777777" w:rsidTr="008B53FB">
        <w:trPr>
          <w:cantSplit/>
        </w:trPr>
        <w:tc>
          <w:tcPr>
            <w:tcW w:w="2970" w:type="dxa"/>
            <w:tcBorders>
              <w:top w:val="nil"/>
              <w:bottom w:val="nil"/>
            </w:tcBorders>
          </w:tcPr>
          <w:p w14:paraId="6DAE61B4" w14:textId="77777777" w:rsidR="00A35733" w:rsidRPr="002C327D" w:rsidRDefault="00A35733" w:rsidP="00E1589F">
            <w:pPr>
              <w:tabs>
                <w:tab w:val="left" w:pos="267"/>
              </w:tabs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5E71D91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0"/>
              </w:tabs>
              <w:ind w:left="-36" w:right="-8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  <w:tcBorders>
              <w:top w:val="nil"/>
              <w:bottom w:val="nil"/>
            </w:tcBorders>
          </w:tcPr>
          <w:p w14:paraId="1E663917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C327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2C327D">
              <w:rPr>
                <w:rFonts w:ascii="Angsana New" w:hAnsi="Angsana New" w:cs="Angsana New"/>
                <w:b/>
                <w:bCs/>
                <w:sz w:val="28"/>
                <w:szCs w:val="28"/>
              </w:rPr>
              <w:t>/</w:t>
            </w:r>
            <w:r w:rsidRPr="002C327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2C327D" w:rsidRPr="002C327D" w14:paraId="264A65DB" w14:textId="77777777" w:rsidTr="008B53FB">
        <w:trPr>
          <w:cantSplit/>
        </w:trPr>
        <w:tc>
          <w:tcPr>
            <w:tcW w:w="2970" w:type="dxa"/>
            <w:tcBorders>
              <w:top w:val="nil"/>
              <w:bottom w:val="nil"/>
            </w:tcBorders>
          </w:tcPr>
          <w:p w14:paraId="36806548" w14:textId="77777777" w:rsidR="002C327D" w:rsidRPr="002C327D" w:rsidRDefault="002C327D" w:rsidP="00E1589F">
            <w:pPr>
              <w:tabs>
                <w:tab w:val="left" w:pos="267"/>
              </w:tabs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6BA39CB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0"/>
              </w:tabs>
              <w:ind w:left="-36" w:right="-8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  <w:tcBorders>
              <w:top w:val="nil"/>
              <w:bottom w:val="nil"/>
            </w:tcBorders>
          </w:tcPr>
          <w:p w14:paraId="61481B41" w14:textId="77777777" w:rsidR="002C327D" w:rsidRPr="002C327D" w:rsidRDefault="002C327D" w:rsidP="00E1589F">
            <w:pPr>
              <w:tabs>
                <w:tab w:val="left" w:pos="9360"/>
              </w:tabs>
              <w:ind w:left="-36" w:right="-8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327D">
              <w:rPr>
                <w:rFonts w:ascii="Angsana New" w:hAnsi="Angsana New" w:cs="Angsana New" w:hint="cs"/>
                <w:sz w:val="28"/>
                <w:szCs w:val="28"/>
                <w:cs/>
              </w:rPr>
              <w:t>ระยะเวลาที่ครบกำหนดชำระ</w:t>
            </w:r>
          </w:p>
        </w:tc>
      </w:tr>
      <w:tr w:rsidR="002C327D" w:rsidRPr="002C327D" w14:paraId="0012E747" w14:textId="77777777" w:rsidTr="008B53FB">
        <w:trPr>
          <w:cantSplit/>
        </w:trPr>
        <w:tc>
          <w:tcPr>
            <w:tcW w:w="2970" w:type="dxa"/>
            <w:tcBorders>
              <w:top w:val="nil"/>
              <w:bottom w:val="nil"/>
            </w:tcBorders>
          </w:tcPr>
          <w:p w14:paraId="0F3242DA" w14:textId="77777777" w:rsidR="002C327D" w:rsidRPr="002C327D" w:rsidRDefault="002C327D" w:rsidP="00E1589F">
            <w:pPr>
              <w:tabs>
                <w:tab w:val="left" w:pos="267"/>
              </w:tabs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63B52D4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0"/>
              </w:tabs>
              <w:ind w:left="-36" w:right="-8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7CE55A3E" w14:textId="77777777" w:rsidR="002C327D" w:rsidRPr="002C327D" w:rsidRDefault="002C327D" w:rsidP="00E1589F">
            <w:pPr>
              <w:tabs>
                <w:tab w:val="left" w:pos="9360"/>
              </w:tabs>
              <w:ind w:left="-36" w:right="-8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05C3E474" w14:textId="77777777" w:rsidR="002C327D" w:rsidRPr="002C327D" w:rsidRDefault="002C327D" w:rsidP="00E1589F">
            <w:pPr>
              <w:tabs>
                <w:tab w:val="left" w:pos="9360"/>
              </w:tabs>
              <w:ind w:left="-36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nil"/>
            </w:tcBorders>
          </w:tcPr>
          <w:p w14:paraId="471FE738" w14:textId="5758B382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left" w:pos="9360"/>
              </w:tabs>
              <w:ind w:left="-99" w:right="-8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327D">
              <w:rPr>
                <w:rFonts w:ascii="Angsana New" w:hAnsi="Angsana New" w:cs="Angsana New" w:hint="cs"/>
                <w:sz w:val="28"/>
                <w:szCs w:val="28"/>
                <w:cs/>
              </w:rPr>
              <w:t>หลังจาก</w:t>
            </w:r>
            <w:r w:rsidRPr="002C327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8852A1" w:rsidRPr="008852A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C327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2DF62836" w14:textId="77777777" w:rsidR="002C327D" w:rsidRPr="002C327D" w:rsidRDefault="002C327D" w:rsidP="00E1589F">
            <w:pPr>
              <w:tabs>
                <w:tab w:val="left" w:pos="9360"/>
              </w:tabs>
              <w:ind w:left="-36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nil"/>
            </w:tcBorders>
          </w:tcPr>
          <w:p w14:paraId="5771636D" w14:textId="77777777" w:rsidR="002C327D" w:rsidRPr="002C327D" w:rsidRDefault="002C327D" w:rsidP="00E1589F">
            <w:pPr>
              <w:tabs>
                <w:tab w:val="left" w:pos="9360"/>
              </w:tabs>
              <w:ind w:left="-36" w:right="-8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4003533" w14:textId="77777777" w:rsidR="002C327D" w:rsidRPr="002C327D" w:rsidRDefault="002C327D" w:rsidP="00E1589F">
            <w:pPr>
              <w:tabs>
                <w:tab w:val="left" w:pos="9360"/>
              </w:tabs>
              <w:ind w:left="-36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0705AEE3" w14:textId="77777777" w:rsidR="002C327D" w:rsidRPr="002C327D" w:rsidRDefault="002C327D" w:rsidP="00E1589F">
            <w:pPr>
              <w:tabs>
                <w:tab w:val="left" w:pos="9360"/>
              </w:tabs>
              <w:ind w:left="-36" w:right="-8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327D" w:rsidRPr="002C327D" w14:paraId="3CCABDCE" w14:textId="77777777" w:rsidTr="008B53FB">
        <w:trPr>
          <w:cantSplit/>
        </w:trPr>
        <w:tc>
          <w:tcPr>
            <w:tcW w:w="2970" w:type="dxa"/>
            <w:tcBorders>
              <w:top w:val="nil"/>
              <w:bottom w:val="nil"/>
            </w:tcBorders>
          </w:tcPr>
          <w:p w14:paraId="703F33BB" w14:textId="6F83AF35" w:rsidR="002C327D" w:rsidRPr="002C327D" w:rsidRDefault="002C327D" w:rsidP="00E1589F">
            <w:pPr>
              <w:tabs>
                <w:tab w:val="left" w:pos="267"/>
              </w:tabs>
              <w:ind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2C327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2C327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C327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2C327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8852A1" w:rsidRPr="008852A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2C327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C327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8852A1" w:rsidRPr="008852A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3B07BD4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0"/>
              </w:tabs>
              <w:ind w:left="-108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C327D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48B550C" w14:textId="5561796C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left" w:pos="9360"/>
              </w:tabs>
              <w:ind w:left="-36" w:right="-8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327D">
              <w:rPr>
                <w:rFonts w:ascii="Angsana New" w:hAnsi="Angsana New" w:cs="Angsana New" w:hint="cs"/>
                <w:sz w:val="28"/>
                <w:szCs w:val="28"/>
                <w:cs/>
              </w:rPr>
              <w:t>ภายใน</w:t>
            </w:r>
            <w:r w:rsidRPr="002C327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8852A1" w:rsidRPr="008852A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C327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C327D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04A8FD1" w14:textId="77777777" w:rsidR="002C327D" w:rsidRPr="002C327D" w:rsidRDefault="002C327D" w:rsidP="00E1589F">
            <w:pPr>
              <w:tabs>
                <w:tab w:val="left" w:pos="9360"/>
              </w:tabs>
              <w:ind w:left="-36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14:paraId="577C1253" w14:textId="69AAD5A3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left" w:pos="9360"/>
              </w:tabs>
              <w:ind w:left="-99" w:right="-8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327D">
              <w:rPr>
                <w:rFonts w:ascii="Angsana New" w:hAnsi="Angsana New" w:cs="Angsana New" w:hint="cs"/>
                <w:sz w:val="28"/>
                <w:szCs w:val="28"/>
                <w:cs/>
              </w:rPr>
              <w:t>แต่ภายใน</w:t>
            </w:r>
            <w:r w:rsidRPr="002C327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8852A1" w:rsidRPr="008852A1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2C327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C327D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DD7EC58" w14:textId="77777777" w:rsidR="002C327D" w:rsidRPr="002C327D" w:rsidRDefault="002C327D" w:rsidP="00E1589F">
            <w:pPr>
              <w:tabs>
                <w:tab w:val="left" w:pos="9360"/>
              </w:tabs>
              <w:ind w:left="-36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14:paraId="6F92BEE9" w14:textId="04EA0BB5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left" w:pos="9360"/>
              </w:tabs>
              <w:ind w:left="-99" w:right="-8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327D">
              <w:rPr>
                <w:rFonts w:ascii="Angsana New" w:hAnsi="Angsana New" w:cs="Angsana New" w:hint="cs"/>
                <w:sz w:val="28"/>
                <w:szCs w:val="28"/>
                <w:cs/>
              </w:rPr>
              <w:t>หลังจาก</w:t>
            </w:r>
            <w:r w:rsidRPr="002C327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8852A1" w:rsidRPr="008852A1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2C327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B2F3C4" w14:textId="77777777" w:rsidR="002C327D" w:rsidRPr="002C327D" w:rsidRDefault="002C327D" w:rsidP="00E1589F">
            <w:pPr>
              <w:tabs>
                <w:tab w:val="left" w:pos="9360"/>
              </w:tabs>
              <w:ind w:left="-36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B3EA19C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360"/>
              </w:tabs>
              <w:ind w:left="-36" w:right="-8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327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2C327D" w:rsidRPr="002C327D" w14:paraId="785080A4" w14:textId="77777777" w:rsidTr="008B53FB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48E06366" w14:textId="77777777" w:rsidR="002C327D" w:rsidRPr="002C327D" w:rsidRDefault="002C327D" w:rsidP="00E1589F">
            <w:pPr>
              <w:tabs>
                <w:tab w:val="left" w:pos="267"/>
              </w:tabs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352188B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0"/>
              </w:tabs>
              <w:ind w:left="-108" w:right="-8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2C327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4860" w:type="dxa"/>
            <w:gridSpan w:val="7"/>
            <w:tcBorders>
              <w:top w:val="nil"/>
              <w:bottom w:val="nil"/>
            </w:tcBorders>
          </w:tcPr>
          <w:p w14:paraId="5F847A31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left" w:pos="9360"/>
              </w:tabs>
              <w:ind w:left="-36" w:right="-8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2C327D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C327D" w:rsidRPr="002C327D" w14:paraId="0EDB58C4" w14:textId="77777777" w:rsidTr="008B53FB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4364016C" w14:textId="64931433" w:rsidR="002C327D" w:rsidRPr="002C327D" w:rsidRDefault="008852A1" w:rsidP="00E1589F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8852A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E977129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2DD256F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8F1F0C3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14:paraId="34AE2FB9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9699F9B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14:paraId="041CB728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AB35B2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F37E866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2C327D" w:rsidRPr="002C327D" w14:paraId="4DB3BE75" w14:textId="77777777" w:rsidTr="008B53FB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0FE9042A" w14:textId="77777777" w:rsidR="002C327D" w:rsidRPr="002C327D" w:rsidRDefault="002C327D" w:rsidP="00E1589F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C327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9517222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4946901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0C8D1F83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14:paraId="1CFE9765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E02B702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14:paraId="7933C634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47AA1B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255B955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2C327D" w:rsidRPr="002C327D" w14:paraId="46E20793" w14:textId="77777777" w:rsidTr="008B53FB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039E5A69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327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CFF21B1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C327D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2BC824F" w14:textId="76233A72" w:rsidR="002C327D" w:rsidRPr="002C327D" w:rsidRDefault="008852A1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8852A1">
              <w:rPr>
                <w:rFonts w:ascii="Angsana New" w:hAnsi="Angsana New" w:cs="Angsana New"/>
                <w:sz w:val="28"/>
                <w:szCs w:val="28"/>
              </w:rPr>
              <w:t>260</w:t>
            </w:r>
            <w:r w:rsidR="002C327D" w:rsidRPr="002C32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852A1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4DFBFAD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14:paraId="76C94BC7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2C327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36CFBC5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14:paraId="27036C64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2C327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61F82B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E7A5A2B" w14:textId="74E732F0" w:rsidR="002C327D" w:rsidRPr="002C327D" w:rsidRDefault="008852A1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8852A1">
              <w:rPr>
                <w:rFonts w:ascii="Angsana New" w:hAnsi="Angsana New" w:cs="Angsana New"/>
                <w:sz w:val="28"/>
                <w:szCs w:val="28"/>
              </w:rPr>
              <w:t>260</w:t>
            </w:r>
            <w:r w:rsidR="002C327D" w:rsidRPr="002C32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852A1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tr w:rsidR="002C327D" w:rsidRPr="002C327D" w14:paraId="07DBB7F5" w14:textId="77777777" w:rsidTr="008B53FB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68497814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327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เงินกู้ยืมระยะยาวจากสถาบันการเงิน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59083C3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327D">
              <w:rPr>
                <w:rFonts w:ascii="Angsana New" w:hAnsi="Angsana New" w:cs="Angsana New"/>
                <w:sz w:val="28"/>
                <w:szCs w:val="28"/>
              </w:rPr>
              <w:t>MLR</w:t>
            </w:r>
            <w:r w:rsidRPr="002C327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ลบร้อยละ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41BAA47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46048D9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14:paraId="5CD78BC4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419BD5C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14:paraId="7A82667C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A28ABF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1B1AA36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327D" w:rsidRPr="002C327D" w14:paraId="0198D133" w14:textId="77777777" w:rsidTr="008B53FB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132CD96B" w14:textId="77777777" w:rsidR="002C327D" w:rsidRPr="002C327D" w:rsidRDefault="002C327D" w:rsidP="00E1589F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2C327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2C327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A9DA62D" w14:textId="311A496B" w:rsidR="002C327D" w:rsidRPr="002C327D" w:rsidRDefault="008852A1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52A1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C327D" w:rsidRPr="002C327D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8852A1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2C327D" w:rsidRPr="002C327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2C327D" w:rsidRPr="002C327D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="002C327D" w:rsidRPr="002C327D">
              <w:rPr>
                <w:rFonts w:ascii="Angsana New" w:hAnsi="Angsana New" w:cs="Angsana New"/>
                <w:sz w:val="28"/>
                <w:szCs w:val="28"/>
              </w:rPr>
              <w:t xml:space="preserve"> BIBOR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CFCF10D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EB85E5C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14:paraId="2208B2B6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2BCA7F0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14:paraId="5A838863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1434E1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93D5955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327D" w:rsidRPr="002C327D" w14:paraId="0FDEDF89" w14:textId="77777777" w:rsidTr="008B53FB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5E9E484C" w14:textId="77777777" w:rsidR="002C327D" w:rsidRPr="002C327D" w:rsidRDefault="002C327D" w:rsidP="00E1589F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9488358" w14:textId="04FA8DF1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C327D">
              <w:rPr>
                <w:rFonts w:ascii="Angsana New" w:hAnsi="Angsana New" w:cs="Angsana New" w:hint="cs"/>
                <w:sz w:val="28"/>
                <w:szCs w:val="28"/>
                <w:cs/>
              </w:rPr>
              <w:t>ประเภท</w:t>
            </w:r>
            <w:r w:rsidRPr="002C327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8852A1" w:rsidRPr="008852A1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2C327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C327D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DE3B64F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3D5F1E7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14:paraId="51AE18D6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EFBB57E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14:paraId="396E5DE5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14D9BB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CF1B5F8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327D" w:rsidRPr="002C327D" w14:paraId="10549039" w14:textId="77777777" w:rsidTr="008B53FB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743248BB" w14:textId="77777777" w:rsidR="002C327D" w:rsidRPr="002C327D" w:rsidRDefault="002C327D" w:rsidP="00E1589F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81D3674" w14:textId="68F2BFB5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327D">
              <w:rPr>
                <w:rFonts w:ascii="Angsana New" w:hAnsi="Angsana New" w:cs="Angsana New" w:hint="cs"/>
                <w:sz w:val="28"/>
                <w:szCs w:val="28"/>
                <w:cs/>
              </w:rPr>
              <w:t>บวกร้อยละ</w:t>
            </w:r>
            <w:r w:rsidRPr="002C327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8852A1" w:rsidRPr="008852A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C327D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8852A1" w:rsidRPr="008852A1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3BED82F" w14:textId="6B04FF61" w:rsidR="002C327D" w:rsidRPr="002C327D" w:rsidRDefault="008852A1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8852A1">
              <w:rPr>
                <w:rFonts w:ascii="Angsana New" w:hAnsi="Angsana New" w:cs="Angsana New"/>
                <w:sz w:val="28"/>
                <w:szCs w:val="28"/>
              </w:rPr>
              <w:t>215</w:t>
            </w:r>
            <w:r w:rsidR="002C327D" w:rsidRPr="002C32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852A1">
              <w:rPr>
                <w:rFonts w:ascii="Angsana New" w:hAnsi="Angsana New" w:cs="Angsana New"/>
                <w:sz w:val="28"/>
                <w:szCs w:val="28"/>
              </w:rPr>
              <w:t>990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B7846F5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14:paraId="00471494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2C327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1ED10B6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14:paraId="3EA6F0A2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2C327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6A48E6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97B756B" w14:textId="6C7C4058" w:rsidR="002C327D" w:rsidRPr="002C327D" w:rsidRDefault="008852A1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8852A1">
              <w:rPr>
                <w:rFonts w:ascii="Angsana New" w:hAnsi="Angsana New" w:cs="Angsana New"/>
                <w:sz w:val="28"/>
                <w:szCs w:val="28"/>
              </w:rPr>
              <w:t>215</w:t>
            </w:r>
            <w:r w:rsidR="002C327D" w:rsidRPr="002C32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852A1">
              <w:rPr>
                <w:rFonts w:ascii="Angsana New" w:hAnsi="Angsana New" w:cs="Angsana New"/>
                <w:sz w:val="28"/>
                <w:szCs w:val="28"/>
              </w:rPr>
              <w:t>990</w:t>
            </w:r>
          </w:p>
        </w:tc>
      </w:tr>
      <w:tr w:rsidR="002C327D" w:rsidRPr="002C327D" w14:paraId="10F644B0" w14:textId="77777777" w:rsidTr="008B53FB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172D820C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327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เงินกู้ยืมระยะยาวจากสถาบันการเงิน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7E2C7B2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327D">
              <w:rPr>
                <w:rFonts w:ascii="Angsana New" w:hAnsi="Angsana New" w:cs="Angsana New"/>
                <w:sz w:val="28"/>
                <w:szCs w:val="28"/>
              </w:rPr>
              <w:t>MLR</w:t>
            </w:r>
            <w:r w:rsidRPr="002C327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ลบร้อยละ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213E07D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F97F9AC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14:paraId="7452024A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092EC3AD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14:paraId="621581D0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21EAB7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6366CBD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327D" w:rsidRPr="002C327D" w14:paraId="1477EEB3" w14:textId="77777777" w:rsidTr="008B53FB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52B5C5FD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227961A4" w14:textId="782DA46B" w:rsidR="002C327D" w:rsidRPr="002C327D" w:rsidRDefault="008852A1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52A1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C327D" w:rsidRPr="002C327D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8852A1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2C327D" w:rsidRPr="002C327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2C327D" w:rsidRPr="002C327D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="002C327D" w:rsidRPr="002C327D">
              <w:rPr>
                <w:rFonts w:ascii="Angsana New" w:hAnsi="Angsana New" w:cs="Angsana New"/>
                <w:sz w:val="28"/>
                <w:szCs w:val="28"/>
              </w:rPr>
              <w:t xml:space="preserve"> BIBOR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5A3852E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0D38FCD2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14:paraId="5E47C639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028C72EB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14:paraId="61215EA9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396990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D93A6EF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327D" w:rsidRPr="002C327D" w14:paraId="702468BE" w14:textId="77777777" w:rsidTr="008B53FB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580D14A1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08DD48E5" w14:textId="520E8FCA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C327D">
              <w:rPr>
                <w:rFonts w:ascii="Angsana New" w:hAnsi="Angsana New" w:cs="Angsana New" w:hint="cs"/>
                <w:sz w:val="28"/>
                <w:szCs w:val="28"/>
                <w:cs/>
              </w:rPr>
              <w:t>ประเภท</w:t>
            </w:r>
            <w:r w:rsidRPr="002C327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8852A1" w:rsidRPr="008852A1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2C327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C327D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C423BF4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0402D36A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14:paraId="7B753FD4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C1E9C4E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14:paraId="1D5F3295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24343A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FF47474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327D" w:rsidRPr="002C327D" w14:paraId="52D2CD81" w14:textId="77777777" w:rsidTr="008B53FB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3FD342BA" w14:textId="77777777" w:rsidR="002C327D" w:rsidRPr="002C327D" w:rsidRDefault="002C327D" w:rsidP="00E1589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26B39D3C" w14:textId="6E02B530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327D">
              <w:rPr>
                <w:rFonts w:ascii="Angsana New" w:hAnsi="Angsana New" w:cs="Angsana New" w:hint="cs"/>
                <w:sz w:val="28"/>
                <w:szCs w:val="28"/>
                <w:cs/>
              </w:rPr>
              <w:t>บวกร้อยละ</w:t>
            </w:r>
            <w:r w:rsidRPr="002C327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8852A1" w:rsidRPr="008852A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C327D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8852A1" w:rsidRPr="008852A1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3A3BB19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2C327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B4D7FAE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14:paraId="772808A1" w14:textId="633B14B8" w:rsidR="002C327D" w:rsidRPr="002C327D" w:rsidRDefault="008852A1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8852A1">
              <w:rPr>
                <w:rFonts w:ascii="Angsana New" w:hAnsi="Angsana New" w:cs="Angsana New"/>
                <w:sz w:val="28"/>
                <w:szCs w:val="28"/>
              </w:rPr>
              <w:t>324</w:t>
            </w:r>
            <w:r w:rsidR="002C327D" w:rsidRPr="002C32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852A1">
              <w:rPr>
                <w:rFonts w:ascii="Angsana New" w:hAnsi="Angsana New" w:cs="Angsana New"/>
                <w:sz w:val="28"/>
                <w:szCs w:val="28"/>
              </w:rPr>
              <w:t>674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5E00132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14:paraId="0D9ACCFC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2C327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B68FA8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4B1C4AC" w14:textId="6F77738A" w:rsidR="002C327D" w:rsidRPr="002C327D" w:rsidRDefault="008852A1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8852A1">
              <w:rPr>
                <w:rFonts w:ascii="Angsana New" w:hAnsi="Angsana New" w:cs="Angsana New"/>
                <w:sz w:val="28"/>
                <w:szCs w:val="28"/>
              </w:rPr>
              <w:t>324</w:t>
            </w:r>
            <w:r w:rsidR="002C327D" w:rsidRPr="002C32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852A1">
              <w:rPr>
                <w:rFonts w:ascii="Angsana New" w:hAnsi="Angsana New" w:cs="Angsana New"/>
                <w:sz w:val="28"/>
                <w:szCs w:val="28"/>
              </w:rPr>
              <w:t>674</w:t>
            </w:r>
          </w:p>
        </w:tc>
      </w:tr>
      <w:tr w:rsidR="002C327D" w:rsidRPr="002C327D" w14:paraId="01CDE02C" w14:textId="77777777" w:rsidTr="008B53FB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7C22B197" w14:textId="77777777" w:rsidR="002C327D" w:rsidRPr="002C327D" w:rsidRDefault="002C327D" w:rsidP="00E1589F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C327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A03E4FD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74B6EB" w14:textId="02DD163A" w:rsidR="002C327D" w:rsidRPr="002C327D" w:rsidRDefault="008852A1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52A1">
              <w:rPr>
                <w:rFonts w:ascii="Angsana New" w:hAnsi="Angsana New" w:cs="Angsana New"/>
                <w:b/>
                <w:bCs/>
                <w:sz w:val="28"/>
                <w:szCs w:val="28"/>
              </w:rPr>
              <w:t>475</w:t>
            </w:r>
            <w:r w:rsidR="002C327D" w:rsidRPr="002C327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8"/>
                <w:szCs w:val="28"/>
              </w:rPr>
              <w:t>990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29A3CA0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62148523" w14:textId="58C50163" w:rsidR="002C327D" w:rsidRPr="002C327D" w:rsidRDefault="008852A1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52A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324</w:t>
            </w:r>
            <w:r w:rsidR="002C327D" w:rsidRPr="002C327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8"/>
                <w:szCs w:val="28"/>
              </w:rPr>
              <w:t>674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84486B3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07F06BF4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C327D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6A2AD6" w14:textId="77777777" w:rsidR="002C327D" w:rsidRPr="002C327D" w:rsidRDefault="002C327D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CFA1A40" w14:textId="04617C26" w:rsidR="002C327D" w:rsidRPr="002C327D" w:rsidRDefault="008852A1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52A1">
              <w:rPr>
                <w:rFonts w:ascii="Angsana New" w:hAnsi="Angsana New" w:cs="Angsana New"/>
                <w:b/>
                <w:bCs/>
                <w:sz w:val="28"/>
                <w:szCs w:val="28"/>
              </w:rPr>
              <w:t>800</w:t>
            </w:r>
            <w:r w:rsidR="002C327D" w:rsidRPr="002C327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28"/>
                <w:szCs w:val="28"/>
              </w:rPr>
              <w:t>664</w:t>
            </w:r>
          </w:p>
        </w:tc>
      </w:tr>
    </w:tbl>
    <w:p w14:paraId="521DA012" w14:textId="77777777" w:rsidR="00AD526D" w:rsidRDefault="00AD526D" w:rsidP="0002155F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i/>
          <w:iCs/>
          <w:sz w:val="30"/>
          <w:szCs w:val="30"/>
          <w:highlight w:val="yellow"/>
          <w:lang w:bidi="ar-SA"/>
        </w:rPr>
      </w:pPr>
    </w:p>
    <w:p w14:paraId="5592B333" w14:textId="39BAB0CE" w:rsidR="00B41F8B" w:rsidRPr="0048553C" w:rsidRDefault="00B41F8B" w:rsidP="00B41F8B">
      <w:pPr>
        <w:pStyle w:val="BodyText2"/>
        <w:tabs>
          <w:tab w:val="left" w:pos="360"/>
          <w:tab w:val="left" w:pos="450"/>
        </w:tabs>
        <w:spacing w:line="260" w:lineRule="atLeast"/>
        <w:ind w:left="45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8553C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(</w:t>
      </w:r>
      <w:r w:rsidRPr="0048553C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ค</w:t>
      </w:r>
      <w:r w:rsidRPr="0048553C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.</w:t>
      </w:r>
      <w:r w:rsidR="008852A1" w:rsidRPr="008852A1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3</w:t>
      </w:r>
      <w:r w:rsidRPr="0048553C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) </w:t>
      </w:r>
      <w:r w:rsidRPr="0048553C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ความเสี่ยงด้านตลาด</w:t>
      </w:r>
    </w:p>
    <w:p w14:paraId="77F18224" w14:textId="77777777" w:rsidR="00B41F8B" w:rsidRPr="0048553C" w:rsidRDefault="00B41F8B" w:rsidP="00B41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1A9E63" w14:textId="77777777" w:rsidR="00B41F8B" w:rsidRPr="00B36BA2" w:rsidRDefault="00B41F8B" w:rsidP="00A35733">
      <w:pPr>
        <w:tabs>
          <w:tab w:val="clear" w:pos="454"/>
          <w:tab w:val="clear" w:pos="907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36BA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48553C">
        <w:rPr>
          <w:rFonts w:asciiTheme="majorBidi" w:hAnsiTheme="majorBidi" w:cstheme="majorBidi" w:hint="cs"/>
          <w:sz w:val="30"/>
          <w:szCs w:val="30"/>
          <w:cs/>
        </w:rPr>
        <w:t xml:space="preserve">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</w:t>
      </w:r>
      <w:r w:rsidRPr="00B36BA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48553C">
        <w:rPr>
          <w:rFonts w:asciiTheme="majorBidi" w:hAnsiTheme="majorBidi" w:cstheme="majorBidi" w:hint="cs"/>
          <w:sz w:val="30"/>
          <w:szCs w:val="30"/>
          <w:cs/>
        </w:rPr>
        <w:t xml:space="preserve">ไม่ได้ถือหรือออกอนุพันธ์เพื่อการเก็งกำไรหรือเพื่อการค้า </w:t>
      </w:r>
    </w:p>
    <w:p w14:paraId="233AE075" w14:textId="77777777" w:rsidR="00B41F8B" w:rsidRPr="0048553C" w:rsidRDefault="00B41F8B" w:rsidP="00A35733">
      <w:pPr>
        <w:pStyle w:val="BodyText2"/>
        <w:spacing w:line="260" w:lineRule="atLeast"/>
        <w:ind w:left="900" w:firstLine="0"/>
        <w:jc w:val="thaiDistribute"/>
        <w:rPr>
          <w:rFonts w:ascii="Angsana New" w:hAnsi="Angsana New"/>
          <w:i/>
          <w:iCs/>
          <w:sz w:val="30"/>
          <w:szCs w:val="30"/>
          <w:lang w:bidi="ar-SA"/>
        </w:rPr>
      </w:pPr>
    </w:p>
    <w:p w14:paraId="24C1AD97" w14:textId="42BC909C" w:rsidR="001C5D85" w:rsidRPr="0048553C" w:rsidRDefault="001C5D85" w:rsidP="00A35733">
      <w:pPr>
        <w:pStyle w:val="BodyText2"/>
        <w:spacing w:line="260" w:lineRule="atLeast"/>
        <w:ind w:left="90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8553C">
        <w:rPr>
          <w:rFonts w:asciiTheme="majorBidi" w:hAnsiTheme="majorBidi" w:cstheme="majorBidi"/>
          <w:sz w:val="30"/>
          <w:szCs w:val="30"/>
          <w:lang w:val="en-US"/>
        </w:rPr>
        <w:t>(</w:t>
      </w:r>
      <w:r w:rsidRPr="0048553C">
        <w:rPr>
          <w:rFonts w:asciiTheme="majorBidi" w:hAnsiTheme="majorBidi" w:cstheme="majorBidi" w:hint="cs"/>
          <w:sz w:val="30"/>
          <w:szCs w:val="30"/>
          <w:cs/>
          <w:lang w:val="en-US"/>
        </w:rPr>
        <w:t>ค</w:t>
      </w:r>
      <w:r w:rsidRPr="0048553C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8852A1" w:rsidRPr="008852A1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48553C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8852A1" w:rsidRPr="008852A1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48553C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48553C">
        <w:rPr>
          <w:rFonts w:asciiTheme="majorBidi" w:hAnsiTheme="majorBidi" w:cstheme="majorBidi"/>
          <w:sz w:val="30"/>
          <w:szCs w:val="30"/>
          <w:cs/>
          <w:lang w:val="en-US"/>
        </w:rPr>
        <w:t>ความเสี่ยงด้านอัตราแลกเปลี่ยน</w:t>
      </w:r>
    </w:p>
    <w:p w14:paraId="352D3F77" w14:textId="77777777" w:rsidR="002C327D" w:rsidRDefault="002C327D" w:rsidP="00A35733">
      <w:pPr>
        <w:pStyle w:val="BodyText2"/>
        <w:spacing w:line="260" w:lineRule="atLeast"/>
        <w:ind w:left="900" w:firstLine="0"/>
        <w:jc w:val="thaiDistribute"/>
        <w:rPr>
          <w:rFonts w:ascii="Angsana New" w:hAnsi="Angsana New"/>
          <w:i/>
          <w:iCs/>
          <w:sz w:val="30"/>
          <w:szCs w:val="30"/>
          <w:highlight w:val="yellow"/>
        </w:rPr>
      </w:pPr>
    </w:p>
    <w:p w14:paraId="23E88842" w14:textId="198211AB" w:rsidR="001C5D85" w:rsidRDefault="001C5D85" w:rsidP="00DC2ACD">
      <w:pPr>
        <w:pStyle w:val="BodyText2"/>
        <w:spacing w:line="260" w:lineRule="atLeast"/>
        <w:ind w:left="1530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F11837">
        <w:rPr>
          <w:rFonts w:ascii="Angsana New" w:hAnsi="Angsana New" w:hint="cs"/>
          <w:sz w:val="30"/>
          <w:szCs w:val="30"/>
          <w:cs/>
        </w:rPr>
        <w:t>บริษัทมีความเสี่ยงจากอัตราแลกเปลี่ยนเงินตราต่างประเทศ ซึ่งเกิดจากการซื้อสินค้า</w:t>
      </w:r>
      <w:r w:rsidR="00323473">
        <w:rPr>
          <w:rFonts w:ascii="Angsana New" w:hAnsi="Angsana New" w:hint="cs"/>
          <w:sz w:val="30"/>
          <w:szCs w:val="30"/>
          <w:cs/>
        </w:rPr>
        <w:t>และ</w:t>
      </w:r>
      <w:r w:rsidR="0043081E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  <w:r w:rsidRPr="00F11837">
        <w:rPr>
          <w:rFonts w:ascii="Angsana New" w:hAnsi="Angsana New" w:hint="cs"/>
          <w:sz w:val="30"/>
          <w:szCs w:val="30"/>
          <w:cs/>
        </w:rPr>
        <w:t xml:space="preserve">ที่เป็นเงินตราต่างประเทศ </w:t>
      </w:r>
    </w:p>
    <w:p w14:paraId="2ABFFF27" w14:textId="77777777" w:rsidR="001C5D85" w:rsidRDefault="001C5D85" w:rsidP="0002155F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i/>
          <w:iCs/>
          <w:sz w:val="30"/>
          <w:szCs w:val="30"/>
          <w:highlight w:val="yellow"/>
        </w:rPr>
      </w:pPr>
    </w:p>
    <w:p w14:paraId="22AC5755" w14:textId="77777777" w:rsidR="00E05CA2" w:rsidRDefault="00E05CA2" w:rsidP="00B80389">
      <w:pPr>
        <w:pStyle w:val="BodyText2"/>
        <w:spacing w:line="260" w:lineRule="atLeast"/>
        <w:ind w:left="45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E05CA2" w:rsidSect="00B82050">
          <w:headerReference w:type="default" r:id="rId21"/>
          <w:pgSz w:w="11909" w:h="16834" w:code="9"/>
          <w:pgMar w:top="691" w:right="1152" w:bottom="576" w:left="1170" w:header="720" w:footer="720" w:gutter="0"/>
          <w:cols w:space="720"/>
        </w:sectPr>
      </w:pPr>
    </w:p>
    <w:p w14:paraId="489F1B64" w14:textId="700BCC90" w:rsidR="00D15644" w:rsidRDefault="00BF2E9F" w:rsidP="00BF2E9F">
      <w:pPr>
        <w:pStyle w:val="BodyText2"/>
        <w:spacing w:line="260" w:lineRule="atLeast"/>
        <w:ind w:left="1170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ณ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="008852A1" w:rsidRPr="008852A1">
        <w:rPr>
          <w:rFonts w:ascii="Angsana New" w:hAnsi="Angsana New"/>
          <w:sz w:val="30"/>
          <w:szCs w:val="30"/>
          <w:lang w:val="en-US"/>
        </w:rPr>
        <w:t>31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8852A1" w:rsidRPr="008852A1">
        <w:rPr>
          <w:rFonts w:ascii="Angsana New" w:hAnsi="Angsana New"/>
          <w:sz w:val="30"/>
          <w:szCs w:val="30"/>
          <w:lang w:val="en-US"/>
        </w:rPr>
        <w:t>2563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8852A1" w:rsidRPr="008852A1">
        <w:rPr>
          <w:rFonts w:ascii="Angsana New" w:hAnsi="Angsana New"/>
          <w:sz w:val="30"/>
          <w:szCs w:val="30"/>
          <w:lang w:val="en-US"/>
        </w:rPr>
        <w:t>2562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กลุ่มบริษัทมีความเสี่ยงจากอัตราแลกเปลี่ยนเงินตราต่างประเทศ อันเป็นผลมาจากการมีหนี้สิน</w:t>
      </w:r>
      <w:r w:rsidR="00B242F0">
        <w:rPr>
          <w:rFonts w:ascii="Angsana New" w:hAnsi="Angsana New" w:hint="cs"/>
          <w:sz w:val="30"/>
          <w:szCs w:val="30"/>
          <w:cs/>
          <w:lang w:val="en-US"/>
        </w:rPr>
        <w:t>ทางการเงิน</w:t>
      </w:r>
      <w:r>
        <w:rPr>
          <w:rFonts w:ascii="Angsana New" w:hAnsi="Angsana New" w:hint="cs"/>
          <w:sz w:val="30"/>
          <w:szCs w:val="30"/>
          <w:cs/>
          <w:lang w:val="en-US"/>
        </w:rPr>
        <w:t>ที่เป็นเงินตราต่างประเทศ ดังนี้</w:t>
      </w:r>
      <w:r w:rsidR="00DB4B1B">
        <w:rPr>
          <w:rFonts w:ascii="Angsana New" w:hAnsi="Angsana New"/>
          <w:sz w:val="30"/>
          <w:szCs w:val="30"/>
        </w:rPr>
        <w:tab/>
      </w:r>
    </w:p>
    <w:p w14:paraId="1AEA980F" w14:textId="77777777" w:rsidR="00C832F4" w:rsidRPr="00F11837" w:rsidRDefault="00C832F4" w:rsidP="00B80389">
      <w:pPr>
        <w:pStyle w:val="BodyText2"/>
        <w:spacing w:line="260" w:lineRule="atLeast"/>
        <w:ind w:left="45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046" w:type="dxa"/>
        <w:tblInd w:w="1080" w:type="dxa"/>
        <w:tblLayout w:type="fixed"/>
        <w:tblLook w:val="01E0" w:firstRow="1" w:lastRow="1" w:firstColumn="1" w:lastColumn="1" w:noHBand="0" w:noVBand="0"/>
      </w:tblPr>
      <w:tblGrid>
        <w:gridCol w:w="3258"/>
        <w:gridCol w:w="252"/>
        <w:gridCol w:w="1260"/>
        <w:gridCol w:w="270"/>
        <w:gridCol w:w="1080"/>
        <w:gridCol w:w="270"/>
        <w:gridCol w:w="1080"/>
        <w:gridCol w:w="270"/>
        <w:gridCol w:w="1080"/>
        <w:gridCol w:w="252"/>
        <w:gridCol w:w="1278"/>
        <w:gridCol w:w="252"/>
        <w:gridCol w:w="1008"/>
        <w:gridCol w:w="252"/>
        <w:gridCol w:w="918"/>
        <w:gridCol w:w="252"/>
        <w:gridCol w:w="1008"/>
        <w:gridCol w:w="6"/>
      </w:tblGrid>
      <w:tr w:rsidR="00BF2E9F" w:rsidRPr="000C107E" w14:paraId="3D463A3B" w14:textId="77777777" w:rsidTr="00AE38FC">
        <w:trPr>
          <w:gridAfter w:val="1"/>
          <w:wAfter w:w="6" w:type="dxa"/>
          <w:tblHeader/>
        </w:trPr>
        <w:tc>
          <w:tcPr>
            <w:tcW w:w="3258" w:type="dxa"/>
          </w:tcPr>
          <w:p w14:paraId="34D82AED" w14:textId="77777777" w:rsidR="00BF2E9F" w:rsidRPr="000C107E" w:rsidRDefault="00BF2E9F" w:rsidP="007C4F7A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6" w:name="_Hlk32004119"/>
          </w:p>
        </w:tc>
        <w:tc>
          <w:tcPr>
            <w:tcW w:w="252" w:type="dxa"/>
          </w:tcPr>
          <w:p w14:paraId="63F397C5" w14:textId="77777777" w:rsidR="00BF2E9F" w:rsidRPr="000C107E" w:rsidRDefault="00BF2E9F" w:rsidP="007C4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530" w:type="dxa"/>
            <w:gridSpan w:val="15"/>
            <w:tcBorders>
              <w:top w:val="nil"/>
              <w:left w:val="nil"/>
              <w:right w:val="nil"/>
            </w:tcBorders>
            <w:hideMark/>
          </w:tcPr>
          <w:p w14:paraId="131239F5" w14:textId="77777777" w:rsidR="00BF2E9F" w:rsidRPr="000C107E" w:rsidRDefault="00BF2E9F" w:rsidP="007C4F7A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107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/ </w:t>
            </w:r>
            <w:r w:rsidRPr="00D26A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41FD" w:rsidRPr="000C107E" w14:paraId="24170267" w14:textId="77777777" w:rsidTr="00AE38FC">
        <w:trPr>
          <w:gridAfter w:val="1"/>
          <w:wAfter w:w="6" w:type="dxa"/>
          <w:tblHeader/>
        </w:trPr>
        <w:tc>
          <w:tcPr>
            <w:tcW w:w="3258" w:type="dxa"/>
          </w:tcPr>
          <w:p w14:paraId="4A34B530" w14:textId="77777777" w:rsidR="009D41FD" w:rsidRPr="000C107E" w:rsidRDefault="009D41FD" w:rsidP="00AE38FC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6317BE6A" w14:textId="77777777" w:rsidR="009D41FD" w:rsidRPr="000C107E" w:rsidRDefault="009D41FD" w:rsidP="00AE3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tcBorders>
              <w:top w:val="nil"/>
              <w:left w:val="nil"/>
              <w:right w:val="nil"/>
            </w:tcBorders>
          </w:tcPr>
          <w:p w14:paraId="20F0C964" w14:textId="76CD6038" w:rsidR="009D41FD" w:rsidRPr="00BF2E9F" w:rsidRDefault="008852A1" w:rsidP="00AE38FC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506AD5D9" w14:textId="77777777" w:rsidR="009D41FD" w:rsidRPr="00BF2E9F" w:rsidRDefault="009D41FD" w:rsidP="00AE38FC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68" w:type="dxa"/>
            <w:gridSpan w:val="7"/>
            <w:tcBorders>
              <w:top w:val="nil"/>
              <w:left w:val="nil"/>
              <w:right w:val="nil"/>
            </w:tcBorders>
          </w:tcPr>
          <w:p w14:paraId="2D9ABB7A" w14:textId="236FBCBF" w:rsidR="009D41FD" w:rsidRPr="00BF2E9F" w:rsidRDefault="008852A1" w:rsidP="00AE38FC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391855" w:rsidRPr="000C107E" w14:paraId="56FE1502" w14:textId="77777777" w:rsidTr="0048553C">
        <w:trPr>
          <w:gridAfter w:val="1"/>
          <w:wAfter w:w="6" w:type="dxa"/>
        </w:trPr>
        <w:tc>
          <w:tcPr>
            <w:tcW w:w="3258" w:type="dxa"/>
            <w:shd w:val="clear" w:color="auto" w:fill="auto"/>
            <w:vAlign w:val="bottom"/>
          </w:tcPr>
          <w:p w14:paraId="21C3DD0C" w14:textId="3CD5BAE1" w:rsidR="00391855" w:rsidRPr="0048553C" w:rsidRDefault="00391855" w:rsidP="00391855">
            <w:pPr>
              <w:pStyle w:val="BodyText"/>
              <w:spacing w:after="0"/>
              <w:ind w:left="145" w:right="-405" w:hanging="145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4855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ฐานะเปิดต่อความเสี่ยงจากเงินตราต่างประเทศ</w:t>
            </w:r>
            <w:r w:rsidRPr="004855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ณ วันที่ </w:t>
            </w:r>
            <w:r w:rsidR="008852A1" w:rsidRPr="008852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855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203CE9A" w14:textId="77777777" w:rsidR="00391855" w:rsidRPr="0048553C" w:rsidRDefault="00391855" w:rsidP="00391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719E175" w14:textId="77777777" w:rsidR="00391855" w:rsidRPr="0048553C" w:rsidRDefault="00391855" w:rsidP="00391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553C">
              <w:rPr>
                <w:rFonts w:ascii="Angsana New" w:hAnsi="Angsana New" w:cs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shd w:val="clear" w:color="auto" w:fill="auto"/>
          </w:tcPr>
          <w:p w14:paraId="56EB148D" w14:textId="77777777" w:rsidR="00391855" w:rsidRPr="0048553C" w:rsidRDefault="00391855" w:rsidP="00391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805744" w14:textId="77777777" w:rsidR="00391855" w:rsidRPr="0048553C" w:rsidRDefault="00391855" w:rsidP="00391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DA090B6" w14:textId="77777777" w:rsidR="00391855" w:rsidRPr="0048553C" w:rsidRDefault="00391855" w:rsidP="00391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553C">
              <w:rPr>
                <w:rFonts w:ascii="Angsana New" w:hAnsi="Angsana New" w:cs="Angsana New"/>
                <w:sz w:val="30"/>
                <w:szCs w:val="30"/>
                <w:cs/>
              </w:rPr>
              <w:t>เงิน</w:t>
            </w:r>
            <w:r w:rsidRPr="0048553C">
              <w:rPr>
                <w:rFonts w:ascii="Angsana New" w:hAnsi="Angsana New" w:cs="Angsana New" w:hint="cs"/>
                <w:sz w:val="30"/>
                <w:szCs w:val="30"/>
                <w:cs/>
              </w:rPr>
              <w:t>เยน</w:t>
            </w:r>
          </w:p>
        </w:tc>
        <w:tc>
          <w:tcPr>
            <w:tcW w:w="270" w:type="dxa"/>
            <w:shd w:val="clear" w:color="auto" w:fill="auto"/>
          </w:tcPr>
          <w:p w14:paraId="53DC7B1F" w14:textId="77777777" w:rsidR="00391855" w:rsidRPr="0048553C" w:rsidRDefault="00391855" w:rsidP="00391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6C2868" w14:textId="77777777" w:rsidR="00391855" w:rsidRPr="0048553C" w:rsidRDefault="00391855" w:rsidP="00391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C56F6F2" w14:textId="77777777" w:rsidR="00391855" w:rsidRPr="0048553C" w:rsidRDefault="00391855" w:rsidP="00391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553C">
              <w:rPr>
                <w:rFonts w:ascii="Angsana New" w:hAnsi="Angsana New" w:cs="Angsana New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70" w:type="dxa"/>
            <w:shd w:val="clear" w:color="auto" w:fill="auto"/>
          </w:tcPr>
          <w:p w14:paraId="5F4C8199" w14:textId="77777777" w:rsidR="00391855" w:rsidRPr="0048553C" w:rsidRDefault="00391855" w:rsidP="00391855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14A2C7" w14:textId="77777777" w:rsidR="00391855" w:rsidRPr="0048553C" w:rsidRDefault="00391855" w:rsidP="00391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553C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52" w:type="dxa"/>
            <w:shd w:val="clear" w:color="auto" w:fill="auto"/>
          </w:tcPr>
          <w:p w14:paraId="53B557C0" w14:textId="77777777" w:rsidR="00391855" w:rsidRPr="0048553C" w:rsidRDefault="00391855" w:rsidP="00391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6EF44813" w14:textId="77777777" w:rsidR="00391855" w:rsidRPr="0048553C" w:rsidRDefault="00391855" w:rsidP="00391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553C">
              <w:rPr>
                <w:rFonts w:ascii="Angsana New" w:hAnsi="Angsana New" w:cs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52" w:type="dxa"/>
            <w:shd w:val="clear" w:color="auto" w:fill="auto"/>
          </w:tcPr>
          <w:p w14:paraId="2C7DED40" w14:textId="77777777" w:rsidR="00391855" w:rsidRPr="0048553C" w:rsidRDefault="00391855" w:rsidP="00391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76037CE6" w14:textId="77777777" w:rsidR="00391855" w:rsidRPr="0048553C" w:rsidRDefault="00391855" w:rsidP="00391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EDB7CC9" w14:textId="77777777" w:rsidR="00391855" w:rsidRPr="0048553C" w:rsidRDefault="00391855" w:rsidP="00391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553C">
              <w:rPr>
                <w:rFonts w:ascii="Angsana New" w:hAnsi="Angsana New" w:cs="Angsana New"/>
                <w:sz w:val="30"/>
                <w:szCs w:val="30"/>
                <w:cs/>
              </w:rPr>
              <w:t>เงิน</w:t>
            </w:r>
            <w:r w:rsidRPr="0048553C">
              <w:rPr>
                <w:rFonts w:ascii="Angsana New" w:hAnsi="Angsana New" w:cs="Angsana New" w:hint="cs"/>
                <w:sz w:val="30"/>
                <w:szCs w:val="30"/>
                <w:cs/>
              </w:rPr>
              <w:t>เยน</w:t>
            </w:r>
          </w:p>
        </w:tc>
        <w:tc>
          <w:tcPr>
            <w:tcW w:w="252" w:type="dxa"/>
            <w:shd w:val="clear" w:color="auto" w:fill="auto"/>
          </w:tcPr>
          <w:p w14:paraId="454F2753" w14:textId="77777777" w:rsidR="00391855" w:rsidRPr="0048553C" w:rsidRDefault="00391855" w:rsidP="00391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08A4822F" w14:textId="77777777" w:rsidR="00391855" w:rsidRPr="0048553C" w:rsidRDefault="00391855" w:rsidP="00391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A22EF30" w14:textId="77777777" w:rsidR="00391855" w:rsidRPr="0048553C" w:rsidRDefault="00391855" w:rsidP="00391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553C">
              <w:rPr>
                <w:rFonts w:ascii="Angsana New" w:hAnsi="Angsana New" w:cs="Angsana New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52" w:type="dxa"/>
            <w:shd w:val="clear" w:color="auto" w:fill="auto"/>
          </w:tcPr>
          <w:p w14:paraId="193EBB10" w14:textId="77777777" w:rsidR="00391855" w:rsidRPr="0048553C" w:rsidRDefault="00391855" w:rsidP="00391855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69B1840" w14:textId="77777777" w:rsidR="00391855" w:rsidRDefault="00391855" w:rsidP="00391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553C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391855" w:rsidRPr="000C107E" w14:paraId="4E5D8488" w14:textId="77777777" w:rsidTr="00AE38FC">
        <w:trPr>
          <w:gridAfter w:val="1"/>
          <w:wAfter w:w="6" w:type="dxa"/>
        </w:trPr>
        <w:tc>
          <w:tcPr>
            <w:tcW w:w="3258" w:type="dxa"/>
          </w:tcPr>
          <w:p w14:paraId="6C78CBAF" w14:textId="77777777" w:rsidR="00391855" w:rsidRPr="000C107E" w:rsidRDefault="00391855" w:rsidP="00391855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252" w:type="dxa"/>
            <w:vAlign w:val="bottom"/>
          </w:tcPr>
          <w:p w14:paraId="712AF03B" w14:textId="77777777" w:rsidR="00391855" w:rsidRPr="000C107E" w:rsidRDefault="00391855" w:rsidP="00391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15"/>
          </w:tcPr>
          <w:p w14:paraId="174F0AC9" w14:textId="77777777" w:rsidR="00391855" w:rsidRPr="00BF2E9F" w:rsidRDefault="00391855" w:rsidP="00391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BF2E9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1855" w:rsidRPr="000C107E" w14:paraId="25ACB336" w14:textId="77777777" w:rsidTr="00004A1C">
        <w:tc>
          <w:tcPr>
            <w:tcW w:w="3258" w:type="dxa"/>
          </w:tcPr>
          <w:p w14:paraId="74B22221" w14:textId="77777777" w:rsidR="00391855" w:rsidRPr="000C107E" w:rsidRDefault="00391855" w:rsidP="0039185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bookmarkStart w:id="7" w:name="_Hlk31977817"/>
            <w:r w:rsidRPr="00D438B2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เจ้าหนี้ค่าซื้อที่ดิน</w:t>
            </w:r>
            <w:r w:rsidRPr="00D438B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438B2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252" w:type="dxa"/>
          </w:tcPr>
          <w:p w14:paraId="70D44C30" w14:textId="77777777" w:rsidR="00391855" w:rsidRPr="000C107E" w:rsidRDefault="00391855" w:rsidP="00391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7BC58D" w14:textId="07259913" w:rsidR="00391855" w:rsidRPr="00B10F95" w:rsidRDefault="00633C9B" w:rsidP="003918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633C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004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6566C4A" w14:textId="77777777" w:rsidR="00391855" w:rsidRPr="000C107E" w:rsidRDefault="00391855" w:rsidP="0039185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854A51" w14:textId="33B1CA1E" w:rsidR="00391855" w:rsidRPr="000C107E" w:rsidRDefault="00633C9B" w:rsidP="003918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1" w:right="-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160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080F3F2" w14:textId="77777777" w:rsidR="00391855" w:rsidRPr="000C107E" w:rsidRDefault="00391855" w:rsidP="0039185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1B61C1" w14:textId="7FFE18C4" w:rsidR="00391855" w:rsidRPr="000C107E" w:rsidRDefault="00633C9B" w:rsidP="003918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44</w:t>
            </w:r>
            <w:r w:rsidRPr="00633C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709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B8216F4" w14:textId="77777777" w:rsidR="00391855" w:rsidRPr="000C107E" w:rsidRDefault="00391855" w:rsidP="0039185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B799EF" w14:textId="404CD41E" w:rsidR="00391855" w:rsidRPr="000C107E" w:rsidRDefault="00633C9B" w:rsidP="003918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1" w:right="-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59</w:t>
            </w:r>
            <w:r w:rsidRPr="00633C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873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46993313" w14:textId="77777777" w:rsidR="00391855" w:rsidRDefault="00391855" w:rsidP="00391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E494427" w14:textId="6317BEF2" w:rsidR="00391855" w:rsidRPr="00B10F95" w:rsidRDefault="00391855" w:rsidP="003918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14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459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5BC88DB8" w14:textId="77777777" w:rsidR="00391855" w:rsidRPr="000C107E" w:rsidRDefault="00391855" w:rsidP="0039185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37F1A7EE" w14:textId="02491D46" w:rsidR="00391855" w:rsidRPr="000C107E" w:rsidRDefault="00391855" w:rsidP="003918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1" w:right="-63"/>
              <w:rPr>
                <w:rFonts w:ascii="Angsana New" w:hAnsi="Angsana New" w:cs="Angsana New"/>
                <w:sz w:val="30"/>
                <w:szCs w:val="30"/>
              </w:rPr>
            </w:pPr>
            <w:r w:rsidRPr="00D438B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152</w:t>
            </w:r>
            <w:r w:rsidRPr="00D438B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4CC4385E" w14:textId="77777777" w:rsidR="00391855" w:rsidRPr="000C107E" w:rsidRDefault="00391855" w:rsidP="0039185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1EB33F00" w14:textId="5DF44C61" w:rsidR="00391855" w:rsidRPr="000C107E" w:rsidRDefault="00391855" w:rsidP="003918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63"/>
              <w:rPr>
                <w:rFonts w:ascii="Angsana New" w:hAnsi="Angsana New" w:cs="Angsana New"/>
                <w:sz w:val="30"/>
                <w:szCs w:val="30"/>
              </w:rPr>
            </w:pPr>
            <w:r w:rsidRPr="00D438B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Pr="00D438B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902</w:t>
            </w:r>
            <w:r w:rsidRPr="00D438B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5D84961A" w14:textId="77777777" w:rsidR="00391855" w:rsidRPr="000C107E" w:rsidRDefault="00391855" w:rsidP="0039185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4" w:type="dxa"/>
            <w:gridSpan w:val="2"/>
            <w:vAlign w:val="bottom"/>
          </w:tcPr>
          <w:p w14:paraId="427F38A4" w14:textId="2DBA1F23" w:rsidR="00391855" w:rsidRPr="000C107E" w:rsidRDefault="00391855" w:rsidP="003918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1" w:right="-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55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513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91855" w:rsidRPr="000C107E" w14:paraId="2F859FCD" w14:textId="77777777" w:rsidTr="00004A1C">
        <w:tc>
          <w:tcPr>
            <w:tcW w:w="3258" w:type="dxa"/>
          </w:tcPr>
          <w:p w14:paraId="6D63EAF7" w14:textId="77777777" w:rsidR="00391855" w:rsidRPr="000C107E" w:rsidRDefault="00391855" w:rsidP="0039185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438B2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52" w:type="dxa"/>
          </w:tcPr>
          <w:p w14:paraId="2D3A0975" w14:textId="77777777" w:rsidR="00391855" w:rsidRPr="000C107E" w:rsidRDefault="00391855" w:rsidP="00391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898D92" w14:textId="77777777" w:rsidR="00391855" w:rsidRDefault="00633C9B" w:rsidP="003918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08D922" w14:textId="77777777" w:rsidR="00391855" w:rsidRPr="000C107E" w:rsidRDefault="00391855" w:rsidP="0039185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C7E9E95" w14:textId="77777777" w:rsidR="00391855" w:rsidRPr="000C107E" w:rsidRDefault="00633C9B" w:rsidP="003918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1" w:right="-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967A91" w14:textId="77777777" w:rsidR="00391855" w:rsidRPr="000C107E" w:rsidRDefault="00391855" w:rsidP="0039185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7E8EE9B" w14:textId="77777777" w:rsidR="00391855" w:rsidRPr="000C107E" w:rsidRDefault="00633C9B" w:rsidP="003918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1699A8" w14:textId="77777777" w:rsidR="00391855" w:rsidRPr="000C107E" w:rsidRDefault="00391855" w:rsidP="0039185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11AAB4" w14:textId="77777777" w:rsidR="00391855" w:rsidRPr="000C107E" w:rsidRDefault="00633C9B" w:rsidP="003918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1" w:right="-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4CEB226" w14:textId="77777777" w:rsidR="00391855" w:rsidRPr="00D438B2" w:rsidRDefault="00391855" w:rsidP="00391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8955842" w14:textId="59A9138C" w:rsidR="00391855" w:rsidRDefault="00391855" w:rsidP="003918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791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4467D0DD" w14:textId="77777777" w:rsidR="00391855" w:rsidRPr="000C107E" w:rsidRDefault="00391855" w:rsidP="0039185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DC495E9" w14:textId="77777777" w:rsidR="00391855" w:rsidRPr="000C107E" w:rsidRDefault="00391855" w:rsidP="003918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1" w:right="-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9B7ED80" w14:textId="77777777" w:rsidR="00391855" w:rsidRPr="000C107E" w:rsidRDefault="00391855" w:rsidP="0039185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001F29E3" w14:textId="77777777" w:rsidR="00391855" w:rsidRPr="000C107E" w:rsidRDefault="00391855" w:rsidP="003918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6968989" w14:textId="77777777" w:rsidR="00391855" w:rsidRPr="000C107E" w:rsidRDefault="00391855" w:rsidP="0039185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4" w:type="dxa"/>
            <w:gridSpan w:val="2"/>
            <w:tcBorders>
              <w:bottom w:val="single" w:sz="4" w:space="0" w:color="auto"/>
            </w:tcBorders>
            <w:vAlign w:val="bottom"/>
          </w:tcPr>
          <w:p w14:paraId="18271CB9" w14:textId="6584D5FC" w:rsidR="00391855" w:rsidRPr="000C107E" w:rsidRDefault="00391855" w:rsidP="003918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1" w:right="-63"/>
              <w:rPr>
                <w:rFonts w:ascii="Angsana New" w:hAnsi="Angsana New" w:cs="Angsana New"/>
                <w:sz w:val="30"/>
                <w:szCs w:val="30"/>
              </w:rPr>
            </w:pPr>
            <w:r w:rsidRPr="00D438B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D438B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sz w:val="30"/>
                <w:szCs w:val="30"/>
              </w:rPr>
              <w:t>791</w:t>
            </w:r>
            <w:r w:rsidRPr="00D438B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33C9B" w:rsidRPr="000C107E" w14:paraId="128A6571" w14:textId="77777777" w:rsidTr="003A4F09">
        <w:tc>
          <w:tcPr>
            <w:tcW w:w="3510" w:type="dxa"/>
            <w:gridSpan w:val="2"/>
          </w:tcPr>
          <w:p w14:paraId="345056F6" w14:textId="77777777" w:rsidR="00633C9B" w:rsidRPr="000C107E" w:rsidRDefault="00633C9B" w:rsidP="00633C9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  <w:r w:rsidRPr="000C107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0C107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24ECE5" w14:textId="10E2ACEB" w:rsidR="00633C9B" w:rsidRPr="008B55FE" w:rsidRDefault="00633C9B" w:rsidP="00633C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3C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</w:t>
            </w:r>
            <w:r w:rsidRPr="00633C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004</w:t>
            </w:r>
            <w:r w:rsidRPr="00633C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8A0B247" w14:textId="77777777" w:rsidR="00633C9B" w:rsidRPr="008B55FE" w:rsidRDefault="00633C9B" w:rsidP="00633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E44A9F" w14:textId="0FCA32A8" w:rsidR="00633C9B" w:rsidRPr="00633C9B" w:rsidRDefault="00633C9B" w:rsidP="00633C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1" w:right="-6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3C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160</w:t>
            </w:r>
            <w:r w:rsidRPr="00633C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C0FA722" w14:textId="77777777" w:rsidR="00633C9B" w:rsidRPr="00633C9B" w:rsidRDefault="00633C9B" w:rsidP="00633C9B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B7015" w14:textId="32AEFE3F" w:rsidR="00633C9B" w:rsidRPr="00633C9B" w:rsidRDefault="00633C9B" w:rsidP="00633C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6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3C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</w:t>
            </w:r>
            <w:r w:rsidRPr="00633C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709</w:t>
            </w:r>
            <w:r w:rsidRPr="00633C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357C054" w14:textId="77777777" w:rsidR="00633C9B" w:rsidRPr="00633C9B" w:rsidRDefault="00633C9B" w:rsidP="00633C9B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A232B" w14:textId="4156D3AA" w:rsidR="00633C9B" w:rsidRPr="00633C9B" w:rsidRDefault="00633C9B" w:rsidP="00633C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1" w:right="-6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3C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</w:t>
            </w:r>
            <w:r w:rsidRPr="00633C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873</w:t>
            </w:r>
            <w:r w:rsidRPr="00633C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10A3FB7F" w14:textId="77777777" w:rsidR="00633C9B" w:rsidRPr="008B55FE" w:rsidRDefault="00633C9B" w:rsidP="00633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F3E690" w14:textId="12A496D6" w:rsidR="00633C9B" w:rsidRPr="008B55FE" w:rsidRDefault="00633C9B" w:rsidP="00633C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55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</w:t>
            </w:r>
            <w:r w:rsidRPr="008B55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250</w:t>
            </w:r>
            <w:r w:rsidRPr="008B55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10E121B2" w14:textId="77777777" w:rsidR="00633C9B" w:rsidRPr="008B55FE" w:rsidRDefault="00633C9B" w:rsidP="00633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D6550D" w14:textId="320130D3" w:rsidR="00633C9B" w:rsidRPr="008B55FE" w:rsidRDefault="00633C9B" w:rsidP="00633C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1" w:right="-6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55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152</w:t>
            </w:r>
            <w:r w:rsidRPr="008B55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64898DB7" w14:textId="77777777" w:rsidR="00633C9B" w:rsidRPr="008B55FE" w:rsidRDefault="00633C9B" w:rsidP="00633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0E95F4" w14:textId="7AAB2464" w:rsidR="00633C9B" w:rsidRPr="008B55FE" w:rsidRDefault="00633C9B" w:rsidP="00633C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6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55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</w:t>
            </w:r>
            <w:r w:rsidRPr="008B55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902</w:t>
            </w:r>
            <w:r w:rsidRPr="008B55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269B5768" w14:textId="77777777" w:rsidR="00633C9B" w:rsidRPr="008B55FE" w:rsidRDefault="00633C9B" w:rsidP="00633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4F93D" w14:textId="14C1ECE3" w:rsidR="00633C9B" w:rsidRPr="008B55FE" w:rsidRDefault="00633C9B" w:rsidP="00633C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1" w:right="-6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55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</w:t>
            </w:r>
            <w:r w:rsidRPr="008B55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8852A1"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304</w:t>
            </w:r>
            <w:r w:rsidRPr="008B55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633C9B" w:rsidRPr="000C107E" w14:paraId="2AA53282" w14:textId="77777777" w:rsidTr="003A4F09">
        <w:trPr>
          <w:gridAfter w:val="1"/>
          <w:wAfter w:w="6" w:type="dxa"/>
        </w:trPr>
        <w:tc>
          <w:tcPr>
            <w:tcW w:w="3510" w:type="dxa"/>
            <w:gridSpan w:val="2"/>
          </w:tcPr>
          <w:p w14:paraId="62625014" w14:textId="77777777" w:rsidR="00633C9B" w:rsidRPr="000C107E" w:rsidRDefault="00633C9B" w:rsidP="00633C9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0A6F9A9" w14:textId="77777777" w:rsidR="00633C9B" w:rsidRPr="000C107E" w:rsidRDefault="00633C9B" w:rsidP="00633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C4C5E6" w14:textId="77777777" w:rsidR="00633C9B" w:rsidRPr="000C107E" w:rsidRDefault="00633C9B" w:rsidP="00633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E8EBFC" w14:textId="77777777" w:rsidR="00633C9B" w:rsidRPr="000C107E" w:rsidRDefault="00633C9B" w:rsidP="00633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B1FDD0" w14:textId="77777777" w:rsidR="00633C9B" w:rsidRPr="000C107E" w:rsidRDefault="00633C9B" w:rsidP="00633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062D12F" w14:textId="77777777" w:rsidR="00633C9B" w:rsidRPr="000C107E" w:rsidRDefault="00633C9B" w:rsidP="00633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FFA988" w14:textId="77777777" w:rsidR="00633C9B" w:rsidRPr="000C107E" w:rsidRDefault="00633C9B" w:rsidP="00633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0177563" w14:textId="77777777" w:rsidR="00633C9B" w:rsidRPr="000C107E" w:rsidRDefault="00633C9B" w:rsidP="00633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0EFF2C89" w14:textId="77777777" w:rsidR="00633C9B" w:rsidRPr="000C107E" w:rsidRDefault="00633C9B" w:rsidP="00633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6E5C47E0" w14:textId="77777777" w:rsidR="00633C9B" w:rsidRPr="000C107E" w:rsidRDefault="00633C9B" w:rsidP="00633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653E60D9" w14:textId="77777777" w:rsidR="00633C9B" w:rsidRPr="000C107E" w:rsidRDefault="00633C9B" w:rsidP="00633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25164411" w14:textId="77777777" w:rsidR="00633C9B" w:rsidRPr="000C107E" w:rsidRDefault="00633C9B" w:rsidP="00633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623E14D8" w14:textId="77777777" w:rsidR="00633C9B" w:rsidRPr="000C107E" w:rsidRDefault="00633C9B" w:rsidP="00633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</w:tcPr>
          <w:p w14:paraId="02B2860D" w14:textId="77777777" w:rsidR="00633C9B" w:rsidRPr="000C107E" w:rsidRDefault="00633C9B" w:rsidP="00633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15CD6390" w14:textId="77777777" w:rsidR="00633C9B" w:rsidRPr="000C107E" w:rsidRDefault="00633C9B" w:rsidP="00633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03713FB2" w14:textId="77777777" w:rsidR="00633C9B" w:rsidRPr="000C107E" w:rsidRDefault="00633C9B" w:rsidP="00633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bookmarkEnd w:id="6"/>
      <w:bookmarkEnd w:id="7"/>
    </w:tbl>
    <w:p w14:paraId="4EC8E820" w14:textId="77777777" w:rsidR="00C422B7" w:rsidRDefault="00C422B7" w:rsidP="00ED6462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  <w:sectPr w:rsidR="00C422B7" w:rsidSect="00BF2E9F">
          <w:headerReference w:type="default" r:id="rId22"/>
          <w:pgSz w:w="16834" w:h="11909" w:orient="landscape" w:code="9"/>
          <w:pgMar w:top="1152" w:right="1174" w:bottom="1152" w:left="576" w:header="720" w:footer="720" w:gutter="0"/>
          <w:cols w:space="720"/>
          <w:docGrid w:linePitch="245"/>
        </w:sectPr>
      </w:pPr>
    </w:p>
    <w:p w14:paraId="0C7DE0BB" w14:textId="77777777" w:rsidR="002547E7" w:rsidRPr="0048553C" w:rsidRDefault="002547E7" w:rsidP="0095240D">
      <w:pPr>
        <w:pStyle w:val="block"/>
        <w:tabs>
          <w:tab w:val="left" w:pos="720"/>
        </w:tabs>
        <w:spacing w:after="0" w:line="240" w:lineRule="atLeast"/>
        <w:ind w:left="144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48553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การวิเคราะห์ความอ่อนไหว</w:t>
      </w:r>
      <w:r w:rsidRPr="0048553C">
        <w:rPr>
          <w:rFonts w:asciiTheme="majorBidi" w:hAnsiTheme="majorBidi" w:cstheme="majorBidi" w:hint="cs"/>
          <w:b/>
          <w:bCs/>
          <w:color w:val="0000FF"/>
          <w:sz w:val="30"/>
          <w:szCs w:val="30"/>
          <w:cs/>
        </w:rPr>
        <w:t xml:space="preserve"> </w:t>
      </w:r>
    </w:p>
    <w:p w14:paraId="542315E3" w14:textId="77777777" w:rsidR="002547E7" w:rsidRPr="0048553C" w:rsidRDefault="002547E7" w:rsidP="00952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440" w:hanging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0B88E5" w14:textId="20EBA430" w:rsidR="002547E7" w:rsidRPr="0048553C" w:rsidRDefault="002547E7" w:rsidP="0095240D">
      <w:pPr>
        <w:pStyle w:val="block"/>
        <w:tabs>
          <w:tab w:val="left" w:pos="720"/>
        </w:tabs>
        <w:spacing w:after="0" w:line="240" w:lineRule="atLeast"/>
        <w:ind w:left="990"/>
        <w:jc w:val="thaiDistribute"/>
        <w:rPr>
          <w:rFonts w:asciiTheme="majorBidi" w:hAnsiTheme="majorBidi" w:cs="Angsana New"/>
          <w:i/>
          <w:iCs/>
          <w:color w:val="0000FF"/>
          <w:sz w:val="30"/>
          <w:szCs w:val="30"/>
          <w:shd w:val="clear" w:color="auto" w:fill="E6E6E6"/>
        </w:rPr>
      </w:pPr>
      <w:r w:rsidRPr="00546F9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การแข็งค่า</w:t>
      </w:r>
      <w:r w:rsidR="00C00B16" w:rsidRPr="00546F9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546F9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(การอ่อนค่า) ที่เป็นไปได้อย่างสมเหตุสมผลของ</w:t>
      </w:r>
      <w:r w:rsidRPr="00546F93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เงินเหรียญสหรัฐอเมริกา เงินเยน หรือเงิน</w:t>
      </w:r>
      <w:r w:rsidR="00332AE3" w:rsidRPr="00546F9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332AE3" w:rsidRPr="00546F93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546F9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ยูโร </w:t>
      </w:r>
      <w:r w:rsidRPr="00546F9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ที่มีต่อเงินสกุลอื่นๆ ณ วันที่ </w:t>
      </w:r>
      <w:r w:rsidR="008852A1" w:rsidRPr="008852A1">
        <w:rPr>
          <w:rFonts w:asciiTheme="majorBidi" w:hAnsiTheme="majorBidi" w:cstheme="majorBidi" w:hint="cs"/>
          <w:sz w:val="30"/>
          <w:szCs w:val="30"/>
          <w:lang w:val="en-US" w:bidi="th-TH"/>
        </w:rPr>
        <w:t>31</w:t>
      </w:r>
      <w:r w:rsidRPr="00546F93">
        <w:rPr>
          <w:rFonts w:asciiTheme="majorBidi" w:hAnsiTheme="majorBidi" w:cstheme="majorBidi" w:hint="cs"/>
          <w:sz w:val="30"/>
          <w:szCs w:val="30"/>
          <w:lang w:val="en-US" w:bidi="th-TH"/>
        </w:rPr>
        <w:t xml:space="preserve"> </w:t>
      </w:r>
      <w:r w:rsidRPr="00546F9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ธันวาคม </w:t>
      </w:r>
      <w:r w:rsidR="008852A1" w:rsidRPr="008852A1">
        <w:rPr>
          <w:rFonts w:asciiTheme="majorBidi" w:hAnsiTheme="majorBidi" w:cstheme="majorBidi" w:hint="cs"/>
          <w:sz w:val="30"/>
          <w:szCs w:val="30"/>
          <w:lang w:val="en-US" w:bidi="th-TH"/>
        </w:rPr>
        <w:t>2563</w:t>
      </w:r>
      <w:r w:rsidRPr="00546F93">
        <w:rPr>
          <w:rFonts w:asciiTheme="majorBidi" w:hAnsiTheme="majorBidi" w:cstheme="majorBidi" w:hint="cs"/>
          <w:sz w:val="30"/>
          <w:szCs w:val="30"/>
          <w:lang w:val="en-US" w:bidi="th-TH"/>
        </w:rPr>
        <w:t xml:space="preserve"> </w:t>
      </w:r>
      <w:r w:rsidRPr="00546F9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ที่ส่งผลกระทบต่อการวัดมูลค่าของเครื่องมือ</w:t>
      </w:r>
      <w:r w:rsidRPr="00546F93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ทางการเงินในสกุลเงินตราต่างประเทศ และส่งผลกระทบต่อกำไรหรือขาดทุนเป็นจำนวนเงินตามที่แสดง</w:t>
      </w:r>
      <w:r w:rsidRPr="0048553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ไว้ด้านล่าง </w:t>
      </w:r>
      <w:r w:rsidR="00145E82">
        <w:rPr>
          <w:rFonts w:asciiTheme="majorBidi" w:hAnsiTheme="majorBidi" w:cstheme="majorBidi"/>
          <w:sz w:val="30"/>
          <w:szCs w:val="30"/>
          <w:lang w:val="en-US" w:bidi="th-TH"/>
        </w:rPr>
        <w:br/>
      </w:r>
      <w:r w:rsidRPr="0048553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การวิเคราะห์ข้างต้นตั้งอยู่บนข้อสมมติที่ว่าตัวแปรอื่นโดยเฉพาะอัตราดอกเบี้ยเป็นอัตราคงที่ และไม่คำนึงถึงผลกระทบที่มีต่อยอดขายและยอดซื้อที่คาดการณ์ไว้ </w:t>
      </w:r>
    </w:p>
    <w:p w14:paraId="128F9475" w14:textId="77777777" w:rsidR="002547E7" w:rsidRPr="0048553C" w:rsidRDefault="002547E7" w:rsidP="002547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8644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260"/>
        <w:gridCol w:w="1440"/>
        <w:gridCol w:w="180"/>
        <w:gridCol w:w="1354"/>
      </w:tblGrid>
      <w:tr w:rsidR="00332AE3" w:rsidRPr="0048553C" w14:paraId="2EA38C51" w14:textId="77777777" w:rsidTr="003E6F7C">
        <w:trPr>
          <w:trHeight w:val="218"/>
          <w:tblHeader/>
        </w:trPr>
        <w:tc>
          <w:tcPr>
            <w:tcW w:w="4410" w:type="dxa"/>
          </w:tcPr>
          <w:p w14:paraId="293F091F" w14:textId="77777777" w:rsidR="00332AE3" w:rsidRPr="0048553C" w:rsidRDefault="00332AE3" w:rsidP="00E158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34" w:type="dxa"/>
            <w:gridSpan w:val="4"/>
          </w:tcPr>
          <w:p w14:paraId="2C1B4E9C" w14:textId="0A8B6C07" w:rsidR="00332AE3" w:rsidRPr="00332AE3" w:rsidRDefault="00332AE3" w:rsidP="00332AE3">
            <w:pPr>
              <w:pStyle w:val="acctmergecolhdg"/>
              <w:spacing w:line="240" w:lineRule="auto"/>
              <w:ind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546F93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  <w:r w:rsidRPr="00546F9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/ </w:t>
            </w:r>
            <w:r w:rsidRPr="00546F93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งบการเงินฉพาะกิจการ</w:t>
            </w:r>
          </w:p>
        </w:tc>
      </w:tr>
      <w:tr w:rsidR="004F47A5" w:rsidRPr="0048553C" w14:paraId="29B2E1FC" w14:textId="77777777" w:rsidTr="002015D4">
        <w:trPr>
          <w:trHeight w:val="218"/>
          <w:tblHeader/>
        </w:trPr>
        <w:tc>
          <w:tcPr>
            <w:tcW w:w="4410" w:type="dxa"/>
          </w:tcPr>
          <w:p w14:paraId="534ACA81" w14:textId="268721AA" w:rsidR="004F47A5" w:rsidRPr="0048553C" w:rsidRDefault="004F47A5" w:rsidP="00E1589F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  <w:r w:rsidRPr="004855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4855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852A1" w:rsidRPr="008852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855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855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4855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852A1" w:rsidRPr="008852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774790D9" w14:textId="77777777" w:rsidR="004F47A5" w:rsidRPr="0048553C" w:rsidRDefault="004F47A5" w:rsidP="00E1589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55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974" w:type="dxa"/>
            <w:gridSpan w:val="3"/>
            <w:hideMark/>
          </w:tcPr>
          <w:p w14:paraId="0F8CDACF" w14:textId="77777777" w:rsidR="004F47A5" w:rsidRPr="0048553C" w:rsidRDefault="004F47A5" w:rsidP="00E1589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855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</w:tr>
      <w:tr w:rsidR="004F47A5" w:rsidRPr="0048553C" w14:paraId="1F755119" w14:textId="77777777" w:rsidTr="003E6F7C">
        <w:trPr>
          <w:tblHeader/>
        </w:trPr>
        <w:tc>
          <w:tcPr>
            <w:tcW w:w="4410" w:type="dxa"/>
          </w:tcPr>
          <w:p w14:paraId="4E944F85" w14:textId="77777777" w:rsidR="004F47A5" w:rsidRPr="0048553C" w:rsidRDefault="004F47A5" w:rsidP="00E158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2ABB8C64" w14:textId="77777777" w:rsidR="004F47A5" w:rsidRPr="0048553C" w:rsidRDefault="004F47A5" w:rsidP="00E1589F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855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440" w:type="dxa"/>
            <w:hideMark/>
          </w:tcPr>
          <w:p w14:paraId="7805A174" w14:textId="77777777" w:rsidR="004F47A5" w:rsidRPr="0048553C" w:rsidRDefault="004F47A5" w:rsidP="00E1589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855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0B0FEA23" w14:textId="77777777" w:rsidR="004F47A5" w:rsidRPr="0048553C" w:rsidRDefault="004F47A5" w:rsidP="00E1589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hideMark/>
          </w:tcPr>
          <w:p w14:paraId="7C95F217" w14:textId="77777777" w:rsidR="004F47A5" w:rsidRPr="0048553C" w:rsidRDefault="004F47A5" w:rsidP="00E1589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55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4F47A5" w:rsidRPr="0048553C" w14:paraId="59401122" w14:textId="77777777" w:rsidTr="002015D4">
        <w:trPr>
          <w:tblHeader/>
        </w:trPr>
        <w:tc>
          <w:tcPr>
            <w:tcW w:w="4410" w:type="dxa"/>
          </w:tcPr>
          <w:p w14:paraId="72B4DF8E" w14:textId="77777777" w:rsidR="004F47A5" w:rsidRPr="0048553C" w:rsidRDefault="004F47A5" w:rsidP="00E158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FF142A0" w14:textId="77777777" w:rsidR="004F47A5" w:rsidRPr="0048553C" w:rsidRDefault="004F47A5" w:rsidP="00E1589F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8553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</w:t>
            </w:r>
            <w:r w:rsidRPr="004855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อยละ</w:t>
            </w:r>
            <w:r w:rsidRPr="0048553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974" w:type="dxa"/>
            <w:gridSpan w:val="3"/>
          </w:tcPr>
          <w:p w14:paraId="0595A74E" w14:textId="77777777" w:rsidR="004F47A5" w:rsidRPr="0048553C" w:rsidRDefault="004F47A5" w:rsidP="00E1589F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8553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E6F7C" w:rsidRPr="0048553C" w14:paraId="48B67F16" w14:textId="77777777" w:rsidTr="003E6F7C">
        <w:tc>
          <w:tcPr>
            <w:tcW w:w="4410" w:type="dxa"/>
            <w:hideMark/>
          </w:tcPr>
          <w:p w14:paraId="09DE2F3B" w14:textId="77777777" w:rsidR="003E6F7C" w:rsidRPr="0048553C" w:rsidRDefault="003E6F7C" w:rsidP="003E6F7C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8553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4855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2BC690CC" w14:textId="1F0532B1" w:rsidR="003E6F7C" w:rsidRPr="0048553C" w:rsidRDefault="003E6F7C" w:rsidP="003E6F7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40" w:type="dxa"/>
            <w:hideMark/>
          </w:tcPr>
          <w:p w14:paraId="7BADBBF2" w14:textId="306D6D0A" w:rsidR="003E6F7C" w:rsidRPr="00546F93" w:rsidRDefault="003E6F7C" w:rsidP="003E6F7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6F9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852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378</w:t>
            </w:r>
            <w:r w:rsidRPr="00546F9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3102AF3" w14:textId="77777777" w:rsidR="003E6F7C" w:rsidRPr="00546F93" w:rsidRDefault="003E6F7C" w:rsidP="003E6F7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hideMark/>
          </w:tcPr>
          <w:p w14:paraId="2E4C85D1" w14:textId="60B4D923" w:rsidR="003E6F7C" w:rsidRPr="00546F93" w:rsidRDefault="003E6F7C" w:rsidP="003E6F7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378</w:t>
            </w:r>
          </w:p>
        </w:tc>
      </w:tr>
      <w:tr w:rsidR="003E6F7C" w:rsidRPr="0048553C" w14:paraId="62A22610" w14:textId="77777777" w:rsidTr="003E6F7C">
        <w:tc>
          <w:tcPr>
            <w:tcW w:w="4410" w:type="dxa"/>
            <w:hideMark/>
          </w:tcPr>
          <w:p w14:paraId="1C3658DE" w14:textId="77777777" w:rsidR="003E6F7C" w:rsidRPr="0048553C" w:rsidRDefault="003E6F7C" w:rsidP="003E6F7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8553C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48553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เยน</w:t>
            </w:r>
          </w:p>
        </w:tc>
        <w:tc>
          <w:tcPr>
            <w:tcW w:w="1260" w:type="dxa"/>
            <w:shd w:val="clear" w:color="auto" w:fill="auto"/>
          </w:tcPr>
          <w:p w14:paraId="6BFC095F" w14:textId="06982565" w:rsidR="003E6F7C" w:rsidRPr="0048553C" w:rsidRDefault="003E6F7C" w:rsidP="003E6F7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440" w:type="dxa"/>
          </w:tcPr>
          <w:p w14:paraId="3F0081B7" w14:textId="2F76A598" w:rsidR="003E6F7C" w:rsidRPr="00546F93" w:rsidRDefault="003E6F7C" w:rsidP="003E6F7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6F9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852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546F9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17D1B3B" w14:textId="77777777" w:rsidR="003E6F7C" w:rsidRPr="00546F93" w:rsidRDefault="003E6F7C" w:rsidP="003E6F7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78A606F" w14:textId="7983B1BD" w:rsidR="003E6F7C" w:rsidRPr="00546F93" w:rsidRDefault="003E6F7C" w:rsidP="003E6F7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3E6F7C" w:rsidRPr="0048553C" w14:paraId="59F18219" w14:textId="77777777" w:rsidTr="003E6F7C">
        <w:tc>
          <w:tcPr>
            <w:tcW w:w="4410" w:type="dxa"/>
          </w:tcPr>
          <w:p w14:paraId="019B264F" w14:textId="77777777" w:rsidR="003E6F7C" w:rsidRPr="0048553C" w:rsidRDefault="003E6F7C" w:rsidP="003E6F7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8553C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  <w:r w:rsidRPr="004855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381946CB" w14:textId="5CD30489" w:rsidR="003E6F7C" w:rsidRPr="0048553C" w:rsidRDefault="003E6F7C" w:rsidP="003E6F7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40" w:type="dxa"/>
          </w:tcPr>
          <w:p w14:paraId="3CBDA606" w14:textId="332D912E" w:rsidR="003E6F7C" w:rsidRPr="00546F93" w:rsidRDefault="003E6F7C" w:rsidP="003E6F7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6F9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852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546F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852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493</w:t>
            </w:r>
            <w:r w:rsidRPr="00546F9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2971609" w14:textId="77777777" w:rsidR="003E6F7C" w:rsidRPr="00546F93" w:rsidRDefault="003E6F7C" w:rsidP="003E6F7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93539A7" w14:textId="49E61042" w:rsidR="003E6F7C" w:rsidRPr="00546F93" w:rsidRDefault="003E6F7C" w:rsidP="003E6F7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546F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852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493</w:t>
            </w:r>
          </w:p>
        </w:tc>
      </w:tr>
    </w:tbl>
    <w:p w14:paraId="2118EF65" w14:textId="77777777" w:rsidR="002547E7" w:rsidRPr="0048553C" w:rsidRDefault="002547E7" w:rsidP="002547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A40AA46" w14:textId="51A287C6" w:rsidR="000C2AF2" w:rsidRPr="000C2AF2" w:rsidRDefault="000C2AF2" w:rsidP="0095240D">
      <w:pPr>
        <w:pStyle w:val="block"/>
        <w:spacing w:after="0" w:line="240" w:lineRule="auto"/>
        <w:ind w:left="900" w:right="-7" w:hanging="450"/>
        <w:jc w:val="both"/>
        <w:rPr>
          <w:rFonts w:asciiTheme="majorBidi" w:hAnsiTheme="majorBidi" w:cstheme="majorBidi"/>
          <w:sz w:val="30"/>
          <w:szCs w:val="30"/>
        </w:rPr>
      </w:pPr>
      <w:r w:rsidRPr="000C2AF2">
        <w:rPr>
          <w:rFonts w:asciiTheme="majorBidi" w:hAnsiTheme="majorBidi" w:cstheme="majorBidi"/>
          <w:sz w:val="30"/>
          <w:szCs w:val="30"/>
        </w:rPr>
        <w:t>(</w:t>
      </w:r>
      <w:r w:rsidRPr="000C2AF2">
        <w:rPr>
          <w:rFonts w:asciiTheme="majorBidi" w:hAnsiTheme="majorBidi" w:cstheme="majorBidi" w:hint="cs"/>
          <w:sz w:val="30"/>
          <w:szCs w:val="30"/>
          <w:cs/>
          <w:lang w:bidi="th-TH"/>
        </w:rPr>
        <w:t>ค</w:t>
      </w:r>
      <w:r w:rsidRPr="000C2AF2">
        <w:rPr>
          <w:rFonts w:asciiTheme="majorBidi" w:hAnsiTheme="majorBidi" w:cstheme="majorBidi"/>
          <w:sz w:val="30"/>
          <w:szCs w:val="30"/>
        </w:rPr>
        <w:t>.</w:t>
      </w:r>
      <w:r w:rsidR="008852A1" w:rsidRPr="008852A1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0C2AF2">
        <w:rPr>
          <w:rFonts w:asciiTheme="majorBidi" w:hAnsiTheme="majorBidi" w:cstheme="majorBidi"/>
          <w:sz w:val="30"/>
          <w:szCs w:val="30"/>
        </w:rPr>
        <w:t>.</w:t>
      </w:r>
      <w:r w:rsidR="008852A1" w:rsidRPr="008852A1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0C2AF2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0C2AF2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  <w:r w:rsidRPr="000C2AF2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4DD12CD3" w14:textId="77777777" w:rsidR="000C2AF2" w:rsidRPr="002015D4" w:rsidRDefault="000C2AF2" w:rsidP="00201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CB17BFB" w14:textId="2A0A8330" w:rsidR="005F10D0" w:rsidRPr="005F10D0" w:rsidRDefault="005F10D0" w:rsidP="0095240D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F10D0">
        <w:rPr>
          <w:rFonts w:asciiTheme="majorBidi" w:hAnsiTheme="majorBidi" w:cstheme="majorBidi" w:hint="cs"/>
          <w:sz w:val="30"/>
          <w:szCs w:val="30"/>
          <w:cs/>
          <w:lang w:val="en-US"/>
        </w:rPr>
        <w:t>ความเสี่ยงด้านอัตราดอกเบี้ยหมายถึง</w:t>
      </w:r>
      <w:r w:rsidR="0045063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5F10D0">
        <w:rPr>
          <w:rFonts w:asciiTheme="majorBidi" w:hAnsiTheme="majorBidi" w:cstheme="majorBidi" w:hint="cs"/>
          <w:sz w:val="30"/>
          <w:szCs w:val="30"/>
          <w:cs/>
          <w:lang w:val="en-US"/>
        </w:rPr>
        <w:t>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กลุ่มบริษัทมี</w:t>
      </w:r>
      <w:r w:rsidR="00DB2B75">
        <w:rPr>
          <w:rFonts w:asciiTheme="majorBidi" w:hAnsiTheme="majorBidi" w:cstheme="majorBidi"/>
          <w:sz w:val="30"/>
          <w:szCs w:val="30"/>
          <w:lang w:val="en-US"/>
        </w:rPr>
        <w:br/>
      </w:r>
      <w:r w:rsidRPr="005F10D0">
        <w:rPr>
          <w:rFonts w:asciiTheme="majorBidi" w:hAnsiTheme="majorBidi" w:cstheme="majorBidi" w:hint="cs"/>
          <w:sz w:val="30"/>
          <w:szCs w:val="30"/>
          <w:cs/>
          <w:lang w:val="en-US"/>
        </w:rPr>
        <w:t>ความ</w:t>
      </w:r>
      <w:r w:rsidRPr="0045063F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เสี่ยงด้านอัตราดอกเบี้ยที่เกิดจากเงินกู้ยืม (ดูหมายเหตุประกอบงบการเงินข้อ </w:t>
      </w:r>
      <w:r w:rsidR="008852A1" w:rsidRPr="0045063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14</w:t>
      </w:r>
      <w:r w:rsidRPr="0045063F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) กลุ่มบริษัท</w:t>
      </w:r>
      <w:r w:rsidRPr="0045063F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ได้</w:t>
      </w:r>
      <w:r w:rsidRPr="0045063F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จัดการ</w:t>
      </w:r>
      <w:r w:rsidRPr="00DB2B75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ความเสี่ยงดังกล่าวโดยพิจารณาสินทรัพย์และหนี้สินทางการเงินทั้งอัตราดอกเบี้ยคงที่และอัตราดอกเบี้ย</w:t>
      </w:r>
      <w:r w:rsidRPr="005F10D0">
        <w:rPr>
          <w:rFonts w:asciiTheme="majorBidi" w:hAnsiTheme="majorBidi" w:cstheme="majorBidi" w:hint="cs"/>
          <w:sz w:val="30"/>
          <w:szCs w:val="30"/>
          <w:cs/>
          <w:lang w:val="en-US"/>
        </w:rPr>
        <w:t>ลอยตัวตามความเหมาะสมของสภาพตลาด</w:t>
      </w:r>
    </w:p>
    <w:p w14:paraId="6FEE4A83" w14:textId="77777777" w:rsidR="00170841" w:rsidRPr="004F47A5" w:rsidRDefault="00170841" w:rsidP="002547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  <w:lang w:val="en-GB"/>
        </w:rPr>
      </w:pPr>
    </w:p>
    <w:tbl>
      <w:tblPr>
        <w:tblStyle w:val="TableGrid"/>
        <w:tblW w:w="864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5"/>
        <w:gridCol w:w="995"/>
        <w:gridCol w:w="268"/>
        <w:gridCol w:w="992"/>
        <w:gridCol w:w="270"/>
        <w:gridCol w:w="995"/>
        <w:gridCol w:w="268"/>
        <w:gridCol w:w="987"/>
      </w:tblGrid>
      <w:tr w:rsidR="00E56ED6" w:rsidRPr="0048553C" w14:paraId="09ECD6F1" w14:textId="77777777" w:rsidTr="0095240D">
        <w:trPr>
          <w:tblHeader/>
        </w:trPr>
        <w:tc>
          <w:tcPr>
            <w:tcW w:w="3865" w:type="dxa"/>
            <w:hideMark/>
          </w:tcPr>
          <w:p w14:paraId="23AD6706" w14:textId="77777777" w:rsidR="00E56ED6" w:rsidRPr="0048553C" w:rsidRDefault="00E56ED6" w:rsidP="00E1589F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855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ฐานะเปิดต่อความเสี่ยงด้านอัตราดอกเบี้ย </w:t>
            </w:r>
          </w:p>
        </w:tc>
        <w:tc>
          <w:tcPr>
            <w:tcW w:w="2255" w:type="dxa"/>
            <w:gridSpan w:val="3"/>
          </w:tcPr>
          <w:p w14:paraId="4E560627" w14:textId="77777777" w:rsidR="00E56ED6" w:rsidRPr="0048553C" w:rsidRDefault="00E56ED6" w:rsidP="00E1589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855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5536F01E" w14:textId="77777777" w:rsidR="00E56ED6" w:rsidRPr="0048553C" w:rsidRDefault="00E56ED6" w:rsidP="00E1589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37A68298" w14:textId="77777777" w:rsidR="00E56ED6" w:rsidRPr="0048553C" w:rsidRDefault="00E56ED6" w:rsidP="00E1589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855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56ED6" w:rsidRPr="0048553C" w14:paraId="03CE950F" w14:textId="77777777" w:rsidTr="0095240D">
        <w:trPr>
          <w:tblHeader/>
        </w:trPr>
        <w:tc>
          <w:tcPr>
            <w:tcW w:w="3865" w:type="dxa"/>
            <w:hideMark/>
          </w:tcPr>
          <w:p w14:paraId="5DFE873C" w14:textId="6D927DD6" w:rsidR="00E56ED6" w:rsidRPr="0048553C" w:rsidRDefault="00E56ED6" w:rsidP="00E1589F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855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8852A1" w:rsidRPr="008852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4855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4855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5" w:type="dxa"/>
            <w:hideMark/>
          </w:tcPr>
          <w:p w14:paraId="0896DEAB" w14:textId="4A08D891" w:rsidR="00E56ED6" w:rsidRPr="0048553C" w:rsidRDefault="008852A1" w:rsidP="00E1589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8" w:type="dxa"/>
          </w:tcPr>
          <w:p w14:paraId="1EE8FFBE" w14:textId="77777777" w:rsidR="00E56ED6" w:rsidRPr="0048553C" w:rsidRDefault="00E56ED6" w:rsidP="00E1589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hideMark/>
          </w:tcPr>
          <w:p w14:paraId="6BA7E9A6" w14:textId="6779C7FD" w:rsidR="00E56ED6" w:rsidRPr="0048553C" w:rsidRDefault="008852A1" w:rsidP="00E1589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23BB660A" w14:textId="77777777" w:rsidR="00E56ED6" w:rsidRPr="0048553C" w:rsidRDefault="00E56ED6" w:rsidP="00E1589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5" w:type="dxa"/>
            <w:hideMark/>
          </w:tcPr>
          <w:p w14:paraId="6746544A" w14:textId="26791D63" w:rsidR="00E56ED6" w:rsidRPr="0048553C" w:rsidRDefault="008852A1" w:rsidP="00E1589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8" w:type="dxa"/>
          </w:tcPr>
          <w:p w14:paraId="101C7FBD" w14:textId="77777777" w:rsidR="00E56ED6" w:rsidRPr="0048553C" w:rsidRDefault="00E56ED6" w:rsidP="00E1589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7" w:type="dxa"/>
            <w:hideMark/>
          </w:tcPr>
          <w:p w14:paraId="305D3BDF" w14:textId="50CC5E7E" w:rsidR="00E56ED6" w:rsidRPr="0048553C" w:rsidRDefault="008852A1" w:rsidP="00E1589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E56ED6" w:rsidRPr="0048553C" w14:paraId="0EE24B86" w14:textId="77777777" w:rsidTr="0095240D">
        <w:trPr>
          <w:tblHeader/>
        </w:trPr>
        <w:tc>
          <w:tcPr>
            <w:tcW w:w="3865" w:type="dxa"/>
          </w:tcPr>
          <w:p w14:paraId="27391906" w14:textId="77777777" w:rsidR="00E56ED6" w:rsidRPr="0048553C" w:rsidRDefault="00E56ED6" w:rsidP="00E1589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75" w:type="dxa"/>
            <w:gridSpan w:val="7"/>
            <w:hideMark/>
          </w:tcPr>
          <w:p w14:paraId="5481B3F9" w14:textId="77777777" w:rsidR="00E56ED6" w:rsidRPr="0048553C" w:rsidRDefault="00E56ED6" w:rsidP="00E1589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4855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48553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4855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E56ED6" w:rsidRPr="0048553C" w14:paraId="499B152E" w14:textId="77777777" w:rsidTr="0095240D">
        <w:tc>
          <w:tcPr>
            <w:tcW w:w="3865" w:type="dxa"/>
            <w:hideMark/>
          </w:tcPr>
          <w:p w14:paraId="1A781505" w14:textId="77777777" w:rsidR="00E56ED6" w:rsidRPr="0048553C" w:rsidRDefault="00E56ED6" w:rsidP="00E1589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4855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5" w:type="dxa"/>
            <w:vAlign w:val="bottom"/>
          </w:tcPr>
          <w:p w14:paraId="0BCB2348" w14:textId="77777777" w:rsidR="00E56ED6" w:rsidRPr="0048553C" w:rsidRDefault="00E56ED6" w:rsidP="00E1589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B15390E" w14:textId="77777777" w:rsidR="00E56ED6" w:rsidRPr="0048553C" w:rsidRDefault="00E56ED6" w:rsidP="00E1589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483A94E5" w14:textId="77777777" w:rsidR="00E56ED6" w:rsidRPr="0048553C" w:rsidRDefault="00E56ED6" w:rsidP="00E1589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6EE19F" w14:textId="77777777" w:rsidR="00E56ED6" w:rsidRPr="0048553C" w:rsidRDefault="00E56ED6" w:rsidP="00E1589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5" w:type="dxa"/>
            <w:vAlign w:val="bottom"/>
          </w:tcPr>
          <w:p w14:paraId="5AD24EBA" w14:textId="77777777" w:rsidR="00E56ED6" w:rsidRPr="0048553C" w:rsidRDefault="00E56ED6" w:rsidP="00E1589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512317BA" w14:textId="77777777" w:rsidR="00E56ED6" w:rsidRPr="0048553C" w:rsidRDefault="00E56ED6" w:rsidP="00E1589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4A521276" w14:textId="77777777" w:rsidR="00E56ED6" w:rsidRPr="0048553C" w:rsidRDefault="00E56ED6" w:rsidP="00E1589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752AF" w:rsidRPr="0048553C" w14:paraId="73CE4ABE" w14:textId="77777777" w:rsidTr="0095240D">
        <w:tc>
          <w:tcPr>
            <w:tcW w:w="3865" w:type="dxa"/>
            <w:hideMark/>
          </w:tcPr>
          <w:p w14:paraId="5D885728" w14:textId="77777777" w:rsidR="00C752AF" w:rsidRPr="0048553C" w:rsidRDefault="00C752AF" w:rsidP="00C752A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8553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848461" w14:textId="39C1680B" w:rsidR="00C752AF" w:rsidRPr="0048553C" w:rsidRDefault="008852A1" w:rsidP="00C752A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</w:t>
            </w:r>
            <w:r w:rsidR="00C752AF" w:rsidRPr="004855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852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768</w:t>
            </w:r>
          </w:p>
        </w:tc>
        <w:tc>
          <w:tcPr>
            <w:tcW w:w="268" w:type="dxa"/>
            <w:vAlign w:val="center"/>
          </w:tcPr>
          <w:p w14:paraId="40D757D4" w14:textId="77777777" w:rsidR="00C752AF" w:rsidRPr="0048553C" w:rsidRDefault="00C752AF" w:rsidP="00C752A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512AA5" w14:textId="262C1A61" w:rsidR="00C752AF" w:rsidRPr="0048553C" w:rsidRDefault="008852A1" w:rsidP="00C752A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  <w:r w:rsidR="00C752AF" w:rsidRPr="004855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852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664</w:t>
            </w:r>
          </w:p>
        </w:tc>
        <w:tc>
          <w:tcPr>
            <w:tcW w:w="270" w:type="dxa"/>
          </w:tcPr>
          <w:p w14:paraId="64DDD27B" w14:textId="77777777" w:rsidR="00C752AF" w:rsidRPr="0048553C" w:rsidRDefault="00C752AF" w:rsidP="00C752A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E0B105" w14:textId="5288BBEB" w:rsidR="00C752AF" w:rsidRPr="0048553C" w:rsidRDefault="008852A1" w:rsidP="00C752A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</w:t>
            </w:r>
            <w:r w:rsidR="00C752AF" w:rsidRPr="004855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852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768</w:t>
            </w:r>
          </w:p>
        </w:tc>
        <w:tc>
          <w:tcPr>
            <w:tcW w:w="268" w:type="dxa"/>
            <w:vAlign w:val="center"/>
          </w:tcPr>
          <w:p w14:paraId="42F3DBB7" w14:textId="77777777" w:rsidR="00C752AF" w:rsidRPr="0048553C" w:rsidRDefault="00C752AF" w:rsidP="00C752A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40DF96" w14:textId="1BDD6FE8" w:rsidR="00C752AF" w:rsidRPr="0048553C" w:rsidRDefault="008852A1" w:rsidP="00C752A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  <w:r w:rsidR="00C752AF" w:rsidRPr="004855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852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664</w:t>
            </w:r>
          </w:p>
        </w:tc>
      </w:tr>
      <w:tr w:rsidR="00C752AF" w:rsidRPr="0048553C" w14:paraId="79019B27" w14:textId="77777777" w:rsidTr="0095240D">
        <w:tc>
          <w:tcPr>
            <w:tcW w:w="3865" w:type="dxa"/>
          </w:tcPr>
          <w:p w14:paraId="4C163F47" w14:textId="77777777" w:rsidR="00C752AF" w:rsidRPr="0048553C" w:rsidRDefault="00C752AF" w:rsidP="00C752A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C866222" w14:textId="66159FC6" w:rsidR="00C752AF" w:rsidRPr="0048553C" w:rsidRDefault="008852A1" w:rsidP="00C752A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852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229</w:t>
            </w:r>
            <w:r w:rsidR="00C752AF" w:rsidRPr="004855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768</w:t>
            </w:r>
          </w:p>
        </w:tc>
        <w:tc>
          <w:tcPr>
            <w:tcW w:w="268" w:type="dxa"/>
            <w:vAlign w:val="center"/>
          </w:tcPr>
          <w:p w14:paraId="1A6F75F1" w14:textId="77777777" w:rsidR="00C752AF" w:rsidRPr="0048553C" w:rsidRDefault="00C752AF" w:rsidP="00C752A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10C4BE2" w14:textId="6757F7B6" w:rsidR="00C752AF" w:rsidRPr="0048553C" w:rsidRDefault="008852A1" w:rsidP="00C752A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852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800</w:t>
            </w:r>
            <w:r w:rsidR="00C752AF" w:rsidRPr="004855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664</w:t>
            </w:r>
          </w:p>
        </w:tc>
        <w:tc>
          <w:tcPr>
            <w:tcW w:w="270" w:type="dxa"/>
          </w:tcPr>
          <w:p w14:paraId="0FC7F2D3" w14:textId="77777777" w:rsidR="00C752AF" w:rsidRPr="0048553C" w:rsidRDefault="00C752AF" w:rsidP="00C752A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4BB3457" w14:textId="0A9FFDBF" w:rsidR="00C752AF" w:rsidRPr="0048553C" w:rsidRDefault="008852A1" w:rsidP="00C752A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852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229</w:t>
            </w:r>
            <w:r w:rsidR="00C752AF" w:rsidRPr="004855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768</w:t>
            </w:r>
          </w:p>
        </w:tc>
        <w:tc>
          <w:tcPr>
            <w:tcW w:w="268" w:type="dxa"/>
            <w:vAlign w:val="center"/>
          </w:tcPr>
          <w:p w14:paraId="1CD39D1D" w14:textId="77777777" w:rsidR="00C752AF" w:rsidRPr="0048553C" w:rsidRDefault="00C752AF" w:rsidP="00C752A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D3F1B27" w14:textId="0B4757CA" w:rsidR="00C752AF" w:rsidRPr="0048553C" w:rsidRDefault="008852A1" w:rsidP="00C752A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852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800</w:t>
            </w:r>
            <w:r w:rsidR="00C752AF" w:rsidRPr="004855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664</w:t>
            </w:r>
          </w:p>
        </w:tc>
      </w:tr>
    </w:tbl>
    <w:p w14:paraId="4DAA2E43" w14:textId="77777777" w:rsidR="00E56ED6" w:rsidRPr="0048553C" w:rsidRDefault="00E56ED6" w:rsidP="001C5D85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75083B9" w14:textId="77777777" w:rsidR="00AC6892" w:rsidRDefault="00AC6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4BDAD5D" w14:textId="676DB89E" w:rsidR="001C5D85" w:rsidRPr="00727F5E" w:rsidRDefault="001C5D85" w:rsidP="00727F5E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27F5E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การบริหารจัดการทุน</w:t>
      </w:r>
    </w:p>
    <w:p w14:paraId="4BB08746" w14:textId="77777777" w:rsidR="001C5D85" w:rsidRPr="001848BE" w:rsidRDefault="001C5D85" w:rsidP="001C5D85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highlight w:val="yellow"/>
          <w:lang w:val="en-US"/>
        </w:rPr>
      </w:pPr>
    </w:p>
    <w:p w14:paraId="4E427500" w14:textId="1BD878FC" w:rsidR="001C5D85" w:rsidRPr="00EF13A3" w:rsidRDefault="001C5D85" w:rsidP="001C5D85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2B79C8">
        <w:rPr>
          <w:rFonts w:ascii="Angsana New" w:hAnsi="Angsana New" w:hint="cs"/>
          <w:sz w:val="30"/>
          <w:szCs w:val="30"/>
          <w:cs/>
        </w:rPr>
        <w:t>นโยบายของคณะกรรมการบริษัทคือ</w:t>
      </w:r>
      <w:r w:rsidR="0045063F">
        <w:rPr>
          <w:rFonts w:ascii="Angsana New" w:hAnsi="Angsana New"/>
          <w:sz w:val="30"/>
          <w:szCs w:val="30"/>
          <w:lang w:val="en-US"/>
        </w:rPr>
        <w:t xml:space="preserve"> </w:t>
      </w:r>
      <w:r w:rsidRPr="002B79C8">
        <w:rPr>
          <w:rFonts w:ascii="Angsana New" w:hAnsi="Angsana New" w:hint="cs"/>
          <w:sz w:val="30"/>
          <w:szCs w:val="30"/>
          <w:cs/>
        </w:rPr>
        <w:t>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ซึ่งกลุ่มบริษัทพิจารณาจากสัดส่วนของผลตอบแทนจากกิจกรรมดำเนินงานต่อส่วนของผู้ถือหุ้น อีกทั้งยังกำกับดูแลระดับการจ่ายเงินปันผลให้แก่ผู้ถือหุ้นสามัญ</w:t>
      </w:r>
    </w:p>
    <w:p w14:paraId="668F6268" w14:textId="77777777" w:rsidR="001C5D85" w:rsidRPr="00EF13A3" w:rsidRDefault="001C5D85" w:rsidP="001C5D85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25BF0EB8" w14:textId="77777777" w:rsidR="00273916" w:rsidRPr="00727F5E" w:rsidRDefault="00A22316" w:rsidP="00727F5E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727F5E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  <w:r w:rsidRPr="00727F5E">
        <w:rPr>
          <w:rFonts w:ascii="Angsana New" w:hAnsi="Angsana New" w:cs="Angsana New" w:hint="cs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2DA461A4" w14:textId="77777777" w:rsidR="00273916" w:rsidRDefault="00273916" w:rsidP="00273916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Style w:val="TableGrid"/>
        <w:tblW w:w="91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2"/>
        <w:gridCol w:w="995"/>
        <w:gridCol w:w="268"/>
        <w:gridCol w:w="992"/>
        <w:gridCol w:w="270"/>
        <w:gridCol w:w="995"/>
        <w:gridCol w:w="268"/>
        <w:gridCol w:w="987"/>
      </w:tblGrid>
      <w:tr w:rsidR="0011785B" w:rsidRPr="0048553C" w14:paraId="28652931" w14:textId="77777777" w:rsidTr="00AC6892">
        <w:trPr>
          <w:tblHeader/>
        </w:trPr>
        <w:tc>
          <w:tcPr>
            <w:tcW w:w="4372" w:type="dxa"/>
            <w:hideMark/>
          </w:tcPr>
          <w:p w14:paraId="458107A4" w14:textId="2D8AEC23" w:rsidR="0011785B" w:rsidRPr="00546F93" w:rsidRDefault="0011785B" w:rsidP="00E24DB7">
            <w:pPr>
              <w:pStyle w:val="block"/>
              <w:spacing w:after="0" w:line="240" w:lineRule="atLeast"/>
              <w:ind w:left="-61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255" w:type="dxa"/>
            <w:gridSpan w:val="3"/>
          </w:tcPr>
          <w:p w14:paraId="020F05E9" w14:textId="77777777" w:rsidR="0011785B" w:rsidRPr="00546F93" w:rsidRDefault="0011785B" w:rsidP="005C56D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46F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15625B44" w14:textId="77777777" w:rsidR="0011785B" w:rsidRPr="00546F93" w:rsidRDefault="0011785B" w:rsidP="005C56D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79540C34" w14:textId="77777777" w:rsidR="0011785B" w:rsidRPr="00546F93" w:rsidRDefault="0011785B" w:rsidP="005C56D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46F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1785B" w:rsidRPr="0048553C" w14:paraId="1B8E317D" w14:textId="77777777" w:rsidTr="00AC6892">
        <w:trPr>
          <w:tblHeader/>
        </w:trPr>
        <w:tc>
          <w:tcPr>
            <w:tcW w:w="4372" w:type="dxa"/>
            <w:hideMark/>
          </w:tcPr>
          <w:p w14:paraId="4BEA11D8" w14:textId="6E41F74B" w:rsidR="0011785B" w:rsidRPr="00546F93" w:rsidRDefault="0011785B" w:rsidP="00AC6892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bookmarkStart w:id="8" w:name="_GoBack"/>
            <w:bookmarkEnd w:id="8"/>
          </w:p>
        </w:tc>
        <w:tc>
          <w:tcPr>
            <w:tcW w:w="995" w:type="dxa"/>
            <w:hideMark/>
          </w:tcPr>
          <w:p w14:paraId="6DBB6B86" w14:textId="22591021" w:rsidR="0011785B" w:rsidRPr="00546F93" w:rsidRDefault="008852A1" w:rsidP="005C56D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8" w:type="dxa"/>
          </w:tcPr>
          <w:p w14:paraId="4A18EEA3" w14:textId="77777777" w:rsidR="0011785B" w:rsidRPr="00546F93" w:rsidRDefault="0011785B" w:rsidP="005C56D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hideMark/>
          </w:tcPr>
          <w:p w14:paraId="3987BFE7" w14:textId="3A7508DD" w:rsidR="0011785B" w:rsidRPr="00546F93" w:rsidRDefault="008852A1" w:rsidP="005C56D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27D9CED8" w14:textId="77777777" w:rsidR="0011785B" w:rsidRPr="00546F93" w:rsidRDefault="0011785B" w:rsidP="005C56D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5" w:type="dxa"/>
            <w:hideMark/>
          </w:tcPr>
          <w:p w14:paraId="69E10AB5" w14:textId="1390AF97" w:rsidR="0011785B" w:rsidRPr="00546F93" w:rsidRDefault="008852A1" w:rsidP="005C56D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8" w:type="dxa"/>
          </w:tcPr>
          <w:p w14:paraId="7964C493" w14:textId="77777777" w:rsidR="0011785B" w:rsidRPr="00546F93" w:rsidRDefault="0011785B" w:rsidP="005C56D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7" w:type="dxa"/>
            <w:hideMark/>
          </w:tcPr>
          <w:p w14:paraId="29D64127" w14:textId="77A8D1B7" w:rsidR="0011785B" w:rsidRPr="00546F93" w:rsidRDefault="008852A1" w:rsidP="005C56D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11785B" w:rsidRPr="0048553C" w14:paraId="30E0E6C0" w14:textId="77777777" w:rsidTr="00AC6892">
        <w:trPr>
          <w:tblHeader/>
        </w:trPr>
        <w:tc>
          <w:tcPr>
            <w:tcW w:w="4372" w:type="dxa"/>
          </w:tcPr>
          <w:p w14:paraId="390D445B" w14:textId="77777777" w:rsidR="0011785B" w:rsidRPr="00546F93" w:rsidRDefault="0011785B" w:rsidP="005C56D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75" w:type="dxa"/>
            <w:gridSpan w:val="7"/>
            <w:hideMark/>
          </w:tcPr>
          <w:p w14:paraId="4D041686" w14:textId="77777777" w:rsidR="0011785B" w:rsidRPr="00546F93" w:rsidRDefault="0011785B" w:rsidP="005C56D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546F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546F9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546F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11785B" w:rsidRPr="0048553C" w14:paraId="79BB4902" w14:textId="77777777" w:rsidTr="00AC6892">
        <w:tc>
          <w:tcPr>
            <w:tcW w:w="4372" w:type="dxa"/>
            <w:hideMark/>
          </w:tcPr>
          <w:p w14:paraId="3F0125F2" w14:textId="34C6111A" w:rsidR="0011785B" w:rsidRPr="0048553C" w:rsidRDefault="0011785B" w:rsidP="005C56D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178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</w:t>
            </w:r>
            <w:r w:rsidRPr="0011785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ตามสัญญาเช่า</w:t>
            </w:r>
          </w:p>
        </w:tc>
        <w:tc>
          <w:tcPr>
            <w:tcW w:w="995" w:type="dxa"/>
            <w:vAlign w:val="bottom"/>
          </w:tcPr>
          <w:p w14:paraId="2A1998B8" w14:textId="77777777" w:rsidR="0011785B" w:rsidRPr="0048553C" w:rsidRDefault="0011785B" w:rsidP="005C56D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3304A296" w14:textId="77777777" w:rsidR="0011785B" w:rsidRPr="0048553C" w:rsidRDefault="0011785B" w:rsidP="005C56D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53DE22DE" w14:textId="77777777" w:rsidR="0011785B" w:rsidRPr="0048553C" w:rsidRDefault="0011785B" w:rsidP="005C56D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BEC7857" w14:textId="77777777" w:rsidR="0011785B" w:rsidRPr="0048553C" w:rsidRDefault="0011785B" w:rsidP="005C56D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5" w:type="dxa"/>
            <w:vAlign w:val="bottom"/>
          </w:tcPr>
          <w:p w14:paraId="09D16558" w14:textId="77777777" w:rsidR="0011785B" w:rsidRPr="0048553C" w:rsidRDefault="0011785B" w:rsidP="005C56D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41299C3D" w14:textId="77777777" w:rsidR="0011785B" w:rsidRPr="0048553C" w:rsidRDefault="0011785B" w:rsidP="005C56D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745B9DA2" w14:textId="77777777" w:rsidR="0011785B" w:rsidRPr="0048553C" w:rsidRDefault="0011785B" w:rsidP="005C56D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22156" w:rsidRPr="0048553C" w14:paraId="27EE398C" w14:textId="77777777" w:rsidTr="00AC6892">
        <w:tc>
          <w:tcPr>
            <w:tcW w:w="4372" w:type="dxa"/>
            <w:hideMark/>
          </w:tcPr>
          <w:p w14:paraId="20ECC6FE" w14:textId="26144EBF" w:rsidR="00A22156" w:rsidRPr="0048553C" w:rsidRDefault="00A22156" w:rsidP="00A2215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5D24">
              <w:rPr>
                <w:rFonts w:ascii="Angsana New" w:hAnsi="Angsana New" w:cs="Angsana New" w:hint="cs"/>
                <w:sz w:val="30"/>
                <w:szCs w:val="30"/>
                <w:cs/>
              </w:rPr>
              <w:t>ภายใน</w:t>
            </w:r>
            <w:r w:rsidRPr="00415D2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415D2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15D24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hideMark/>
          </w:tcPr>
          <w:p w14:paraId="369ABC17" w14:textId="755B6A9B" w:rsidR="00A22156" w:rsidRPr="0048553C" w:rsidRDefault="00A22156" w:rsidP="00A2215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502</w:t>
            </w:r>
          </w:p>
        </w:tc>
        <w:tc>
          <w:tcPr>
            <w:tcW w:w="268" w:type="dxa"/>
          </w:tcPr>
          <w:p w14:paraId="692E9293" w14:textId="77777777" w:rsidR="00A22156" w:rsidRPr="0048553C" w:rsidRDefault="00A22156" w:rsidP="00A2215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hideMark/>
          </w:tcPr>
          <w:p w14:paraId="3AB9F189" w14:textId="0156F9ED" w:rsidR="00A22156" w:rsidRPr="0048553C" w:rsidRDefault="00A22156" w:rsidP="00A2215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/>
              </w:rPr>
              <w:t>274</w:t>
            </w:r>
          </w:p>
        </w:tc>
        <w:tc>
          <w:tcPr>
            <w:tcW w:w="270" w:type="dxa"/>
          </w:tcPr>
          <w:p w14:paraId="0A73F056" w14:textId="77777777" w:rsidR="00A22156" w:rsidRPr="0048553C" w:rsidRDefault="00A22156" w:rsidP="00A2215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hideMark/>
          </w:tcPr>
          <w:p w14:paraId="1CD7C55F" w14:textId="10200031" w:rsidR="00A22156" w:rsidRPr="0048553C" w:rsidRDefault="00A22156" w:rsidP="00A2215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502</w:t>
            </w:r>
          </w:p>
        </w:tc>
        <w:tc>
          <w:tcPr>
            <w:tcW w:w="268" w:type="dxa"/>
          </w:tcPr>
          <w:p w14:paraId="1CBB94D9" w14:textId="77777777" w:rsidR="00A22156" w:rsidRPr="0048553C" w:rsidRDefault="00A22156" w:rsidP="00A2215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hideMark/>
          </w:tcPr>
          <w:p w14:paraId="6349F94F" w14:textId="540C1E11" w:rsidR="00A22156" w:rsidRPr="0048553C" w:rsidRDefault="00A22156" w:rsidP="00A2215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/>
              </w:rPr>
              <w:t>274</w:t>
            </w:r>
          </w:p>
        </w:tc>
      </w:tr>
      <w:tr w:rsidR="00A22156" w:rsidRPr="0048553C" w14:paraId="10557E8A" w14:textId="77777777" w:rsidTr="00AC6892">
        <w:tc>
          <w:tcPr>
            <w:tcW w:w="4372" w:type="dxa"/>
          </w:tcPr>
          <w:p w14:paraId="4E1FB2D1" w14:textId="69D935E9" w:rsidR="00A22156" w:rsidRPr="00415D24" w:rsidRDefault="00A22156" w:rsidP="00A2215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415D24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415D2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15D24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nil"/>
            </w:tcBorders>
          </w:tcPr>
          <w:p w14:paraId="311BDD42" w14:textId="784A4F9F" w:rsidR="00A22156" w:rsidRDefault="00A22156" w:rsidP="00A2215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81</w:t>
            </w:r>
          </w:p>
        </w:tc>
        <w:tc>
          <w:tcPr>
            <w:tcW w:w="268" w:type="dxa"/>
          </w:tcPr>
          <w:p w14:paraId="150404F2" w14:textId="77777777" w:rsidR="00A22156" w:rsidRPr="0048553C" w:rsidRDefault="00A22156" w:rsidP="00A2215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563E74D4" w14:textId="0E050ABB" w:rsidR="00A22156" w:rsidRDefault="00A22156" w:rsidP="00A2215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/>
              </w:rPr>
              <w:t>332</w:t>
            </w:r>
          </w:p>
        </w:tc>
        <w:tc>
          <w:tcPr>
            <w:tcW w:w="270" w:type="dxa"/>
          </w:tcPr>
          <w:p w14:paraId="3514DCB5" w14:textId="77777777" w:rsidR="00A22156" w:rsidRPr="0048553C" w:rsidRDefault="00A22156" w:rsidP="00A2215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nil"/>
            </w:tcBorders>
          </w:tcPr>
          <w:p w14:paraId="7C63D09C" w14:textId="34A88E63" w:rsidR="00A22156" w:rsidRDefault="00A22156" w:rsidP="00A2215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81</w:t>
            </w:r>
          </w:p>
        </w:tc>
        <w:tc>
          <w:tcPr>
            <w:tcW w:w="268" w:type="dxa"/>
          </w:tcPr>
          <w:p w14:paraId="1C46EE1B" w14:textId="77777777" w:rsidR="00A22156" w:rsidRPr="0048553C" w:rsidRDefault="00A22156" w:rsidP="00A2215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</w:tcPr>
          <w:p w14:paraId="682937FB" w14:textId="01073FB9" w:rsidR="00A22156" w:rsidRDefault="00A22156" w:rsidP="00A2215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  <w:lang w:val="en-US"/>
              </w:rPr>
              <w:t>332</w:t>
            </w:r>
          </w:p>
        </w:tc>
      </w:tr>
      <w:tr w:rsidR="00A22156" w:rsidRPr="0048553C" w14:paraId="785CDBFD" w14:textId="77777777" w:rsidTr="00AC6892">
        <w:tc>
          <w:tcPr>
            <w:tcW w:w="4372" w:type="dxa"/>
          </w:tcPr>
          <w:p w14:paraId="79226E45" w14:textId="06B88EA4" w:rsidR="00A22156" w:rsidRPr="0048553C" w:rsidRDefault="00A22156" w:rsidP="00A2215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711EA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8ED5909" w14:textId="424CB781" w:rsidR="00A22156" w:rsidRPr="0048553C" w:rsidRDefault="00A22156" w:rsidP="00A2215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283</w:t>
            </w:r>
          </w:p>
        </w:tc>
        <w:tc>
          <w:tcPr>
            <w:tcW w:w="268" w:type="dxa"/>
          </w:tcPr>
          <w:p w14:paraId="047D6D70" w14:textId="77777777" w:rsidR="00A22156" w:rsidRPr="0048553C" w:rsidRDefault="00A22156" w:rsidP="00A2215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ADC19E2" w14:textId="1C2593B5" w:rsidR="00A22156" w:rsidRPr="0048553C" w:rsidRDefault="00A22156" w:rsidP="00A2215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606</w:t>
            </w:r>
          </w:p>
        </w:tc>
        <w:tc>
          <w:tcPr>
            <w:tcW w:w="270" w:type="dxa"/>
          </w:tcPr>
          <w:p w14:paraId="48D9D5C8" w14:textId="77777777" w:rsidR="00A22156" w:rsidRPr="0048553C" w:rsidRDefault="00A22156" w:rsidP="00A2215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7EB3BF6" w14:textId="4B08A584" w:rsidR="00A22156" w:rsidRPr="0048553C" w:rsidRDefault="00A22156" w:rsidP="00A2215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283</w:t>
            </w:r>
          </w:p>
        </w:tc>
        <w:tc>
          <w:tcPr>
            <w:tcW w:w="268" w:type="dxa"/>
          </w:tcPr>
          <w:p w14:paraId="46683232" w14:textId="77777777" w:rsidR="00A22156" w:rsidRPr="0048553C" w:rsidRDefault="00A22156" w:rsidP="00A2215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65A7C3C" w14:textId="78D60085" w:rsidR="00A22156" w:rsidRPr="0048553C" w:rsidRDefault="00A22156" w:rsidP="00A2215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606</w:t>
            </w:r>
          </w:p>
        </w:tc>
      </w:tr>
    </w:tbl>
    <w:p w14:paraId="2C8A4D8E" w14:textId="77777777" w:rsidR="00E70682" w:rsidRPr="00BD67B2" w:rsidRDefault="00E70682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0CE073E" w14:textId="58E20435" w:rsidR="005D7EEA" w:rsidRPr="00BD67B2" w:rsidRDefault="00983864" w:rsidP="00BB1EB2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546F93">
        <w:rPr>
          <w:rFonts w:ascii="Angsana New" w:hAnsi="Angsana New" w:hint="cs"/>
          <w:spacing w:val="-6"/>
          <w:sz w:val="30"/>
          <w:szCs w:val="30"/>
          <w:cs/>
        </w:rPr>
        <w:t>กลุ่ม</w:t>
      </w:r>
      <w:r w:rsidR="00D72D3A" w:rsidRPr="00546F93">
        <w:rPr>
          <w:rFonts w:ascii="Angsana New" w:hAnsi="Angsana New"/>
          <w:spacing w:val="-6"/>
          <w:sz w:val="30"/>
          <w:szCs w:val="30"/>
          <w:cs/>
        </w:rPr>
        <w:t>บริษัทมีสั</w:t>
      </w:r>
      <w:r w:rsidR="00A84282" w:rsidRPr="00546F93">
        <w:rPr>
          <w:rFonts w:ascii="Angsana New" w:hAnsi="Angsana New"/>
          <w:spacing w:val="-6"/>
          <w:sz w:val="30"/>
          <w:szCs w:val="30"/>
          <w:cs/>
        </w:rPr>
        <w:t>ญญาเช่าหลายฉบับกับ</w:t>
      </w:r>
      <w:r w:rsidR="00040A6E" w:rsidRPr="00546F93">
        <w:rPr>
          <w:rFonts w:ascii="Angsana New" w:hAnsi="Angsana New" w:hint="cs"/>
          <w:spacing w:val="-6"/>
          <w:sz w:val="30"/>
          <w:szCs w:val="30"/>
          <w:cs/>
        </w:rPr>
        <w:t>บริษัทในประเทศบางแห่ง</w:t>
      </w:r>
      <w:r w:rsidR="00D72D3A" w:rsidRPr="00546F93">
        <w:rPr>
          <w:rFonts w:ascii="Angsana New" w:hAnsi="Angsana New"/>
          <w:spacing w:val="-6"/>
          <w:sz w:val="30"/>
          <w:szCs w:val="30"/>
          <w:cs/>
        </w:rPr>
        <w:t xml:space="preserve"> ซึ่งครอบคลุมการเช่า</w:t>
      </w:r>
      <w:r w:rsidR="00BD67B2" w:rsidRPr="00546F93">
        <w:rPr>
          <w:rFonts w:ascii="Angsana New" w:hAnsi="Angsana New" w:hint="cs"/>
          <w:spacing w:val="-6"/>
          <w:sz w:val="30"/>
          <w:szCs w:val="30"/>
          <w:cs/>
        </w:rPr>
        <w:t>เครื่องใช้</w:t>
      </w:r>
      <w:r w:rsidR="00D72D3A" w:rsidRPr="00546F93">
        <w:rPr>
          <w:rFonts w:ascii="Angsana New" w:hAnsi="Angsana New"/>
          <w:spacing w:val="-6"/>
          <w:sz w:val="30"/>
          <w:szCs w:val="30"/>
          <w:cs/>
        </w:rPr>
        <w:t>สำนัก</w:t>
      </w:r>
      <w:r w:rsidR="001616E2" w:rsidRPr="00546F93">
        <w:rPr>
          <w:rFonts w:ascii="Angsana New" w:hAnsi="Angsana New"/>
          <w:spacing w:val="-6"/>
          <w:sz w:val="30"/>
          <w:szCs w:val="30"/>
          <w:cs/>
        </w:rPr>
        <w:t>งาน</w:t>
      </w:r>
      <w:r w:rsidR="003029A8" w:rsidRPr="00546F93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546F93" w:rsidRPr="00546F93">
        <w:rPr>
          <w:rFonts w:ascii="Angsana New" w:hAnsi="Angsana New" w:hint="cs"/>
          <w:spacing w:val="-6"/>
          <w:sz w:val="30"/>
          <w:szCs w:val="30"/>
          <w:cs/>
        </w:rPr>
        <w:t>รถโฟล์คลิฟท์</w:t>
      </w:r>
      <w:r w:rsidR="009B6E06">
        <w:rPr>
          <w:rFonts w:ascii="Angsana New" w:hAnsi="Angsana New"/>
          <w:spacing w:val="-6"/>
          <w:sz w:val="30"/>
          <w:szCs w:val="30"/>
          <w:cs/>
        </w:rPr>
        <w:br/>
      </w:r>
      <w:r w:rsidR="00AA3F48" w:rsidRPr="00BD67B2">
        <w:rPr>
          <w:rFonts w:ascii="Angsana New" w:hAnsi="Angsana New"/>
          <w:sz w:val="30"/>
          <w:szCs w:val="30"/>
          <w:cs/>
        </w:rPr>
        <w:t xml:space="preserve">และอื่นๆ </w:t>
      </w:r>
      <w:r w:rsidR="009749DF">
        <w:rPr>
          <w:rFonts w:ascii="Angsana New" w:hAnsi="Angsana New" w:hint="cs"/>
          <w:spacing w:val="-6"/>
          <w:sz w:val="30"/>
          <w:szCs w:val="30"/>
          <w:cs/>
        </w:rPr>
        <w:t>ซึ่งเป็นการเช่าสินทรัพย์ที่มี</w:t>
      </w:r>
      <w:r w:rsidR="009B6E06">
        <w:rPr>
          <w:rFonts w:ascii="Angsana New" w:hAnsi="Angsana New" w:hint="cs"/>
          <w:spacing w:val="-6"/>
          <w:sz w:val="30"/>
          <w:szCs w:val="30"/>
          <w:cs/>
        </w:rPr>
        <w:t xml:space="preserve">มูลค่าต่ำ </w:t>
      </w:r>
      <w:r w:rsidR="00AC0A0A" w:rsidRPr="00BD67B2">
        <w:rPr>
          <w:rFonts w:ascii="Angsana New" w:hAnsi="Angsana New"/>
          <w:sz w:val="30"/>
          <w:szCs w:val="30"/>
          <w:cs/>
        </w:rPr>
        <w:t xml:space="preserve">โดยมีระยะเวลา </w:t>
      </w:r>
      <w:r w:rsidR="008852A1" w:rsidRPr="008852A1">
        <w:rPr>
          <w:rFonts w:ascii="Angsana New" w:hAnsi="Angsana New"/>
          <w:sz w:val="30"/>
          <w:szCs w:val="30"/>
          <w:lang w:val="en-US"/>
        </w:rPr>
        <w:t>1</w:t>
      </w:r>
      <w:r w:rsidR="00D72D3A" w:rsidRPr="00BD67B2">
        <w:rPr>
          <w:rFonts w:ascii="Angsana New" w:hAnsi="Angsana New"/>
          <w:sz w:val="30"/>
          <w:szCs w:val="30"/>
          <w:cs/>
        </w:rPr>
        <w:t xml:space="preserve"> </w:t>
      </w:r>
      <w:r w:rsidR="004039C5" w:rsidRPr="00546F93"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="00D72D3A" w:rsidRPr="00546F93">
        <w:rPr>
          <w:rFonts w:ascii="Angsana New" w:hAnsi="Angsana New"/>
          <w:sz w:val="30"/>
          <w:szCs w:val="30"/>
          <w:cs/>
        </w:rPr>
        <w:t xml:space="preserve">ถึง </w:t>
      </w:r>
      <w:r w:rsidR="008852A1" w:rsidRPr="008852A1">
        <w:rPr>
          <w:rFonts w:ascii="Angsana New" w:hAnsi="Angsana New"/>
          <w:sz w:val="30"/>
          <w:szCs w:val="30"/>
          <w:lang w:val="en-US"/>
        </w:rPr>
        <w:t>3</w:t>
      </w:r>
      <w:r w:rsidR="00D72D3A" w:rsidRPr="00546F93">
        <w:rPr>
          <w:rFonts w:ascii="Angsana New" w:hAnsi="Angsana New" w:hint="cs"/>
          <w:sz w:val="30"/>
          <w:szCs w:val="30"/>
          <w:cs/>
        </w:rPr>
        <w:t xml:space="preserve"> ปี ซึ่งจะสิ้นสุดใน</w:t>
      </w:r>
      <w:r w:rsidR="00AC0A0A" w:rsidRPr="00546F93">
        <w:rPr>
          <w:rFonts w:ascii="Angsana New" w:hAnsi="Angsana New" w:hint="cs"/>
          <w:sz w:val="30"/>
          <w:szCs w:val="30"/>
          <w:cs/>
        </w:rPr>
        <w:t xml:space="preserve">ระหว่างปี </w:t>
      </w:r>
      <w:r w:rsidR="008852A1" w:rsidRPr="008852A1">
        <w:rPr>
          <w:rFonts w:ascii="Angsana New" w:hAnsi="Angsana New"/>
          <w:sz w:val="30"/>
          <w:szCs w:val="30"/>
          <w:lang w:val="en-US"/>
        </w:rPr>
        <w:t>2564</w:t>
      </w:r>
      <w:r w:rsidR="00AC0A0A" w:rsidRPr="00546F93">
        <w:rPr>
          <w:rFonts w:ascii="Angsana New" w:hAnsi="Angsana New" w:hint="cs"/>
          <w:sz w:val="30"/>
          <w:szCs w:val="30"/>
          <w:cs/>
        </w:rPr>
        <w:t xml:space="preserve"> ถึง</w:t>
      </w:r>
      <w:r w:rsidR="00AC0A0A" w:rsidRPr="00BD67B2">
        <w:rPr>
          <w:rFonts w:ascii="Angsana New" w:hAnsi="Angsana New" w:hint="cs"/>
          <w:sz w:val="30"/>
          <w:szCs w:val="30"/>
          <w:cs/>
        </w:rPr>
        <w:t xml:space="preserve"> </w:t>
      </w:r>
      <w:r w:rsidR="008852A1" w:rsidRPr="008852A1">
        <w:rPr>
          <w:rFonts w:ascii="Angsana New" w:hAnsi="Angsana New"/>
          <w:sz w:val="30"/>
          <w:szCs w:val="30"/>
          <w:lang w:val="en-US"/>
        </w:rPr>
        <w:t>2566</w:t>
      </w:r>
    </w:p>
    <w:p w14:paraId="0AF8BA61" w14:textId="77777777" w:rsidR="00415D24" w:rsidRDefault="00415D24" w:rsidP="00BB1EB2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23"/>
        <w:gridCol w:w="270"/>
        <w:gridCol w:w="1127"/>
      </w:tblGrid>
      <w:tr w:rsidR="0097719A" w:rsidRPr="00BD67B2" w14:paraId="0ABF21AD" w14:textId="77777777" w:rsidTr="003029A8">
        <w:tc>
          <w:tcPr>
            <w:tcW w:w="3780" w:type="dxa"/>
          </w:tcPr>
          <w:p w14:paraId="0312E173" w14:textId="77777777" w:rsidR="0097719A" w:rsidRPr="00BD67B2" w:rsidRDefault="0097719A" w:rsidP="0011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65FB3D3" w14:textId="77777777" w:rsidR="0097719A" w:rsidRPr="00BD67B2" w:rsidRDefault="0097719A" w:rsidP="0011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67B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825E3A" w14:textId="77777777" w:rsidR="0097719A" w:rsidRPr="00BD67B2" w:rsidRDefault="0097719A" w:rsidP="0011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4465A6DC" w14:textId="77777777" w:rsidR="0097719A" w:rsidRPr="00BD67B2" w:rsidRDefault="0097719A" w:rsidP="0011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D67B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BD67B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32EF" w:rsidRPr="00BD67B2" w14:paraId="44AE9B10" w14:textId="77777777" w:rsidTr="003029A8">
        <w:tc>
          <w:tcPr>
            <w:tcW w:w="3780" w:type="dxa"/>
          </w:tcPr>
          <w:p w14:paraId="617B9A40" w14:textId="77777777" w:rsidR="002732EF" w:rsidRPr="00BD67B2" w:rsidRDefault="002732EF" w:rsidP="00273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DD97020" w14:textId="33BA7E43" w:rsidR="002732EF" w:rsidRPr="002732EF" w:rsidRDefault="008852A1" w:rsidP="00273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9AF6485" w14:textId="77777777" w:rsidR="002732EF" w:rsidRPr="002732EF" w:rsidRDefault="002732EF" w:rsidP="00273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B04DE8" w14:textId="24CC8E1D" w:rsidR="002732EF" w:rsidRPr="002732EF" w:rsidRDefault="008852A1" w:rsidP="00273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EA9A667" w14:textId="77777777" w:rsidR="002732EF" w:rsidRPr="002732EF" w:rsidRDefault="002732EF" w:rsidP="00273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4D61B78D" w14:textId="53ABDC6F" w:rsidR="002732EF" w:rsidRPr="002732EF" w:rsidRDefault="008852A1" w:rsidP="00273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8CB790F" w14:textId="77777777" w:rsidR="002732EF" w:rsidRPr="002732EF" w:rsidRDefault="002732EF" w:rsidP="00273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</w:tcPr>
          <w:p w14:paraId="70F0104F" w14:textId="0CDD6150" w:rsidR="002732EF" w:rsidRPr="002732EF" w:rsidRDefault="008852A1" w:rsidP="00273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52A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732EF" w:rsidRPr="00BD67B2" w14:paraId="698CDFF7" w14:textId="77777777" w:rsidTr="003029A8">
        <w:tc>
          <w:tcPr>
            <w:tcW w:w="3780" w:type="dxa"/>
          </w:tcPr>
          <w:p w14:paraId="797F9218" w14:textId="77777777" w:rsidR="002732EF" w:rsidRPr="004144B8" w:rsidRDefault="004144B8" w:rsidP="00273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144B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400" w:type="dxa"/>
            <w:gridSpan w:val="7"/>
          </w:tcPr>
          <w:p w14:paraId="2E14A864" w14:textId="77777777" w:rsidR="002732EF" w:rsidRPr="00BD67B2" w:rsidRDefault="002732EF" w:rsidP="002732E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67B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BD67B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BD67B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5474DE" w:rsidRPr="00BD67B2" w14:paraId="7E1D238F" w14:textId="77777777" w:rsidTr="003029A8">
        <w:tc>
          <w:tcPr>
            <w:tcW w:w="3780" w:type="dxa"/>
          </w:tcPr>
          <w:p w14:paraId="5C78E630" w14:textId="77777777" w:rsidR="005474DE" w:rsidRPr="00BD67B2" w:rsidRDefault="005474DE" w:rsidP="005474DE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D67B2">
              <w:rPr>
                <w:rFonts w:ascii="Angsana New" w:hAnsi="Angsana New" w:cs="Angsana New" w:hint="cs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170" w:type="dxa"/>
          </w:tcPr>
          <w:p w14:paraId="2523A903" w14:textId="4CD1E3A6" w:rsidR="005474DE" w:rsidRPr="00BD67B2" w:rsidRDefault="008852A1" w:rsidP="00547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44</w:t>
            </w:r>
            <w:r w:rsidR="005474DE" w:rsidRPr="005474D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709</w:t>
            </w:r>
          </w:p>
        </w:tc>
        <w:tc>
          <w:tcPr>
            <w:tcW w:w="270" w:type="dxa"/>
          </w:tcPr>
          <w:p w14:paraId="6417AF4E" w14:textId="77777777" w:rsidR="005474DE" w:rsidRPr="00BD67B2" w:rsidRDefault="005474DE" w:rsidP="005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AD2DA8" w14:textId="35B393DF" w:rsidR="005474DE" w:rsidRPr="00BD67B2" w:rsidRDefault="008852A1" w:rsidP="00547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="005474DE" w:rsidRPr="00BD67B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902</w:t>
            </w:r>
          </w:p>
        </w:tc>
        <w:tc>
          <w:tcPr>
            <w:tcW w:w="270" w:type="dxa"/>
          </w:tcPr>
          <w:p w14:paraId="3DBD7C91" w14:textId="77777777" w:rsidR="005474DE" w:rsidRPr="00BD67B2" w:rsidRDefault="005474DE" w:rsidP="005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2960AE4E" w14:textId="40CAFC33" w:rsidR="005474DE" w:rsidRPr="00BD67B2" w:rsidRDefault="008852A1" w:rsidP="00547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44</w:t>
            </w:r>
            <w:r w:rsidR="005474DE" w:rsidRPr="005474D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709</w:t>
            </w:r>
          </w:p>
        </w:tc>
        <w:tc>
          <w:tcPr>
            <w:tcW w:w="270" w:type="dxa"/>
          </w:tcPr>
          <w:p w14:paraId="7D0BA1D3" w14:textId="77777777" w:rsidR="005474DE" w:rsidRPr="00BD67B2" w:rsidRDefault="005474DE" w:rsidP="005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424C2466" w14:textId="3AC6942B" w:rsidR="005474DE" w:rsidRPr="00BD67B2" w:rsidRDefault="008852A1" w:rsidP="00547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="005474DE" w:rsidRPr="00BD67B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902</w:t>
            </w:r>
          </w:p>
        </w:tc>
      </w:tr>
      <w:tr w:rsidR="005474DE" w:rsidRPr="00BD67B2" w14:paraId="7C0D07D5" w14:textId="77777777" w:rsidTr="003029A8">
        <w:tc>
          <w:tcPr>
            <w:tcW w:w="3780" w:type="dxa"/>
          </w:tcPr>
          <w:p w14:paraId="3EEA223B" w14:textId="77777777" w:rsidR="005474DE" w:rsidRPr="00BD67B2" w:rsidRDefault="005474DE" w:rsidP="005474D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67B2">
              <w:rPr>
                <w:rFonts w:ascii="Angsana New" w:hAnsi="Angsana New" w:cs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70" w:type="dxa"/>
          </w:tcPr>
          <w:p w14:paraId="372FFFE2" w14:textId="58046807" w:rsidR="005474DE" w:rsidRPr="00BD67B2" w:rsidRDefault="008852A1" w:rsidP="00547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132</w:t>
            </w:r>
            <w:r w:rsidR="005474DE" w:rsidRPr="005474D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451</w:t>
            </w:r>
          </w:p>
        </w:tc>
        <w:tc>
          <w:tcPr>
            <w:tcW w:w="270" w:type="dxa"/>
          </w:tcPr>
          <w:p w14:paraId="477861C2" w14:textId="77777777" w:rsidR="005474DE" w:rsidRPr="00BD67B2" w:rsidRDefault="005474DE" w:rsidP="005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4B3574" w14:textId="7909CF36" w:rsidR="005474DE" w:rsidRPr="00BD67B2" w:rsidRDefault="008852A1" w:rsidP="00547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181</w:t>
            </w:r>
            <w:r w:rsidR="005474DE" w:rsidRPr="00BD67B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694</w:t>
            </w:r>
          </w:p>
        </w:tc>
        <w:tc>
          <w:tcPr>
            <w:tcW w:w="270" w:type="dxa"/>
          </w:tcPr>
          <w:p w14:paraId="104E8526" w14:textId="77777777" w:rsidR="005474DE" w:rsidRPr="00BD67B2" w:rsidRDefault="005474DE" w:rsidP="005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2F56CCC3" w14:textId="7547433A" w:rsidR="005474DE" w:rsidRPr="00BD67B2" w:rsidRDefault="008852A1" w:rsidP="00547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132</w:t>
            </w:r>
            <w:r w:rsidR="005474DE" w:rsidRPr="005474D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451</w:t>
            </w:r>
          </w:p>
        </w:tc>
        <w:tc>
          <w:tcPr>
            <w:tcW w:w="270" w:type="dxa"/>
          </w:tcPr>
          <w:p w14:paraId="2FFA1308" w14:textId="77777777" w:rsidR="005474DE" w:rsidRPr="00BD67B2" w:rsidRDefault="005474DE" w:rsidP="005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27B8EA9B" w14:textId="4AA3AD96" w:rsidR="005474DE" w:rsidRPr="00BD67B2" w:rsidRDefault="008852A1" w:rsidP="00547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sz w:val="30"/>
                <w:szCs w:val="30"/>
              </w:rPr>
              <w:t>181</w:t>
            </w:r>
            <w:r w:rsidR="005474DE" w:rsidRPr="00BD67B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sz w:val="30"/>
                <w:szCs w:val="30"/>
              </w:rPr>
              <w:t>694</w:t>
            </w:r>
          </w:p>
        </w:tc>
      </w:tr>
      <w:tr w:rsidR="005474DE" w:rsidRPr="00BD67B2" w14:paraId="15DCD35B" w14:textId="77777777" w:rsidTr="003029A8">
        <w:tc>
          <w:tcPr>
            <w:tcW w:w="3780" w:type="dxa"/>
          </w:tcPr>
          <w:p w14:paraId="1AF27A2E" w14:textId="77777777" w:rsidR="005474DE" w:rsidRPr="00BD67B2" w:rsidRDefault="005474DE" w:rsidP="005474D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67B2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45FDAB" w14:textId="5C74CE50" w:rsidR="005474DE" w:rsidRPr="00BD67B2" w:rsidRDefault="008852A1" w:rsidP="00547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177</w:t>
            </w:r>
            <w:r w:rsidR="005474DE" w:rsidRPr="005474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160</w:t>
            </w:r>
          </w:p>
        </w:tc>
        <w:tc>
          <w:tcPr>
            <w:tcW w:w="270" w:type="dxa"/>
          </w:tcPr>
          <w:p w14:paraId="0F21637D" w14:textId="77777777" w:rsidR="005474DE" w:rsidRPr="00BD67B2" w:rsidRDefault="005474DE" w:rsidP="005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F26823" w14:textId="3C466929" w:rsidR="005474DE" w:rsidRPr="00BD67B2" w:rsidRDefault="008852A1" w:rsidP="00547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222</w:t>
            </w:r>
            <w:r w:rsidR="005474DE" w:rsidRPr="00BD67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596</w:t>
            </w:r>
          </w:p>
        </w:tc>
        <w:tc>
          <w:tcPr>
            <w:tcW w:w="270" w:type="dxa"/>
          </w:tcPr>
          <w:p w14:paraId="0491C343" w14:textId="77777777" w:rsidR="005474DE" w:rsidRPr="00BD67B2" w:rsidRDefault="005474DE" w:rsidP="005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66FC8BD2" w14:textId="7A297C9B" w:rsidR="005474DE" w:rsidRPr="00BD67B2" w:rsidRDefault="008852A1" w:rsidP="00547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177</w:t>
            </w:r>
            <w:r w:rsidR="005474DE" w:rsidRPr="005474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160</w:t>
            </w:r>
          </w:p>
        </w:tc>
        <w:tc>
          <w:tcPr>
            <w:tcW w:w="270" w:type="dxa"/>
          </w:tcPr>
          <w:p w14:paraId="018CF71F" w14:textId="77777777" w:rsidR="005474DE" w:rsidRPr="00BD67B2" w:rsidRDefault="005474DE" w:rsidP="005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17F10F18" w14:textId="671825E9" w:rsidR="005474DE" w:rsidRPr="00BD67B2" w:rsidRDefault="008852A1" w:rsidP="00547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222</w:t>
            </w:r>
            <w:r w:rsidR="005474DE" w:rsidRPr="00BD67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5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596</w:t>
            </w:r>
          </w:p>
        </w:tc>
      </w:tr>
    </w:tbl>
    <w:p w14:paraId="53A4FB8C" w14:textId="77777777" w:rsidR="00BD67B2" w:rsidRDefault="00BD67B2" w:rsidP="000A2E14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B5315DD" w14:textId="77777777" w:rsidR="000A2E14" w:rsidRPr="00BD67B2" w:rsidRDefault="000A2E14" w:rsidP="000A2E14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BD67B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หนังสือค้ำประกัน</w:t>
      </w:r>
    </w:p>
    <w:p w14:paraId="3D7ACC4D" w14:textId="77777777" w:rsidR="000A2E14" w:rsidRPr="00BD67B2" w:rsidRDefault="000A2E14" w:rsidP="000A2E14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AFC7A1E" w14:textId="5CF42D96" w:rsidR="000A2E14" w:rsidRPr="00BD67B2" w:rsidRDefault="003029A8" w:rsidP="000A2E14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ณ วันที่ </w:t>
      </w:r>
      <w:r w:rsidR="008852A1" w:rsidRPr="008852A1">
        <w:rPr>
          <w:rFonts w:ascii="Angsana New" w:hAnsi="Angsana New" w:cs="Angsana New"/>
          <w:color w:val="000000"/>
          <w:spacing w:val="-4"/>
          <w:sz w:val="30"/>
          <w:szCs w:val="30"/>
        </w:rPr>
        <w:t>31</w:t>
      </w:r>
      <w:r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ธันวาคม </w:t>
      </w:r>
      <w:r w:rsidR="008852A1" w:rsidRPr="008852A1">
        <w:rPr>
          <w:rFonts w:ascii="Angsana New" w:hAnsi="Angsana New" w:cs="Angsana New"/>
          <w:color w:val="000000"/>
          <w:spacing w:val="-4"/>
          <w:sz w:val="30"/>
          <w:szCs w:val="30"/>
        </w:rPr>
        <w:t>2563</w:t>
      </w:r>
      <w:r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 w:rsidR="000A2E14" w:rsidRPr="00BD67B2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บริษัทมีภาระผูกพันจากการที่สถาบันการเงินแห่งหนึ่งออกหนังสือค้ำประกันบริษัทต่อรัฐวิสาหกิจแห่งหนึ่งเป็นจำนวนเงิน</w:t>
      </w:r>
      <w:r w:rsidR="0085288A" w:rsidRPr="00BD67B2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 w:rsidR="008852A1" w:rsidRPr="008852A1">
        <w:rPr>
          <w:rFonts w:ascii="Angsana New" w:hAnsi="Angsana New" w:cs="Angsana New"/>
          <w:color w:val="000000"/>
          <w:spacing w:val="-4"/>
          <w:sz w:val="30"/>
          <w:szCs w:val="30"/>
        </w:rPr>
        <w:t>17</w:t>
      </w:r>
      <w:r w:rsidR="005474DE">
        <w:rPr>
          <w:rFonts w:ascii="Angsana New" w:hAnsi="Angsana New" w:cs="Angsana New"/>
          <w:color w:val="000000"/>
          <w:spacing w:val="-4"/>
          <w:sz w:val="30"/>
          <w:szCs w:val="30"/>
        </w:rPr>
        <w:t>.</w:t>
      </w:r>
      <w:r w:rsidR="008852A1" w:rsidRPr="008852A1">
        <w:rPr>
          <w:rFonts w:ascii="Angsana New" w:hAnsi="Angsana New" w:cs="Angsana New"/>
          <w:color w:val="000000"/>
          <w:spacing w:val="-4"/>
          <w:sz w:val="30"/>
          <w:szCs w:val="30"/>
        </w:rPr>
        <w:t>9</w:t>
      </w:r>
      <w:r w:rsidR="00255953" w:rsidRPr="00BD67B2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 w:rsidR="000A2E14" w:rsidRPr="00BD67B2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ล้านบาท </w:t>
      </w:r>
      <w:r w:rsidR="000A2E14" w:rsidRPr="00BD67B2">
        <w:rPr>
          <w:rFonts w:ascii="Angsana New" w:hAnsi="Angsana New" w:cs="Angsana New"/>
          <w:i/>
          <w:iCs/>
          <w:color w:val="000000"/>
          <w:spacing w:val="-4"/>
          <w:sz w:val="30"/>
          <w:szCs w:val="30"/>
          <w:cs/>
        </w:rPr>
        <w:t>(</w:t>
      </w:r>
      <w:r w:rsidR="008852A1" w:rsidRPr="008852A1">
        <w:rPr>
          <w:rFonts w:ascii="Angsana New" w:hAnsi="Angsana New" w:cs="Angsana New"/>
          <w:i/>
          <w:iCs/>
          <w:color w:val="000000"/>
          <w:spacing w:val="-4"/>
          <w:sz w:val="30"/>
          <w:szCs w:val="30"/>
        </w:rPr>
        <w:t>2562</w:t>
      </w:r>
      <w:r w:rsidR="000A2E14" w:rsidRPr="00BD67B2">
        <w:rPr>
          <w:rFonts w:ascii="Angsana New" w:hAnsi="Angsana New" w:cs="Angsana New"/>
          <w:i/>
          <w:iCs/>
          <w:color w:val="000000"/>
          <w:spacing w:val="-4"/>
          <w:sz w:val="30"/>
          <w:szCs w:val="30"/>
        </w:rPr>
        <w:t xml:space="preserve">: </w:t>
      </w:r>
      <w:r w:rsidR="008852A1" w:rsidRPr="008852A1">
        <w:rPr>
          <w:rFonts w:ascii="Angsana New" w:hAnsi="Angsana New" w:cs="Angsana New"/>
          <w:i/>
          <w:iCs/>
          <w:color w:val="000000"/>
          <w:spacing w:val="-4"/>
          <w:sz w:val="30"/>
          <w:szCs w:val="30"/>
        </w:rPr>
        <w:t>17</w:t>
      </w:r>
      <w:r w:rsidR="00114517" w:rsidRPr="00BD67B2">
        <w:rPr>
          <w:rFonts w:ascii="Angsana New" w:hAnsi="Angsana New" w:cs="Angsana New"/>
          <w:i/>
          <w:iCs/>
          <w:color w:val="000000"/>
          <w:spacing w:val="-4"/>
          <w:sz w:val="30"/>
          <w:szCs w:val="30"/>
        </w:rPr>
        <w:t>.</w:t>
      </w:r>
      <w:r w:rsidR="008852A1" w:rsidRPr="008852A1">
        <w:rPr>
          <w:rFonts w:ascii="Angsana New" w:hAnsi="Angsana New" w:cs="Angsana New"/>
          <w:i/>
          <w:iCs/>
          <w:color w:val="000000"/>
          <w:spacing w:val="-4"/>
          <w:sz w:val="30"/>
          <w:szCs w:val="30"/>
        </w:rPr>
        <w:t>9</w:t>
      </w:r>
      <w:r w:rsidR="00016DFA" w:rsidRPr="00BD67B2">
        <w:rPr>
          <w:rFonts w:ascii="Angsana New" w:hAnsi="Angsana New" w:cs="Angsana New"/>
          <w:i/>
          <w:iCs/>
          <w:color w:val="000000"/>
          <w:spacing w:val="-4"/>
          <w:sz w:val="30"/>
          <w:szCs w:val="30"/>
        </w:rPr>
        <w:t xml:space="preserve"> </w:t>
      </w:r>
      <w:r w:rsidR="00016DFA" w:rsidRPr="00BD67B2">
        <w:rPr>
          <w:rFonts w:ascii="Angsana New" w:hAnsi="Angsana New" w:cs="Angsana New" w:hint="cs"/>
          <w:i/>
          <w:iCs/>
          <w:color w:val="000000"/>
          <w:spacing w:val="-4"/>
          <w:sz w:val="30"/>
          <w:szCs w:val="30"/>
          <w:cs/>
        </w:rPr>
        <w:t>ล้านบาท</w:t>
      </w:r>
      <w:r w:rsidR="000A2E14" w:rsidRPr="00BD67B2">
        <w:rPr>
          <w:rFonts w:ascii="Angsana New" w:hAnsi="Angsana New" w:cs="Angsana New"/>
          <w:i/>
          <w:iCs/>
          <w:color w:val="000000"/>
          <w:spacing w:val="-4"/>
          <w:sz w:val="30"/>
          <w:szCs w:val="30"/>
          <w:cs/>
        </w:rPr>
        <w:t>)</w:t>
      </w:r>
    </w:p>
    <w:p w14:paraId="2FBA077F" w14:textId="77777777" w:rsidR="00F34BE7" w:rsidRPr="00BD67B2" w:rsidRDefault="00F34BE7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D67B2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สัญญาสำคัญที่ทำกับกิจการที่ไม่เกี่ยวข้องกัน</w:t>
      </w:r>
    </w:p>
    <w:p w14:paraId="0EBE6B41" w14:textId="77777777" w:rsidR="00F34BE7" w:rsidRPr="004D0288" w:rsidRDefault="00F34BE7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3A256778" w14:textId="3A9D2044" w:rsidR="00987DF3" w:rsidRPr="00BD67B2" w:rsidRDefault="00987DF3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D67B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852A1" w:rsidRPr="008852A1">
        <w:rPr>
          <w:rFonts w:ascii="Angsana New" w:hAnsi="Angsana New"/>
          <w:sz w:val="30"/>
          <w:szCs w:val="30"/>
          <w:lang w:val="en-US"/>
        </w:rPr>
        <w:t>31</w:t>
      </w:r>
      <w:r w:rsidRPr="00BD67B2">
        <w:rPr>
          <w:rFonts w:ascii="Angsana New" w:hAnsi="Angsana New"/>
          <w:sz w:val="30"/>
          <w:szCs w:val="30"/>
          <w:lang w:val="en-US"/>
        </w:rPr>
        <w:t xml:space="preserve"> </w:t>
      </w:r>
      <w:r w:rsidRPr="00BD67B2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8852A1" w:rsidRPr="008852A1">
        <w:rPr>
          <w:rFonts w:ascii="Angsana New" w:hAnsi="Angsana New"/>
          <w:sz w:val="30"/>
          <w:szCs w:val="30"/>
          <w:lang w:val="en-US"/>
        </w:rPr>
        <w:t>2563</w:t>
      </w:r>
      <w:r w:rsidRPr="00BD67B2">
        <w:rPr>
          <w:rFonts w:ascii="Angsana New" w:hAnsi="Angsana New"/>
          <w:sz w:val="30"/>
          <w:szCs w:val="30"/>
          <w:lang w:val="en-US"/>
        </w:rPr>
        <w:t xml:space="preserve"> </w:t>
      </w:r>
      <w:r w:rsidR="00983864" w:rsidRPr="00BD67B2">
        <w:rPr>
          <w:rFonts w:ascii="Angsana New" w:hAnsi="Angsana New" w:hint="cs"/>
          <w:sz w:val="30"/>
          <w:szCs w:val="30"/>
          <w:cs/>
        </w:rPr>
        <w:t>กลุ่ม</w:t>
      </w:r>
      <w:r w:rsidRPr="00BD67B2">
        <w:rPr>
          <w:rFonts w:ascii="Angsana New" w:hAnsi="Angsana New" w:hint="cs"/>
          <w:sz w:val="30"/>
          <w:szCs w:val="30"/>
          <w:cs/>
          <w:lang w:val="en-US"/>
        </w:rPr>
        <w:t>บริษัทมีสัญญาที่สำคัญกับกิจการที่ไม่เกี</w:t>
      </w:r>
      <w:r w:rsidR="00E53A3E" w:rsidRPr="00BD67B2">
        <w:rPr>
          <w:rFonts w:ascii="Angsana New" w:hAnsi="Angsana New" w:hint="cs"/>
          <w:sz w:val="30"/>
          <w:szCs w:val="30"/>
          <w:cs/>
          <w:lang w:val="en-US"/>
        </w:rPr>
        <w:t>่</w:t>
      </w:r>
      <w:r w:rsidRPr="00BD67B2">
        <w:rPr>
          <w:rFonts w:ascii="Angsana New" w:hAnsi="Angsana New" w:hint="cs"/>
          <w:sz w:val="30"/>
          <w:szCs w:val="30"/>
          <w:cs/>
          <w:lang w:val="en-US"/>
        </w:rPr>
        <w:t>ยวข้องกัน ดังนี้</w:t>
      </w:r>
    </w:p>
    <w:p w14:paraId="47FF2BAD" w14:textId="77777777" w:rsidR="00987DF3" w:rsidRPr="004D0288" w:rsidRDefault="00987DF3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233B77D2" w14:textId="77777777" w:rsidR="00123A97" w:rsidRPr="00251B8D" w:rsidRDefault="00123A97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251B8D">
        <w:rPr>
          <w:rFonts w:ascii="Angsana New" w:hAnsi="Angsana New"/>
          <w:i/>
          <w:iCs/>
          <w:sz w:val="30"/>
          <w:szCs w:val="30"/>
          <w:cs/>
        </w:rPr>
        <w:t>สัญญา</w:t>
      </w:r>
      <w:r w:rsidR="00C3143B" w:rsidRPr="00251B8D">
        <w:rPr>
          <w:rFonts w:ascii="Angsana New" w:hAnsi="Angsana New" w:hint="cs"/>
          <w:i/>
          <w:iCs/>
          <w:sz w:val="30"/>
          <w:szCs w:val="30"/>
          <w:cs/>
        </w:rPr>
        <w:t>แต่งตั้งผู้</w:t>
      </w:r>
      <w:r w:rsidRPr="00251B8D">
        <w:rPr>
          <w:rFonts w:ascii="Angsana New" w:hAnsi="Angsana New"/>
          <w:i/>
          <w:iCs/>
          <w:sz w:val="30"/>
          <w:szCs w:val="30"/>
          <w:cs/>
        </w:rPr>
        <w:t>จัดจำหน่ายสินค้า</w:t>
      </w:r>
    </w:p>
    <w:p w14:paraId="3B708350" w14:textId="77777777" w:rsidR="00123A97" w:rsidRPr="004D0288" w:rsidRDefault="00123A97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666A6D9A" w14:textId="08A24FB4" w:rsidR="0097719A" w:rsidRPr="008F3610" w:rsidRDefault="0097719A" w:rsidP="0097719A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F8207A">
        <w:rPr>
          <w:rFonts w:ascii="Angsana New" w:hAnsi="Angsana New"/>
          <w:spacing w:val="-3"/>
          <w:sz w:val="30"/>
          <w:szCs w:val="30"/>
          <w:cs/>
        </w:rPr>
        <w:t>บริษัท</w:t>
      </w:r>
      <w:r w:rsidRPr="00F8207A">
        <w:rPr>
          <w:rFonts w:ascii="Angsana New" w:hAnsi="Angsana New" w:hint="cs"/>
          <w:spacing w:val="-3"/>
          <w:sz w:val="30"/>
          <w:szCs w:val="30"/>
          <w:cs/>
        </w:rPr>
        <w:t>มี</w:t>
      </w:r>
      <w:r w:rsidRPr="00F8207A">
        <w:rPr>
          <w:rFonts w:ascii="Angsana New" w:hAnsi="Angsana New"/>
          <w:spacing w:val="-3"/>
          <w:sz w:val="30"/>
          <w:szCs w:val="30"/>
          <w:cs/>
        </w:rPr>
        <w:t>สัญญาแต่งตั้ง</w:t>
      </w:r>
      <w:r w:rsidRPr="00F8207A">
        <w:rPr>
          <w:rFonts w:ascii="Angsana New" w:hAnsi="Angsana New" w:hint="cs"/>
          <w:spacing w:val="-3"/>
          <w:sz w:val="30"/>
          <w:szCs w:val="30"/>
          <w:cs/>
        </w:rPr>
        <w:t>ผู้จัดจำหน่ายสินค้า</w:t>
      </w:r>
      <w:r w:rsidR="00FA1106">
        <w:rPr>
          <w:rFonts w:ascii="Angsana New" w:hAnsi="Angsana New" w:hint="cs"/>
          <w:spacing w:val="-3"/>
          <w:sz w:val="30"/>
          <w:szCs w:val="30"/>
          <w:cs/>
          <w:lang w:val="en-US"/>
        </w:rPr>
        <w:t>สี่</w:t>
      </w:r>
      <w:r w:rsidRPr="00F8207A">
        <w:rPr>
          <w:rFonts w:ascii="Angsana New" w:hAnsi="Angsana New" w:hint="cs"/>
          <w:spacing w:val="-3"/>
          <w:sz w:val="30"/>
          <w:szCs w:val="30"/>
          <w:cs/>
        </w:rPr>
        <w:t>ฉบับกับ</w:t>
      </w:r>
      <w:r w:rsidRPr="00F8207A">
        <w:rPr>
          <w:rFonts w:ascii="Angsana New" w:hAnsi="Angsana New"/>
          <w:spacing w:val="-3"/>
          <w:sz w:val="30"/>
          <w:szCs w:val="30"/>
          <w:cs/>
        </w:rPr>
        <w:t>บริษัทในประเทศ</w:t>
      </w:r>
      <w:r w:rsidRPr="00F8207A">
        <w:rPr>
          <w:rFonts w:ascii="Angsana New" w:hAnsi="Angsana New" w:hint="cs"/>
          <w:spacing w:val="-3"/>
          <w:sz w:val="30"/>
          <w:szCs w:val="30"/>
          <w:cs/>
        </w:rPr>
        <w:t>สอง</w:t>
      </w:r>
      <w:r w:rsidRPr="00F8207A">
        <w:rPr>
          <w:rFonts w:ascii="Angsana New" w:hAnsi="Angsana New"/>
          <w:spacing w:val="-3"/>
          <w:sz w:val="30"/>
          <w:szCs w:val="30"/>
          <w:cs/>
        </w:rPr>
        <w:t>แห่ง</w:t>
      </w:r>
      <w:r w:rsidRPr="00F8207A">
        <w:rPr>
          <w:rFonts w:ascii="Angsana New" w:hAnsi="Angsana New" w:hint="cs"/>
          <w:spacing w:val="-3"/>
          <w:sz w:val="30"/>
          <w:szCs w:val="30"/>
          <w:cs/>
        </w:rPr>
        <w:t>และบริษัทในต่างประเทศอีก</w:t>
      </w:r>
      <w:r w:rsidRPr="00F8207A">
        <w:rPr>
          <w:rFonts w:ascii="Angsana New" w:hAnsi="Angsana New" w:hint="cs"/>
          <w:spacing w:val="-3"/>
          <w:sz w:val="30"/>
          <w:szCs w:val="30"/>
          <w:cs/>
          <w:lang w:val="en-US"/>
        </w:rPr>
        <w:t>ส</w:t>
      </w:r>
      <w:r w:rsidR="00D438B2">
        <w:rPr>
          <w:rFonts w:ascii="Angsana New" w:hAnsi="Angsana New" w:hint="cs"/>
          <w:spacing w:val="-3"/>
          <w:sz w:val="30"/>
          <w:szCs w:val="30"/>
          <w:cs/>
          <w:lang w:val="en-US"/>
        </w:rPr>
        <w:t>อง</w:t>
      </w:r>
      <w:r w:rsidRPr="00F8207A">
        <w:rPr>
          <w:rFonts w:ascii="Angsana New" w:hAnsi="Angsana New" w:hint="cs"/>
          <w:spacing w:val="-3"/>
          <w:sz w:val="30"/>
          <w:szCs w:val="30"/>
          <w:cs/>
        </w:rPr>
        <w:t>แห่ง</w:t>
      </w:r>
      <w:r w:rsidRPr="00F8207A">
        <w:rPr>
          <w:rFonts w:ascii="Angsana New" w:hAnsi="Angsana New"/>
          <w:sz w:val="30"/>
          <w:szCs w:val="30"/>
          <w:cs/>
        </w:rPr>
        <w:t xml:space="preserve">ภายใต้เงื่อนไขของสัญญา </w:t>
      </w:r>
      <w:r w:rsidRPr="00FA1106">
        <w:rPr>
          <w:rFonts w:ascii="Angsana New" w:hAnsi="Angsana New"/>
          <w:sz w:val="30"/>
          <w:szCs w:val="30"/>
          <w:cs/>
        </w:rPr>
        <w:t>บริษัทตกลงที่จะชำระค่าจัดจำหน่ายสินค้าตามอัตราที่กำหนดในสัญญา สัญญาฉบับที่หนึ่งมีผลบังคับใช้ตั้งแต่วันที่</w:t>
      </w:r>
      <w:r w:rsidRPr="00FA1106">
        <w:rPr>
          <w:rFonts w:ascii="Angsana New" w:hAnsi="Angsana New" w:hint="cs"/>
          <w:sz w:val="30"/>
          <w:szCs w:val="30"/>
          <w:cs/>
        </w:rPr>
        <w:t xml:space="preserve"> </w:t>
      </w:r>
      <w:r w:rsidR="008852A1" w:rsidRPr="008852A1">
        <w:rPr>
          <w:rFonts w:ascii="Angsana New" w:hAnsi="Angsana New"/>
          <w:sz w:val="30"/>
          <w:szCs w:val="30"/>
          <w:lang w:val="en-US"/>
        </w:rPr>
        <w:t>1</w:t>
      </w:r>
      <w:r w:rsidRPr="00FA1106">
        <w:rPr>
          <w:rFonts w:ascii="Angsana New" w:hAnsi="Angsana New"/>
          <w:sz w:val="30"/>
          <w:szCs w:val="30"/>
        </w:rPr>
        <w:t xml:space="preserve"> </w:t>
      </w:r>
      <w:r w:rsidRPr="00FA1106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8852A1" w:rsidRPr="008852A1">
        <w:rPr>
          <w:rFonts w:ascii="Angsana New" w:hAnsi="Angsana New"/>
          <w:sz w:val="30"/>
          <w:szCs w:val="30"/>
          <w:lang w:val="en-US"/>
        </w:rPr>
        <w:t>2562</w:t>
      </w:r>
      <w:r w:rsidRPr="00FA1106">
        <w:rPr>
          <w:rFonts w:ascii="Angsana New" w:hAnsi="Angsana New"/>
          <w:sz w:val="30"/>
          <w:szCs w:val="30"/>
        </w:rPr>
        <w:t xml:space="preserve"> </w:t>
      </w:r>
      <w:r w:rsidRPr="00FA1106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="008852A1" w:rsidRPr="008852A1">
        <w:rPr>
          <w:rFonts w:ascii="Angsana New" w:hAnsi="Angsana New"/>
          <w:sz w:val="30"/>
          <w:szCs w:val="30"/>
          <w:lang w:val="en-US"/>
        </w:rPr>
        <w:t>31</w:t>
      </w:r>
      <w:r w:rsidRPr="00FA1106">
        <w:rPr>
          <w:rFonts w:ascii="Angsana New" w:hAnsi="Angsana New"/>
          <w:sz w:val="30"/>
          <w:szCs w:val="30"/>
        </w:rPr>
        <w:t xml:space="preserve"> </w:t>
      </w:r>
      <w:r w:rsidRPr="00FA1106">
        <w:rPr>
          <w:rFonts w:ascii="Angsana New" w:hAnsi="Angsana New"/>
          <w:sz w:val="30"/>
          <w:szCs w:val="30"/>
          <w:cs/>
        </w:rPr>
        <w:t xml:space="preserve">มกราคม </w:t>
      </w:r>
      <w:r w:rsidR="008852A1" w:rsidRPr="008852A1">
        <w:rPr>
          <w:rFonts w:ascii="Angsana New" w:hAnsi="Angsana New"/>
          <w:sz w:val="30"/>
          <w:szCs w:val="30"/>
          <w:lang w:val="en-US"/>
        </w:rPr>
        <w:t>2565</w:t>
      </w:r>
      <w:r w:rsidRPr="00F8207A">
        <w:rPr>
          <w:rFonts w:ascii="Angsana New" w:hAnsi="Angsana New"/>
          <w:sz w:val="30"/>
          <w:szCs w:val="30"/>
          <w:cs/>
        </w:rPr>
        <w:t xml:space="preserve"> และสามารถต่ออายุสัญญาได้โดยอัตโนมัติครั้งละ </w:t>
      </w:r>
      <w:r w:rsidR="008852A1" w:rsidRPr="008852A1">
        <w:rPr>
          <w:rFonts w:ascii="Angsana New" w:hAnsi="Angsana New"/>
          <w:sz w:val="30"/>
          <w:szCs w:val="30"/>
          <w:lang w:val="en-US"/>
        </w:rPr>
        <w:t>3</w:t>
      </w:r>
      <w:r w:rsidRPr="00F8207A">
        <w:rPr>
          <w:rFonts w:ascii="Angsana New" w:hAnsi="Angsana New"/>
          <w:sz w:val="30"/>
          <w:szCs w:val="30"/>
          <w:cs/>
        </w:rPr>
        <w:t xml:space="preserve"> ปี จนกว่าฝ่ายใดฝ่ายหนึ่งจะบอกเลิกสัญญาล่วงหน้าไม่น้อยกว่า </w:t>
      </w:r>
      <w:r w:rsidR="008852A1" w:rsidRPr="008852A1">
        <w:rPr>
          <w:rFonts w:ascii="Angsana New" w:hAnsi="Angsana New"/>
          <w:sz w:val="30"/>
          <w:szCs w:val="30"/>
          <w:lang w:val="en-US"/>
        </w:rPr>
        <w:t>6</w:t>
      </w:r>
      <w:r w:rsidRPr="00F8207A">
        <w:rPr>
          <w:rFonts w:ascii="Angsana New" w:hAnsi="Angsana New"/>
          <w:sz w:val="30"/>
          <w:szCs w:val="30"/>
          <w:cs/>
        </w:rPr>
        <w:t xml:space="preserve"> เดือน</w:t>
      </w:r>
      <w:r w:rsidRPr="00F8207A">
        <w:rPr>
          <w:rFonts w:ascii="Angsana New" w:hAnsi="Angsana New" w:hint="cs"/>
          <w:sz w:val="30"/>
          <w:szCs w:val="30"/>
          <w:cs/>
        </w:rPr>
        <w:t>ก่อนวันสิ้นสุดสัญญา สัญญาฉบับที่สอง</w:t>
      </w:r>
      <w:r w:rsidRPr="00F8207A">
        <w:rPr>
          <w:rFonts w:ascii="Angsana New" w:hAnsi="Angsana New"/>
          <w:sz w:val="30"/>
          <w:szCs w:val="30"/>
          <w:cs/>
        </w:rPr>
        <w:t>มีผลบังคับใช้</w:t>
      </w:r>
      <w:r w:rsidRPr="003779E8">
        <w:rPr>
          <w:rFonts w:ascii="Angsana New" w:hAnsi="Angsana New"/>
          <w:sz w:val="30"/>
          <w:szCs w:val="30"/>
          <w:cs/>
        </w:rPr>
        <w:t>ตั้งแต่วันที่</w:t>
      </w:r>
      <w:r w:rsidRPr="003779E8">
        <w:rPr>
          <w:rFonts w:ascii="Angsana New" w:hAnsi="Angsana New"/>
          <w:sz w:val="30"/>
          <w:szCs w:val="30"/>
          <w:lang w:val="en-GB"/>
        </w:rPr>
        <w:t xml:space="preserve"> </w:t>
      </w:r>
      <w:r w:rsidR="008852A1" w:rsidRPr="008852A1">
        <w:rPr>
          <w:rFonts w:ascii="Angsana New" w:hAnsi="Angsana New"/>
          <w:sz w:val="30"/>
          <w:szCs w:val="30"/>
          <w:lang w:val="en-US"/>
        </w:rPr>
        <w:t>1</w:t>
      </w:r>
      <w:r w:rsidRPr="003779E8">
        <w:rPr>
          <w:rFonts w:ascii="Angsana New" w:hAnsi="Angsana New" w:hint="cs"/>
          <w:sz w:val="30"/>
          <w:szCs w:val="30"/>
          <w:cs/>
          <w:lang w:val="en-US"/>
        </w:rPr>
        <w:t xml:space="preserve"> พฤศจิกายน </w:t>
      </w:r>
      <w:r w:rsidR="008852A1" w:rsidRPr="008852A1">
        <w:rPr>
          <w:rFonts w:ascii="Angsana New" w:hAnsi="Angsana New"/>
          <w:sz w:val="30"/>
          <w:szCs w:val="30"/>
          <w:lang w:val="en-US"/>
        </w:rPr>
        <w:t>2563</w:t>
      </w:r>
      <w:r w:rsidRPr="003779E8">
        <w:rPr>
          <w:rFonts w:ascii="Angsana New" w:hAnsi="Angsana New" w:hint="cs"/>
          <w:sz w:val="30"/>
          <w:szCs w:val="30"/>
          <w:cs/>
        </w:rPr>
        <w:t xml:space="preserve"> ถึง</w:t>
      </w:r>
      <w:r w:rsidRPr="00BB4093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8852A1" w:rsidRPr="008852A1">
        <w:rPr>
          <w:rFonts w:ascii="Angsana New" w:hAnsi="Angsana New"/>
          <w:sz w:val="30"/>
          <w:szCs w:val="30"/>
          <w:lang w:val="en-US"/>
        </w:rPr>
        <w:t>31</w:t>
      </w:r>
      <w:r w:rsidRPr="00BB4093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8852A1" w:rsidRPr="008852A1">
        <w:rPr>
          <w:rFonts w:ascii="Angsana New" w:hAnsi="Angsana New"/>
          <w:sz w:val="30"/>
          <w:szCs w:val="30"/>
          <w:lang w:val="en-US"/>
        </w:rPr>
        <w:t>2566</w:t>
      </w:r>
      <w:r w:rsidRPr="003779E8">
        <w:rPr>
          <w:rFonts w:ascii="Angsana New" w:hAnsi="Angsana New" w:hint="cs"/>
          <w:sz w:val="30"/>
          <w:szCs w:val="30"/>
          <w:cs/>
          <w:lang w:val="en-US"/>
        </w:rPr>
        <w:t xml:space="preserve"> สัญญาฉบับที่สามมีผลบังคับใช้ตั้งแต่วันที่ </w:t>
      </w:r>
      <w:r w:rsidR="008852A1" w:rsidRPr="008852A1">
        <w:rPr>
          <w:rFonts w:ascii="Angsana New" w:hAnsi="Angsana New"/>
          <w:sz w:val="30"/>
          <w:szCs w:val="30"/>
          <w:lang w:val="en-US"/>
        </w:rPr>
        <w:t>30</w:t>
      </w:r>
      <w:r w:rsidRPr="003779E8">
        <w:rPr>
          <w:rFonts w:ascii="Angsana New" w:hAnsi="Angsana New"/>
          <w:sz w:val="30"/>
          <w:szCs w:val="30"/>
          <w:lang w:val="en-US"/>
        </w:rPr>
        <w:t xml:space="preserve"> </w:t>
      </w:r>
      <w:r w:rsidRPr="003779E8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8852A1" w:rsidRPr="008852A1">
        <w:rPr>
          <w:rFonts w:ascii="Angsana New" w:hAnsi="Angsana New"/>
          <w:sz w:val="30"/>
          <w:szCs w:val="30"/>
          <w:lang w:val="en-US"/>
        </w:rPr>
        <w:t>2560</w:t>
      </w:r>
      <w:r w:rsidRPr="003779E8">
        <w:rPr>
          <w:rFonts w:ascii="Angsana New" w:hAnsi="Angsana New"/>
          <w:sz w:val="30"/>
          <w:szCs w:val="30"/>
          <w:lang w:val="en-US"/>
        </w:rPr>
        <w:t xml:space="preserve"> </w:t>
      </w:r>
      <w:r w:rsidRPr="003779E8">
        <w:rPr>
          <w:rFonts w:ascii="Angsana New" w:hAnsi="Angsana New" w:hint="cs"/>
          <w:sz w:val="30"/>
          <w:szCs w:val="30"/>
          <w:cs/>
          <w:lang w:val="en-US"/>
        </w:rPr>
        <w:t xml:space="preserve">ถึงวันที่ </w:t>
      </w:r>
      <w:r w:rsidR="008852A1" w:rsidRPr="008852A1">
        <w:rPr>
          <w:rFonts w:ascii="Angsana New" w:hAnsi="Angsana New"/>
          <w:sz w:val="30"/>
          <w:szCs w:val="30"/>
          <w:lang w:val="en-US"/>
        </w:rPr>
        <w:t>29</w:t>
      </w:r>
      <w:r w:rsidRPr="003779E8">
        <w:rPr>
          <w:rFonts w:ascii="Angsana New" w:hAnsi="Angsana New"/>
          <w:sz w:val="30"/>
          <w:szCs w:val="30"/>
          <w:lang w:val="en-US"/>
        </w:rPr>
        <w:t xml:space="preserve"> </w:t>
      </w:r>
      <w:r w:rsidRPr="003779E8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8852A1" w:rsidRPr="008852A1">
        <w:rPr>
          <w:rFonts w:ascii="Angsana New" w:hAnsi="Angsana New"/>
          <w:sz w:val="30"/>
          <w:szCs w:val="30"/>
          <w:lang w:val="en-US"/>
        </w:rPr>
        <w:t>2565</w:t>
      </w:r>
      <w:r w:rsidRPr="003779E8">
        <w:rPr>
          <w:rFonts w:ascii="Angsana New" w:hAnsi="Angsana New" w:hint="cs"/>
          <w:sz w:val="30"/>
          <w:szCs w:val="30"/>
          <w:cs/>
          <w:lang w:val="en-US"/>
        </w:rPr>
        <w:t xml:space="preserve"> และสามารถต่ออายุสัญญาได้โดยอัตโนมัติครั้งละ </w:t>
      </w:r>
      <w:r w:rsidR="008852A1" w:rsidRPr="008852A1">
        <w:rPr>
          <w:rFonts w:ascii="Angsana New" w:hAnsi="Angsana New"/>
          <w:sz w:val="30"/>
          <w:szCs w:val="30"/>
          <w:lang w:val="en-US"/>
        </w:rPr>
        <w:t>5</w:t>
      </w:r>
      <w:r w:rsidRPr="003779E8">
        <w:rPr>
          <w:rFonts w:ascii="Angsana New" w:hAnsi="Angsana New"/>
          <w:sz w:val="30"/>
          <w:szCs w:val="30"/>
          <w:lang w:val="en-US"/>
        </w:rPr>
        <w:t xml:space="preserve"> </w:t>
      </w:r>
      <w:r w:rsidRPr="003779E8">
        <w:rPr>
          <w:rFonts w:ascii="Angsana New" w:hAnsi="Angsana New" w:hint="cs"/>
          <w:sz w:val="30"/>
          <w:szCs w:val="30"/>
          <w:cs/>
          <w:lang w:val="en-US"/>
        </w:rPr>
        <w:t xml:space="preserve">ปี จนกว่าฝ่ายใดฝ่ายหนึ่งจะบอกยกเลิกสัญญาล่วงหน้าไม่น้อยกว่า </w:t>
      </w:r>
      <w:r w:rsidR="008852A1" w:rsidRPr="008852A1">
        <w:rPr>
          <w:rFonts w:ascii="Angsana New" w:hAnsi="Angsana New"/>
          <w:sz w:val="30"/>
          <w:szCs w:val="30"/>
          <w:lang w:val="en-US"/>
        </w:rPr>
        <w:t>1</w:t>
      </w:r>
      <w:r w:rsidRPr="003779E8">
        <w:rPr>
          <w:rFonts w:ascii="Angsana New" w:hAnsi="Angsana New"/>
          <w:sz w:val="30"/>
          <w:szCs w:val="30"/>
          <w:lang w:val="en-US"/>
        </w:rPr>
        <w:t xml:space="preserve"> </w:t>
      </w:r>
      <w:r w:rsidRPr="003779E8">
        <w:rPr>
          <w:rFonts w:ascii="Angsana New" w:hAnsi="Angsana New" w:hint="cs"/>
          <w:sz w:val="30"/>
          <w:szCs w:val="30"/>
          <w:cs/>
          <w:lang w:val="en-US"/>
        </w:rPr>
        <w:t xml:space="preserve">ปีก่อนวันสิ้นสุดสัญญา สัญญาฉบับที่สี่มีผลบังคับใช้ตั้งแต่วันที่ </w:t>
      </w:r>
      <w:r w:rsidR="008852A1" w:rsidRPr="008852A1">
        <w:rPr>
          <w:rFonts w:ascii="Angsana New" w:hAnsi="Angsana New"/>
          <w:sz w:val="30"/>
          <w:szCs w:val="30"/>
          <w:lang w:val="en-US"/>
        </w:rPr>
        <w:t>1</w:t>
      </w:r>
      <w:r w:rsidRPr="003779E8">
        <w:rPr>
          <w:rFonts w:ascii="Angsana New" w:hAnsi="Angsana New"/>
          <w:sz w:val="30"/>
          <w:szCs w:val="30"/>
          <w:lang w:val="en-US"/>
        </w:rPr>
        <w:t xml:space="preserve"> </w:t>
      </w:r>
      <w:r w:rsidRPr="003779E8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8852A1" w:rsidRPr="008852A1">
        <w:rPr>
          <w:rFonts w:ascii="Angsana New" w:hAnsi="Angsana New"/>
          <w:sz w:val="30"/>
          <w:szCs w:val="30"/>
          <w:lang w:val="en-US"/>
        </w:rPr>
        <w:t>2560</w:t>
      </w:r>
      <w:r w:rsidRPr="003779E8">
        <w:rPr>
          <w:rFonts w:ascii="Angsana New" w:hAnsi="Angsana New"/>
          <w:sz w:val="30"/>
          <w:szCs w:val="30"/>
          <w:lang w:val="en-US"/>
        </w:rPr>
        <w:t xml:space="preserve"> </w:t>
      </w:r>
      <w:r w:rsidRPr="003779E8">
        <w:rPr>
          <w:rFonts w:ascii="Angsana New" w:hAnsi="Angsana New" w:hint="cs"/>
          <w:sz w:val="30"/>
          <w:szCs w:val="30"/>
          <w:cs/>
          <w:lang w:val="en-US"/>
        </w:rPr>
        <w:t xml:space="preserve">ถึงวันที่ </w:t>
      </w:r>
      <w:r w:rsidR="008852A1" w:rsidRPr="008852A1">
        <w:rPr>
          <w:rFonts w:ascii="Angsana New" w:hAnsi="Angsana New"/>
          <w:sz w:val="30"/>
          <w:szCs w:val="30"/>
          <w:lang w:val="en-US"/>
        </w:rPr>
        <w:t>30</w:t>
      </w:r>
      <w:r w:rsidRPr="003779E8">
        <w:rPr>
          <w:rFonts w:ascii="Angsana New" w:hAnsi="Angsana New"/>
          <w:sz w:val="30"/>
          <w:szCs w:val="30"/>
          <w:lang w:val="en-US"/>
        </w:rPr>
        <w:t xml:space="preserve"> </w:t>
      </w:r>
      <w:r w:rsidRPr="003779E8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8852A1" w:rsidRPr="008852A1">
        <w:rPr>
          <w:rFonts w:ascii="Angsana New" w:hAnsi="Angsana New"/>
          <w:sz w:val="30"/>
          <w:szCs w:val="30"/>
          <w:lang w:val="en-US"/>
        </w:rPr>
        <w:t>2565</w:t>
      </w:r>
      <w:r w:rsidRPr="00F8207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</w:p>
    <w:p w14:paraId="1BFB891C" w14:textId="77777777" w:rsidR="00FA1106" w:rsidRPr="004D0288" w:rsidRDefault="00FA1106" w:rsidP="00EF12DA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1BC7BAAF" w14:textId="2B11DF2F" w:rsidR="00EF12DA" w:rsidRPr="006F5C15" w:rsidRDefault="00EF12DA" w:rsidP="00EF12DA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6F1983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6F1983">
        <w:rPr>
          <w:rFonts w:ascii="Angsana New" w:hAnsi="Angsana New" w:hint="cs"/>
          <w:spacing w:val="-2"/>
          <w:sz w:val="30"/>
          <w:szCs w:val="30"/>
          <w:cs/>
          <w:lang w:val="en-US"/>
        </w:rPr>
        <w:t>ย</w:t>
      </w:r>
      <w:r w:rsidR="00BC5967">
        <w:rPr>
          <w:rFonts w:ascii="Angsana New" w:hAnsi="Angsana New" w:hint="cs"/>
          <w:spacing w:val="-2"/>
          <w:sz w:val="30"/>
          <w:szCs w:val="30"/>
          <w:cs/>
          <w:lang w:val="en-US"/>
        </w:rPr>
        <w:t>่อยแห่งหนึ่ง (บริษัท อิชิตัน เพา</w:t>
      </w:r>
      <w:r w:rsidRPr="006F1983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เวอร์ จำกัด) </w:t>
      </w:r>
      <w:r w:rsidRPr="006F1983">
        <w:rPr>
          <w:rFonts w:ascii="Angsana New" w:hAnsi="Angsana New" w:hint="cs"/>
          <w:spacing w:val="-2"/>
          <w:sz w:val="30"/>
          <w:szCs w:val="30"/>
          <w:cs/>
        </w:rPr>
        <w:t>มี</w:t>
      </w:r>
      <w:r w:rsidRPr="006F1983">
        <w:rPr>
          <w:rFonts w:ascii="Angsana New" w:hAnsi="Angsana New"/>
          <w:spacing w:val="-2"/>
          <w:sz w:val="30"/>
          <w:szCs w:val="30"/>
          <w:cs/>
        </w:rPr>
        <w:t>สัญญาแต่งตั้ง</w:t>
      </w:r>
      <w:r w:rsidRPr="006F1983">
        <w:rPr>
          <w:rFonts w:ascii="Angsana New" w:hAnsi="Angsana New" w:hint="cs"/>
          <w:spacing w:val="-2"/>
          <w:sz w:val="30"/>
          <w:szCs w:val="30"/>
          <w:cs/>
        </w:rPr>
        <w:t>ผู้จัดจำหน่ายสินค้ากับ</w:t>
      </w:r>
      <w:r w:rsidRPr="006F1983">
        <w:rPr>
          <w:rFonts w:ascii="Angsana New" w:hAnsi="Angsana New"/>
          <w:spacing w:val="-2"/>
          <w:sz w:val="30"/>
          <w:szCs w:val="30"/>
          <w:cs/>
        </w:rPr>
        <w:t>บริษัทในประเทศ</w:t>
      </w:r>
      <w:r w:rsidR="002A4C7C">
        <w:rPr>
          <w:rFonts w:ascii="Angsana New" w:hAnsi="Angsana New" w:hint="cs"/>
          <w:spacing w:val="-2"/>
          <w:sz w:val="30"/>
          <w:szCs w:val="30"/>
          <w:cs/>
          <w:lang w:val="en-US"/>
        </w:rPr>
        <w:t>แห่งหนึ่ง</w:t>
      </w:r>
      <w:r w:rsidRPr="006F5C15">
        <w:rPr>
          <w:rFonts w:ascii="Angsana New" w:hAnsi="Angsana New"/>
          <w:sz w:val="30"/>
          <w:szCs w:val="30"/>
          <w:cs/>
        </w:rPr>
        <w:t>ภายใต้เงื่อนไขของสัญญา บริษัท</w:t>
      </w:r>
      <w:r>
        <w:rPr>
          <w:rFonts w:ascii="Angsana New" w:hAnsi="Angsana New" w:hint="cs"/>
          <w:sz w:val="30"/>
          <w:szCs w:val="30"/>
          <w:cs/>
          <w:lang w:val="en-US"/>
        </w:rPr>
        <w:t>ย่อย</w:t>
      </w:r>
      <w:r w:rsidRPr="006F5C15">
        <w:rPr>
          <w:rFonts w:ascii="Angsana New" w:hAnsi="Angsana New"/>
          <w:sz w:val="30"/>
          <w:szCs w:val="30"/>
          <w:cs/>
        </w:rPr>
        <w:t xml:space="preserve">ตกลงที่จะชำระค่าจัดจำหน่ายสินค้าตามอัตราที่กำหนดในสัญญา </w:t>
      </w:r>
      <w:r w:rsidR="00196B56">
        <w:rPr>
          <w:rFonts w:ascii="Angsana New" w:hAnsi="Angsana New"/>
          <w:sz w:val="30"/>
          <w:szCs w:val="30"/>
          <w:cs/>
        </w:rPr>
        <w:t>สัญญาฉบับนี</w:t>
      </w:r>
      <w:r w:rsidR="00196B56">
        <w:rPr>
          <w:rFonts w:ascii="Angsana New" w:hAnsi="Angsana New" w:hint="cs"/>
          <w:sz w:val="30"/>
          <w:szCs w:val="30"/>
          <w:cs/>
          <w:lang w:val="en-US"/>
        </w:rPr>
        <w:t>้</w:t>
      </w:r>
      <w:r w:rsidRPr="006F5C15">
        <w:rPr>
          <w:rFonts w:ascii="Angsana New" w:hAnsi="Angsana New"/>
          <w:sz w:val="30"/>
          <w:szCs w:val="30"/>
          <w:cs/>
        </w:rPr>
        <w:t>มีผลบังคับใช้</w:t>
      </w:r>
      <w:r w:rsidRPr="003779E8">
        <w:rPr>
          <w:rFonts w:ascii="Angsana New" w:hAnsi="Angsana New"/>
          <w:sz w:val="30"/>
          <w:szCs w:val="30"/>
          <w:cs/>
        </w:rPr>
        <w:t>ตั้งแต่วันที่</w:t>
      </w:r>
      <w:r w:rsidRPr="003779E8">
        <w:rPr>
          <w:rFonts w:ascii="Angsana New" w:hAnsi="Angsana New" w:hint="cs"/>
          <w:sz w:val="30"/>
          <w:szCs w:val="30"/>
          <w:cs/>
        </w:rPr>
        <w:t xml:space="preserve"> </w:t>
      </w:r>
      <w:r w:rsidR="008852A1" w:rsidRPr="008852A1">
        <w:rPr>
          <w:rFonts w:ascii="Angsana New" w:hAnsi="Angsana New"/>
          <w:sz w:val="30"/>
          <w:szCs w:val="30"/>
          <w:lang w:val="en-US"/>
        </w:rPr>
        <w:t>1</w:t>
      </w:r>
      <w:r w:rsidRPr="003779E8">
        <w:rPr>
          <w:rFonts w:ascii="Angsana New" w:hAnsi="Angsana New"/>
          <w:sz w:val="30"/>
          <w:szCs w:val="30"/>
        </w:rPr>
        <w:t xml:space="preserve"> </w:t>
      </w:r>
      <w:r w:rsidRPr="003779E8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8852A1" w:rsidRPr="008852A1">
        <w:rPr>
          <w:rFonts w:ascii="Angsana New" w:hAnsi="Angsana New"/>
          <w:sz w:val="30"/>
          <w:szCs w:val="30"/>
          <w:lang w:val="en-US"/>
        </w:rPr>
        <w:t>2562</w:t>
      </w:r>
      <w:r w:rsidRPr="003779E8">
        <w:rPr>
          <w:rFonts w:ascii="Angsana New" w:hAnsi="Angsana New"/>
          <w:sz w:val="30"/>
          <w:szCs w:val="30"/>
        </w:rPr>
        <w:t xml:space="preserve"> </w:t>
      </w:r>
      <w:r w:rsidRPr="003779E8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="008852A1" w:rsidRPr="008852A1">
        <w:rPr>
          <w:rFonts w:ascii="Angsana New" w:hAnsi="Angsana New"/>
          <w:sz w:val="30"/>
          <w:szCs w:val="30"/>
          <w:lang w:val="en-US"/>
        </w:rPr>
        <w:t>31</w:t>
      </w:r>
      <w:r w:rsidRPr="003779E8">
        <w:rPr>
          <w:rFonts w:ascii="Angsana New" w:hAnsi="Angsana New"/>
          <w:sz w:val="30"/>
          <w:szCs w:val="30"/>
        </w:rPr>
        <w:t xml:space="preserve"> </w:t>
      </w:r>
      <w:r w:rsidRPr="003779E8">
        <w:rPr>
          <w:rFonts w:ascii="Angsana New" w:hAnsi="Angsana New"/>
          <w:sz w:val="30"/>
          <w:szCs w:val="30"/>
          <w:cs/>
        </w:rPr>
        <w:t xml:space="preserve">มกราคม </w:t>
      </w:r>
      <w:r w:rsidR="008852A1" w:rsidRPr="008852A1">
        <w:rPr>
          <w:rFonts w:ascii="Angsana New" w:hAnsi="Angsana New"/>
          <w:sz w:val="30"/>
          <w:szCs w:val="30"/>
          <w:lang w:val="en-US"/>
        </w:rPr>
        <w:t>2564</w:t>
      </w:r>
      <w:r w:rsidRPr="003779E8">
        <w:rPr>
          <w:rFonts w:ascii="Angsana New" w:hAnsi="Angsana New"/>
          <w:sz w:val="30"/>
          <w:szCs w:val="30"/>
          <w:cs/>
        </w:rPr>
        <w:t xml:space="preserve"> และ</w:t>
      </w:r>
      <w:r w:rsidRPr="006F5C15">
        <w:rPr>
          <w:rFonts w:ascii="Angsana New" w:hAnsi="Angsana New"/>
          <w:sz w:val="30"/>
          <w:szCs w:val="30"/>
          <w:cs/>
        </w:rPr>
        <w:t>สามารถต่ออายุสัญญาได้โดยอัตโนมัติ</w:t>
      </w:r>
      <w:r>
        <w:rPr>
          <w:rFonts w:ascii="Angsana New" w:hAnsi="Angsana New"/>
          <w:sz w:val="30"/>
          <w:szCs w:val="30"/>
          <w:cs/>
        </w:rPr>
        <w:br/>
      </w:r>
      <w:r w:rsidRPr="006F5C15">
        <w:rPr>
          <w:rFonts w:ascii="Angsana New" w:hAnsi="Angsana New"/>
          <w:sz w:val="30"/>
          <w:szCs w:val="30"/>
          <w:cs/>
        </w:rPr>
        <w:t xml:space="preserve">ครั้งละ </w:t>
      </w:r>
      <w:r w:rsidR="008852A1" w:rsidRPr="008852A1">
        <w:rPr>
          <w:rFonts w:ascii="Angsana New" w:hAnsi="Angsana New"/>
          <w:sz w:val="30"/>
          <w:szCs w:val="30"/>
          <w:lang w:val="en-US"/>
        </w:rPr>
        <w:t>3</w:t>
      </w:r>
      <w:r w:rsidRPr="006F5C15">
        <w:rPr>
          <w:rFonts w:ascii="Angsana New" w:hAnsi="Angsana New"/>
          <w:sz w:val="30"/>
          <w:szCs w:val="30"/>
          <w:cs/>
        </w:rPr>
        <w:t xml:space="preserve"> ปี จนกว่าฝ่ายใดฝ่ายหนึ่งจะบอกเลิกสัญญาล่วงหน้าไม่น้อยกว่า </w:t>
      </w:r>
      <w:r w:rsidR="008852A1" w:rsidRPr="008852A1">
        <w:rPr>
          <w:rFonts w:ascii="Angsana New" w:hAnsi="Angsana New"/>
          <w:sz w:val="30"/>
          <w:szCs w:val="30"/>
          <w:lang w:val="en-US"/>
        </w:rPr>
        <w:t>6</w:t>
      </w:r>
      <w:r w:rsidRPr="006F5C15">
        <w:rPr>
          <w:rFonts w:ascii="Angsana New" w:hAnsi="Angsana New"/>
          <w:sz w:val="30"/>
          <w:szCs w:val="30"/>
          <w:cs/>
        </w:rPr>
        <w:t xml:space="preserve"> เดือน</w:t>
      </w:r>
      <w:r w:rsidRPr="006F5C15">
        <w:rPr>
          <w:rFonts w:ascii="Angsana New" w:hAnsi="Angsana New" w:hint="cs"/>
          <w:sz w:val="30"/>
          <w:szCs w:val="30"/>
          <w:cs/>
        </w:rPr>
        <w:t>ก่อนวันสิ้นสุดสัญญา</w:t>
      </w:r>
    </w:p>
    <w:p w14:paraId="5851984D" w14:textId="77777777" w:rsidR="00EF12DA" w:rsidRPr="004D0288" w:rsidRDefault="00EF12DA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4D4C9BD0" w14:textId="77777777" w:rsidR="00601138" w:rsidRPr="00BB1EB2" w:rsidRDefault="00601138" w:rsidP="00BB1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  <w:lang w:val="x-none" w:eastAsia="x-none"/>
        </w:rPr>
      </w:pPr>
      <w:r w:rsidRPr="00D34470">
        <w:rPr>
          <w:rFonts w:ascii="Angsana New" w:hAnsi="Angsana New" w:cs="Angsana New" w:hint="cs"/>
          <w:i/>
          <w:iCs/>
          <w:sz w:val="30"/>
          <w:szCs w:val="30"/>
          <w:cs/>
        </w:rPr>
        <w:t>สัญญาซื้อขายก๊าซธรรมชาติ</w:t>
      </w:r>
    </w:p>
    <w:p w14:paraId="0F024C3D" w14:textId="77777777" w:rsidR="00EC7506" w:rsidRPr="004D0288" w:rsidRDefault="00EC7506" w:rsidP="00601138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6633732F" w14:textId="677B497C" w:rsidR="00601138" w:rsidRDefault="00601138" w:rsidP="00601138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34470">
        <w:rPr>
          <w:rFonts w:ascii="Angsana New" w:hAnsi="Angsana New"/>
          <w:sz w:val="30"/>
          <w:szCs w:val="30"/>
          <w:cs/>
        </w:rPr>
        <w:t>บริษัท</w:t>
      </w:r>
      <w:r w:rsidR="00384607" w:rsidRPr="00D34470">
        <w:rPr>
          <w:rFonts w:ascii="Angsana New" w:hAnsi="Angsana New" w:hint="cs"/>
          <w:sz w:val="30"/>
          <w:szCs w:val="30"/>
          <w:cs/>
        </w:rPr>
        <w:t>มีสัญญา</w:t>
      </w:r>
      <w:r w:rsidRPr="00D34470">
        <w:rPr>
          <w:rFonts w:ascii="Angsana New" w:hAnsi="Angsana New"/>
          <w:sz w:val="30"/>
          <w:szCs w:val="30"/>
          <w:cs/>
        </w:rPr>
        <w:t xml:space="preserve">ซื้อขายก๊าซธรรมชาติกับบริษัทในประเทศแห่งหนึ่ง </w:t>
      </w:r>
      <w:r w:rsidR="00E90083" w:rsidRPr="00D34470">
        <w:rPr>
          <w:rFonts w:ascii="Angsana New" w:hAnsi="Angsana New"/>
          <w:sz w:val="30"/>
          <w:szCs w:val="30"/>
          <w:cs/>
        </w:rPr>
        <w:t xml:space="preserve">ภายใต้เงื่อนไขของสัญญา </w:t>
      </w:r>
      <w:r w:rsidRPr="00D34470">
        <w:rPr>
          <w:rFonts w:ascii="Angsana New" w:hAnsi="Angsana New"/>
          <w:sz w:val="30"/>
          <w:szCs w:val="30"/>
          <w:cs/>
        </w:rPr>
        <w:t>บริษัทตกลงที่จะจ่ายค่าใช้จ่ายต่างๆ และปฏิบัติตามเงื่อนไข</w:t>
      </w:r>
      <w:r w:rsidR="00E90083" w:rsidRPr="00D34470">
        <w:rPr>
          <w:rFonts w:ascii="Angsana New" w:hAnsi="Angsana New"/>
          <w:sz w:val="30"/>
          <w:szCs w:val="30"/>
          <w:cs/>
        </w:rPr>
        <w:t xml:space="preserve">ที่กำหนดไว้ในสัญญา </w:t>
      </w:r>
      <w:r w:rsidR="00E90083" w:rsidRPr="0095474F">
        <w:rPr>
          <w:rFonts w:ascii="Angsana New" w:hAnsi="Angsana New"/>
          <w:sz w:val="30"/>
          <w:szCs w:val="30"/>
          <w:cs/>
        </w:rPr>
        <w:t>สัญญาฉบับนี้มีผลบังคับใช้</w:t>
      </w:r>
      <w:r w:rsidRPr="0095474F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8852A1" w:rsidRPr="008852A1">
        <w:rPr>
          <w:rFonts w:ascii="Angsana New" w:hAnsi="Angsana New"/>
          <w:sz w:val="30"/>
          <w:szCs w:val="30"/>
          <w:lang w:val="en-US"/>
        </w:rPr>
        <w:t>1</w:t>
      </w:r>
      <w:r w:rsidRPr="0095474F">
        <w:rPr>
          <w:rFonts w:ascii="Angsana New" w:hAnsi="Angsana New"/>
          <w:sz w:val="30"/>
          <w:szCs w:val="30"/>
        </w:rPr>
        <w:t xml:space="preserve"> </w:t>
      </w:r>
      <w:r w:rsidR="00025DB7" w:rsidRPr="0095474F">
        <w:rPr>
          <w:rFonts w:ascii="Angsana New" w:hAnsi="Angsana New"/>
          <w:sz w:val="30"/>
          <w:szCs w:val="30"/>
          <w:cs/>
        </w:rPr>
        <w:t>กันยายน</w:t>
      </w:r>
      <w:r w:rsidRPr="0095474F">
        <w:rPr>
          <w:rFonts w:ascii="Angsana New" w:hAnsi="Angsana New"/>
          <w:sz w:val="30"/>
          <w:szCs w:val="30"/>
          <w:cs/>
        </w:rPr>
        <w:t xml:space="preserve"> </w:t>
      </w:r>
      <w:r w:rsidR="008852A1" w:rsidRPr="008852A1">
        <w:rPr>
          <w:rFonts w:ascii="Angsana New" w:hAnsi="Angsana New"/>
          <w:sz w:val="30"/>
          <w:szCs w:val="30"/>
          <w:lang w:val="en-US"/>
        </w:rPr>
        <w:t>2561</w:t>
      </w:r>
      <w:r w:rsidRPr="0095474F">
        <w:rPr>
          <w:rFonts w:ascii="Angsana New" w:hAnsi="Angsana New"/>
          <w:sz w:val="30"/>
          <w:szCs w:val="30"/>
        </w:rPr>
        <w:t xml:space="preserve"> </w:t>
      </w:r>
      <w:r w:rsidRPr="0095474F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="008852A1" w:rsidRPr="008852A1">
        <w:rPr>
          <w:rFonts w:ascii="Angsana New" w:hAnsi="Angsana New"/>
          <w:sz w:val="30"/>
          <w:szCs w:val="30"/>
          <w:lang w:val="en-US"/>
        </w:rPr>
        <w:t>31</w:t>
      </w:r>
      <w:r w:rsidRPr="0095474F">
        <w:rPr>
          <w:rFonts w:ascii="Angsana New" w:hAnsi="Angsana New"/>
          <w:sz w:val="30"/>
          <w:szCs w:val="30"/>
        </w:rPr>
        <w:t xml:space="preserve"> </w:t>
      </w:r>
      <w:r w:rsidR="00025DB7" w:rsidRPr="0095474F">
        <w:rPr>
          <w:rFonts w:ascii="Angsana New" w:hAnsi="Angsana New"/>
          <w:sz w:val="30"/>
          <w:szCs w:val="30"/>
          <w:cs/>
        </w:rPr>
        <w:t>สิงหาคม</w:t>
      </w:r>
      <w:r w:rsidRPr="0095474F">
        <w:rPr>
          <w:rFonts w:ascii="Angsana New" w:hAnsi="Angsana New"/>
          <w:sz w:val="30"/>
          <w:szCs w:val="30"/>
          <w:cs/>
        </w:rPr>
        <w:t xml:space="preserve"> </w:t>
      </w:r>
      <w:r w:rsidR="008852A1" w:rsidRPr="008852A1">
        <w:rPr>
          <w:rFonts w:ascii="Angsana New" w:hAnsi="Angsana New"/>
          <w:sz w:val="30"/>
          <w:szCs w:val="30"/>
          <w:lang w:val="en-US"/>
        </w:rPr>
        <w:t>2565</w:t>
      </w:r>
      <w:r w:rsidRPr="00D34470">
        <w:rPr>
          <w:rFonts w:ascii="Angsana New" w:hAnsi="Angsana New"/>
          <w:sz w:val="30"/>
          <w:szCs w:val="30"/>
        </w:rPr>
        <w:t xml:space="preserve"> </w:t>
      </w:r>
      <w:r w:rsidRPr="00D34470">
        <w:rPr>
          <w:rFonts w:ascii="Angsana New" w:hAnsi="Angsana New"/>
          <w:sz w:val="30"/>
          <w:szCs w:val="30"/>
          <w:cs/>
        </w:rPr>
        <w:t>และ</w:t>
      </w:r>
      <w:r w:rsidR="00E90083" w:rsidRPr="00D34470">
        <w:rPr>
          <w:rFonts w:ascii="Angsana New" w:hAnsi="Angsana New"/>
          <w:sz w:val="30"/>
          <w:szCs w:val="30"/>
          <w:cs/>
        </w:rPr>
        <w:t>สามารถ</w:t>
      </w:r>
      <w:r w:rsidRPr="00D34470">
        <w:rPr>
          <w:rFonts w:ascii="Angsana New" w:hAnsi="Angsana New"/>
          <w:sz w:val="30"/>
          <w:szCs w:val="30"/>
          <w:cs/>
        </w:rPr>
        <w:t>ต่ออายุสัญญา</w:t>
      </w:r>
      <w:r w:rsidR="00E90083" w:rsidRPr="00D34470">
        <w:rPr>
          <w:rFonts w:ascii="Angsana New" w:hAnsi="Angsana New"/>
          <w:sz w:val="30"/>
          <w:szCs w:val="30"/>
          <w:cs/>
        </w:rPr>
        <w:t>ได้โดย</w:t>
      </w:r>
      <w:r w:rsidRPr="00D34470">
        <w:rPr>
          <w:rFonts w:ascii="Angsana New" w:hAnsi="Angsana New"/>
          <w:sz w:val="30"/>
          <w:szCs w:val="30"/>
          <w:cs/>
        </w:rPr>
        <w:t xml:space="preserve">แจ้งเป็นลายลักษณ์อักษรไม่น้อยกว่า </w:t>
      </w:r>
      <w:r w:rsidR="008852A1" w:rsidRPr="008852A1">
        <w:rPr>
          <w:rFonts w:ascii="Angsana New" w:hAnsi="Angsana New"/>
          <w:sz w:val="30"/>
          <w:szCs w:val="30"/>
          <w:lang w:val="en-US"/>
        </w:rPr>
        <w:t>90</w:t>
      </w:r>
      <w:r w:rsidRPr="00D34470">
        <w:rPr>
          <w:rFonts w:ascii="Angsana New" w:hAnsi="Angsana New"/>
          <w:sz w:val="30"/>
          <w:szCs w:val="30"/>
        </w:rPr>
        <w:t xml:space="preserve"> </w:t>
      </w:r>
      <w:r w:rsidRPr="00D34470">
        <w:rPr>
          <w:rFonts w:ascii="Angsana New" w:hAnsi="Angsana New"/>
          <w:sz w:val="30"/>
          <w:szCs w:val="30"/>
          <w:cs/>
        </w:rPr>
        <w:t>วัน</w:t>
      </w:r>
      <w:r w:rsidR="00211566" w:rsidRPr="00D34470">
        <w:rPr>
          <w:rFonts w:ascii="Angsana New" w:hAnsi="Angsana New"/>
          <w:sz w:val="30"/>
          <w:szCs w:val="30"/>
          <w:cs/>
        </w:rPr>
        <w:t>ก่อน</w:t>
      </w:r>
      <w:r w:rsidR="00384607" w:rsidRPr="00D34470">
        <w:rPr>
          <w:rFonts w:ascii="Angsana New" w:hAnsi="Angsana New" w:hint="cs"/>
          <w:sz w:val="30"/>
          <w:szCs w:val="30"/>
          <w:cs/>
        </w:rPr>
        <w:t xml:space="preserve">   </w:t>
      </w:r>
      <w:r w:rsidR="0009097B">
        <w:rPr>
          <w:rFonts w:ascii="Angsana New" w:hAnsi="Angsana New"/>
          <w:sz w:val="30"/>
          <w:szCs w:val="30"/>
          <w:lang w:val="en-US"/>
        </w:rPr>
        <w:t xml:space="preserve">   </w:t>
      </w:r>
      <w:r w:rsidR="00384607" w:rsidRPr="00D34470">
        <w:rPr>
          <w:rFonts w:ascii="Angsana New" w:hAnsi="Angsana New" w:hint="cs"/>
          <w:sz w:val="30"/>
          <w:szCs w:val="30"/>
          <w:cs/>
        </w:rPr>
        <w:t xml:space="preserve">     </w:t>
      </w:r>
      <w:r w:rsidR="00211566" w:rsidRPr="00D34470">
        <w:rPr>
          <w:rFonts w:ascii="Angsana New" w:hAnsi="Angsana New"/>
          <w:sz w:val="30"/>
          <w:szCs w:val="30"/>
          <w:cs/>
        </w:rPr>
        <w:t>วันสิ้นสุดสัญญา</w:t>
      </w:r>
    </w:p>
    <w:p w14:paraId="5ED6C6A9" w14:textId="77777777" w:rsidR="004D0288" w:rsidRPr="004D0288" w:rsidRDefault="004D0288" w:rsidP="00601138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70903382" w14:textId="77777777" w:rsidR="003C25B9" w:rsidRPr="00967B14" w:rsidRDefault="003C25B9" w:rsidP="003C25B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67B14">
        <w:rPr>
          <w:rFonts w:ascii="Angsana New" w:hAnsi="Angsana New"/>
          <w:i/>
          <w:iCs/>
          <w:sz w:val="30"/>
          <w:szCs w:val="30"/>
          <w:cs/>
        </w:rPr>
        <w:t>สัญญา</w:t>
      </w:r>
      <w:r w:rsidRPr="00967B14">
        <w:rPr>
          <w:rFonts w:ascii="Angsana New" w:hAnsi="Angsana New" w:hint="cs"/>
          <w:i/>
          <w:iCs/>
          <w:sz w:val="30"/>
          <w:szCs w:val="30"/>
          <w:cs/>
          <w:lang w:val="en-US"/>
        </w:rPr>
        <w:t>ขนส่ง</w:t>
      </w:r>
      <w:r w:rsidR="00384607" w:rsidRPr="00967B14">
        <w:rPr>
          <w:rFonts w:ascii="Angsana New" w:hAnsi="Angsana New" w:hint="cs"/>
          <w:i/>
          <w:iCs/>
          <w:sz w:val="30"/>
          <w:szCs w:val="30"/>
          <w:cs/>
          <w:lang w:val="en-US"/>
        </w:rPr>
        <w:t>ภายในประเทศ</w:t>
      </w:r>
    </w:p>
    <w:p w14:paraId="6714F491" w14:textId="77777777" w:rsidR="003C25B9" w:rsidRPr="004D0288" w:rsidRDefault="003C25B9" w:rsidP="003C25B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29F73FB6" w14:textId="7AF50A9D" w:rsidR="00B17809" w:rsidRDefault="003C25B9" w:rsidP="001A3D9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67B14">
        <w:rPr>
          <w:rFonts w:ascii="Angsana New" w:hAnsi="Angsana New"/>
          <w:sz w:val="30"/>
          <w:szCs w:val="30"/>
          <w:cs/>
        </w:rPr>
        <w:t>บริษัท</w:t>
      </w:r>
      <w:r w:rsidR="004016DD" w:rsidRPr="00967B14">
        <w:rPr>
          <w:rFonts w:ascii="Angsana New" w:hAnsi="Angsana New" w:hint="cs"/>
          <w:sz w:val="30"/>
          <w:szCs w:val="30"/>
          <w:cs/>
        </w:rPr>
        <w:t>มี</w:t>
      </w:r>
      <w:r w:rsidRPr="00967B14">
        <w:rPr>
          <w:rFonts w:ascii="Angsana New" w:hAnsi="Angsana New"/>
          <w:sz w:val="30"/>
          <w:szCs w:val="30"/>
          <w:cs/>
        </w:rPr>
        <w:t>สัญญา</w:t>
      </w:r>
      <w:r w:rsidR="00071B0A" w:rsidRPr="00967B14">
        <w:rPr>
          <w:rFonts w:ascii="Angsana New" w:hAnsi="Angsana New" w:hint="cs"/>
          <w:sz w:val="30"/>
          <w:szCs w:val="30"/>
          <w:cs/>
        </w:rPr>
        <w:t>ขนส่ง</w:t>
      </w:r>
      <w:r w:rsidR="004016DD" w:rsidRPr="00967B14">
        <w:rPr>
          <w:rFonts w:ascii="Angsana New" w:hAnsi="Angsana New" w:hint="cs"/>
          <w:sz w:val="30"/>
          <w:szCs w:val="30"/>
          <w:cs/>
        </w:rPr>
        <w:t>ภายในประเทศ</w:t>
      </w:r>
      <w:r w:rsidRPr="00967B14">
        <w:rPr>
          <w:rFonts w:ascii="Angsana New" w:hAnsi="Angsana New"/>
          <w:sz w:val="30"/>
          <w:szCs w:val="30"/>
          <w:cs/>
        </w:rPr>
        <w:t>กับบริษัทในประเทศแห่งหนึ่ง ภายใต้เงื่อนไขของสัญญา บริษัทตกลงที่จะ</w:t>
      </w:r>
      <w:r w:rsidRPr="00967B14">
        <w:rPr>
          <w:rFonts w:ascii="Angsana New" w:hAnsi="Angsana New"/>
          <w:spacing w:val="-4"/>
          <w:sz w:val="30"/>
          <w:szCs w:val="30"/>
          <w:cs/>
        </w:rPr>
        <w:t>จ่ายค่าใช้จ่ายต่างๆ และปฏิบัติตามเงื่อนไขที่กำหนดไว้ในสัญญา สัญญาฉบับนี้มีผลบังคับใช้ตั้งแต่วันที่</w:t>
      </w:r>
      <w:r w:rsidR="00071B0A" w:rsidRPr="00967B14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8852A1" w:rsidRPr="008852A1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Pr="00967B14">
        <w:rPr>
          <w:rFonts w:ascii="Angsana New" w:hAnsi="Angsana New"/>
          <w:spacing w:val="-4"/>
          <w:sz w:val="30"/>
          <w:szCs w:val="30"/>
        </w:rPr>
        <w:t xml:space="preserve"> </w:t>
      </w:r>
      <w:r w:rsidR="004016DD" w:rsidRPr="00967B14">
        <w:rPr>
          <w:rFonts w:ascii="Angsana New" w:hAnsi="Angsana New" w:hint="cs"/>
          <w:spacing w:val="-4"/>
          <w:sz w:val="30"/>
          <w:szCs w:val="30"/>
          <w:cs/>
        </w:rPr>
        <w:t>เมษายน</w:t>
      </w:r>
      <w:r w:rsidRPr="00967B1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852A1" w:rsidRPr="008852A1">
        <w:rPr>
          <w:rFonts w:ascii="Angsana New" w:hAnsi="Angsana New"/>
          <w:spacing w:val="-4"/>
          <w:sz w:val="30"/>
          <w:szCs w:val="30"/>
          <w:lang w:val="en-US"/>
        </w:rPr>
        <w:t>2562</w:t>
      </w:r>
      <w:r w:rsidR="00FA1106" w:rsidRPr="00967B14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967B14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="008852A1" w:rsidRPr="008852A1">
        <w:rPr>
          <w:rFonts w:ascii="Angsana New" w:hAnsi="Angsana New"/>
          <w:sz w:val="30"/>
          <w:szCs w:val="30"/>
          <w:lang w:val="en-US"/>
        </w:rPr>
        <w:t>31</w:t>
      </w:r>
      <w:r w:rsidRPr="00967B14">
        <w:rPr>
          <w:rFonts w:ascii="Angsana New" w:hAnsi="Angsana New"/>
          <w:sz w:val="30"/>
          <w:szCs w:val="30"/>
        </w:rPr>
        <w:t xml:space="preserve"> </w:t>
      </w:r>
      <w:r w:rsidR="004016DD" w:rsidRPr="00967B14">
        <w:rPr>
          <w:rFonts w:ascii="Angsana New" w:hAnsi="Angsana New" w:hint="cs"/>
          <w:sz w:val="30"/>
          <w:szCs w:val="30"/>
          <w:cs/>
        </w:rPr>
        <w:t>มีนาคม</w:t>
      </w:r>
      <w:r w:rsidRPr="00967B14">
        <w:rPr>
          <w:rFonts w:ascii="Angsana New" w:hAnsi="Angsana New"/>
          <w:sz w:val="30"/>
          <w:szCs w:val="30"/>
          <w:cs/>
        </w:rPr>
        <w:t xml:space="preserve"> </w:t>
      </w:r>
      <w:r w:rsidR="008852A1" w:rsidRPr="008852A1">
        <w:rPr>
          <w:rFonts w:ascii="Angsana New" w:hAnsi="Angsana New"/>
          <w:sz w:val="30"/>
          <w:szCs w:val="30"/>
          <w:lang w:val="en-US"/>
        </w:rPr>
        <w:t>2567</w:t>
      </w:r>
      <w:r w:rsidRPr="00967B14">
        <w:rPr>
          <w:rFonts w:ascii="Angsana New" w:hAnsi="Angsana New"/>
          <w:sz w:val="30"/>
          <w:szCs w:val="30"/>
        </w:rPr>
        <w:t xml:space="preserve"> </w:t>
      </w:r>
      <w:r w:rsidRPr="00967B14">
        <w:rPr>
          <w:rFonts w:ascii="Angsana New" w:hAnsi="Angsana New"/>
          <w:sz w:val="30"/>
          <w:szCs w:val="30"/>
          <w:cs/>
        </w:rPr>
        <w:t>และสามารถต่ออายุสัญญาได้โดย</w:t>
      </w:r>
      <w:r w:rsidR="00384607" w:rsidRPr="00967B14">
        <w:rPr>
          <w:rFonts w:ascii="Angsana New" w:hAnsi="Angsana New" w:hint="cs"/>
          <w:sz w:val="30"/>
          <w:szCs w:val="30"/>
          <w:cs/>
        </w:rPr>
        <w:t>อัตโนมัติครั้งละ</w:t>
      </w:r>
      <w:r w:rsidR="00384607" w:rsidRPr="00967B14">
        <w:rPr>
          <w:rFonts w:ascii="Angsana New" w:hAnsi="Angsana New"/>
          <w:sz w:val="30"/>
          <w:szCs w:val="30"/>
          <w:lang w:val="en-US"/>
        </w:rPr>
        <w:t xml:space="preserve"> </w:t>
      </w:r>
      <w:r w:rsidR="008852A1" w:rsidRPr="008852A1">
        <w:rPr>
          <w:rFonts w:ascii="Angsana New" w:hAnsi="Angsana New"/>
          <w:sz w:val="30"/>
          <w:szCs w:val="30"/>
          <w:lang w:val="en-US"/>
        </w:rPr>
        <w:t>5</w:t>
      </w:r>
      <w:r w:rsidR="00384607" w:rsidRPr="00967B14">
        <w:rPr>
          <w:rFonts w:ascii="Angsana New" w:hAnsi="Angsana New" w:hint="cs"/>
          <w:sz w:val="30"/>
          <w:szCs w:val="30"/>
          <w:cs/>
          <w:lang w:val="en-US"/>
        </w:rPr>
        <w:t xml:space="preserve"> ปี</w:t>
      </w:r>
      <w:r w:rsidR="00D34470" w:rsidRPr="00967B1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84607" w:rsidRPr="00967B14">
        <w:rPr>
          <w:rFonts w:ascii="Angsana New" w:hAnsi="Angsana New" w:hint="cs"/>
          <w:sz w:val="30"/>
          <w:szCs w:val="30"/>
          <w:cs/>
          <w:lang w:val="en-US"/>
        </w:rPr>
        <w:t>จนกว่าฝ่ายใดฝ่ายหนึ่งจะบอกเลิกสัญญาล่วงหน้า</w:t>
      </w:r>
      <w:r w:rsidRPr="00967B14">
        <w:rPr>
          <w:rFonts w:ascii="Angsana New" w:hAnsi="Angsana New"/>
          <w:sz w:val="30"/>
          <w:szCs w:val="30"/>
          <w:cs/>
        </w:rPr>
        <w:t>ไม่น้อยกว่า</w:t>
      </w:r>
      <w:r w:rsidR="004016DD" w:rsidRPr="00967B14">
        <w:rPr>
          <w:rFonts w:ascii="Angsana New" w:hAnsi="Angsana New" w:hint="cs"/>
          <w:sz w:val="30"/>
          <w:szCs w:val="30"/>
          <w:cs/>
        </w:rPr>
        <w:t xml:space="preserve"> </w:t>
      </w:r>
      <w:r w:rsidR="008852A1" w:rsidRPr="008852A1">
        <w:rPr>
          <w:rFonts w:ascii="Angsana New" w:hAnsi="Angsana New"/>
          <w:sz w:val="30"/>
          <w:szCs w:val="30"/>
          <w:lang w:val="en-US"/>
        </w:rPr>
        <w:t>6</w:t>
      </w:r>
      <w:r w:rsidRPr="00967B14">
        <w:rPr>
          <w:rFonts w:ascii="Angsana New" w:hAnsi="Angsana New"/>
          <w:sz w:val="30"/>
          <w:szCs w:val="30"/>
        </w:rPr>
        <w:t xml:space="preserve"> </w:t>
      </w:r>
      <w:r w:rsidR="004016DD" w:rsidRPr="00967B14">
        <w:rPr>
          <w:rFonts w:ascii="Angsana New" w:hAnsi="Angsana New" w:hint="cs"/>
          <w:sz w:val="30"/>
          <w:szCs w:val="30"/>
          <w:cs/>
        </w:rPr>
        <w:t>เดือน</w:t>
      </w:r>
      <w:r w:rsidRPr="00967B14">
        <w:rPr>
          <w:rFonts w:ascii="Angsana New" w:hAnsi="Angsana New"/>
          <w:sz w:val="30"/>
          <w:szCs w:val="30"/>
          <w:cs/>
        </w:rPr>
        <w:t>ก่อนวันสิ้นสุดสัญญา</w:t>
      </w:r>
    </w:p>
    <w:p w14:paraId="668D1604" w14:textId="77777777" w:rsidR="00020DD9" w:rsidRPr="00727F5E" w:rsidRDefault="000E2B34" w:rsidP="00727F5E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27F5E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4D9289A5" w14:textId="77777777" w:rsidR="00020DD9" w:rsidRPr="00967B14" w:rsidRDefault="00020DD9" w:rsidP="00020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</w:p>
    <w:p w14:paraId="09B751E4" w14:textId="29DBBDFF" w:rsidR="00020DD9" w:rsidRPr="00967B14" w:rsidRDefault="00983864" w:rsidP="00FA1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501BA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B501BA">
        <w:rPr>
          <w:rFonts w:ascii="Angsana New" w:hAnsi="Angsana New"/>
          <w:sz w:val="30"/>
          <w:szCs w:val="30"/>
          <w:cs/>
        </w:rPr>
        <w:t xml:space="preserve"> </w:t>
      </w:r>
      <w:r w:rsidR="008852A1" w:rsidRPr="00B501BA">
        <w:rPr>
          <w:rFonts w:ascii="Angsana New" w:hAnsi="Angsana New"/>
          <w:sz w:val="30"/>
          <w:szCs w:val="30"/>
        </w:rPr>
        <w:t>2</w:t>
      </w:r>
      <w:r w:rsidR="008852A1" w:rsidRPr="00B501BA">
        <w:rPr>
          <w:rFonts w:ascii="Angsana New" w:hAnsi="Angsana New" w:cs="Angsana New"/>
          <w:sz w:val="30"/>
          <w:szCs w:val="30"/>
        </w:rPr>
        <w:t>5</w:t>
      </w:r>
      <w:r w:rsidRPr="00B501BA">
        <w:rPr>
          <w:rFonts w:ascii="Angsana New" w:hAnsi="Angsana New"/>
          <w:sz w:val="30"/>
          <w:szCs w:val="30"/>
        </w:rPr>
        <w:t xml:space="preserve"> </w:t>
      </w:r>
      <w:r w:rsidRPr="00B501BA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B501BA">
        <w:rPr>
          <w:rFonts w:ascii="Angsana New" w:hAnsi="Angsana New" w:hint="cs"/>
          <w:sz w:val="30"/>
          <w:szCs w:val="30"/>
          <w:cs/>
        </w:rPr>
        <w:t xml:space="preserve"> </w:t>
      </w:r>
      <w:r w:rsidR="008852A1" w:rsidRPr="00B501BA">
        <w:rPr>
          <w:rFonts w:ascii="Angsana New" w:hAnsi="Angsana New"/>
          <w:sz w:val="30"/>
          <w:szCs w:val="30"/>
        </w:rPr>
        <w:t>2564</w:t>
      </w:r>
      <w:r w:rsidRPr="00B501BA">
        <w:rPr>
          <w:rFonts w:ascii="Angsana New" w:hAnsi="Angsana New"/>
          <w:sz w:val="30"/>
          <w:szCs w:val="30"/>
        </w:rPr>
        <w:t xml:space="preserve"> </w:t>
      </w:r>
      <w:r w:rsidRPr="00B501BA">
        <w:rPr>
          <w:rFonts w:ascii="Angsana New" w:hAnsi="Angsana New" w:cs="Angsana New" w:hint="cs"/>
          <w:sz w:val="30"/>
          <w:szCs w:val="30"/>
          <w:cs/>
        </w:rPr>
        <w:t>ที่ประชุมคณะกรรมการของบริษัทได้มีมติอนุมัติการจัดสรรกำไรเป็นเงินปันผลประจำปี</w:t>
      </w:r>
      <w:r w:rsidRPr="00B501BA">
        <w:rPr>
          <w:rFonts w:ascii="Angsana New" w:hAnsi="Angsana New" w:hint="cs"/>
          <w:sz w:val="30"/>
          <w:szCs w:val="30"/>
          <w:cs/>
        </w:rPr>
        <w:t xml:space="preserve"> </w:t>
      </w:r>
      <w:r w:rsidR="008852A1" w:rsidRPr="00B501BA">
        <w:rPr>
          <w:rFonts w:ascii="Angsana New" w:hAnsi="Angsana New"/>
          <w:sz w:val="30"/>
          <w:szCs w:val="30"/>
        </w:rPr>
        <w:t>2563</w:t>
      </w:r>
      <w:r w:rsidRPr="00B501BA">
        <w:rPr>
          <w:rFonts w:ascii="Angsana New" w:hAnsi="Angsana New"/>
          <w:sz w:val="30"/>
          <w:szCs w:val="30"/>
        </w:rPr>
        <w:t xml:space="preserve"> </w:t>
      </w:r>
      <w:r w:rsidRPr="00B501BA">
        <w:rPr>
          <w:rFonts w:ascii="Angsana New" w:hAnsi="Angsana New" w:cs="Angsana New" w:hint="cs"/>
          <w:sz w:val="30"/>
          <w:szCs w:val="30"/>
          <w:cs/>
        </w:rPr>
        <w:t>ในอัตราหุ้นละ</w:t>
      </w:r>
      <w:r w:rsidRPr="00B501BA">
        <w:rPr>
          <w:rFonts w:ascii="Angsana New" w:hAnsi="Angsana New" w:hint="cs"/>
          <w:sz w:val="30"/>
          <w:szCs w:val="30"/>
          <w:cs/>
        </w:rPr>
        <w:t xml:space="preserve"> </w:t>
      </w:r>
      <w:r w:rsidR="00351A85">
        <w:rPr>
          <w:rFonts w:ascii="Angsana New" w:hAnsi="Angsana New"/>
          <w:sz w:val="30"/>
          <w:szCs w:val="30"/>
        </w:rPr>
        <w:t xml:space="preserve">0.50 </w:t>
      </w:r>
      <w:r w:rsidRPr="00B501BA">
        <w:rPr>
          <w:rFonts w:ascii="Angsana New" w:hAnsi="Angsana New" w:cs="Angsana New" w:hint="cs"/>
          <w:sz w:val="30"/>
          <w:szCs w:val="30"/>
          <w:cs/>
        </w:rPr>
        <w:t>บาท</w:t>
      </w:r>
      <w:r w:rsidRPr="00B501BA">
        <w:rPr>
          <w:rFonts w:ascii="Angsana New" w:hAnsi="Angsana New" w:hint="cs"/>
          <w:sz w:val="30"/>
          <w:szCs w:val="30"/>
          <w:cs/>
        </w:rPr>
        <w:t xml:space="preserve"> </w:t>
      </w:r>
      <w:r w:rsidRPr="00B501BA">
        <w:rPr>
          <w:rFonts w:ascii="Angsana New" w:hAnsi="Angsana New" w:cs="Angsana New" w:hint="cs"/>
          <w:sz w:val="30"/>
          <w:szCs w:val="30"/>
          <w:cs/>
        </w:rPr>
        <w:t>เป็นจำนวนเงินทั้งสิ้น</w:t>
      </w:r>
      <w:r w:rsidR="001E346A" w:rsidRPr="00B501BA">
        <w:rPr>
          <w:rFonts w:ascii="Angsana New" w:hAnsi="Angsana New"/>
          <w:sz w:val="30"/>
          <w:szCs w:val="30"/>
        </w:rPr>
        <w:t xml:space="preserve"> </w:t>
      </w:r>
      <w:r w:rsidR="00351A85">
        <w:rPr>
          <w:rFonts w:ascii="Angsana New" w:hAnsi="Angsana New"/>
          <w:sz w:val="30"/>
          <w:szCs w:val="30"/>
        </w:rPr>
        <w:t xml:space="preserve">650 </w:t>
      </w:r>
      <w:r w:rsidRPr="00B501B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B501BA">
        <w:rPr>
          <w:rFonts w:ascii="Angsana New" w:hAnsi="Angsana New" w:hint="cs"/>
          <w:sz w:val="30"/>
          <w:szCs w:val="30"/>
          <w:cs/>
        </w:rPr>
        <w:t xml:space="preserve"> </w:t>
      </w:r>
      <w:r w:rsidRPr="00B501BA">
        <w:rPr>
          <w:rFonts w:ascii="Angsana New" w:hAnsi="Angsana New" w:cs="Angsana New" w:hint="cs"/>
          <w:sz w:val="30"/>
          <w:szCs w:val="30"/>
          <w:cs/>
        </w:rPr>
        <w:t xml:space="preserve">มีกำหนดจ่ายในวันที่ </w:t>
      </w:r>
      <w:r w:rsidR="00351A85">
        <w:rPr>
          <w:rFonts w:ascii="Angsana New" w:hAnsi="Angsana New" w:cs="Angsana New"/>
          <w:sz w:val="30"/>
          <w:szCs w:val="30"/>
        </w:rPr>
        <w:t>21</w:t>
      </w:r>
      <w:r w:rsidRPr="00B501BA">
        <w:rPr>
          <w:rFonts w:ascii="Angsana New" w:hAnsi="Angsana New" w:cs="Angsana New"/>
          <w:sz w:val="30"/>
          <w:szCs w:val="30"/>
        </w:rPr>
        <w:t xml:space="preserve"> </w:t>
      </w:r>
      <w:r w:rsidRPr="00B501BA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8852A1" w:rsidRPr="00B501BA">
        <w:rPr>
          <w:rFonts w:ascii="Angsana New" w:hAnsi="Angsana New" w:cs="Angsana New"/>
          <w:sz w:val="30"/>
          <w:szCs w:val="30"/>
        </w:rPr>
        <w:t>2564</w:t>
      </w:r>
      <w:r w:rsidRPr="00B501BA">
        <w:rPr>
          <w:rFonts w:ascii="Angsana New" w:hAnsi="Angsana New" w:cs="Angsana New"/>
          <w:sz w:val="30"/>
          <w:szCs w:val="30"/>
        </w:rPr>
        <w:t xml:space="preserve"> </w:t>
      </w:r>
      <w:r w:rsidRPr="00B501BA">
        <w:rPr>
          <w:rFonts w:ascii="Angsana New" w:hAnsi="Angsana New" w:cs="Angsana New" w:hint="cs"/>
          <w:sz w:val="30"/>
          <w:szCs w:val="30"/>
          <w:cs/>
        </w:rPr>
        <w:t>อย่างไรก็ตาม เงินปันผลดังกล่าวต้องได้รับการอนุมัติครั้งสุดท้ายจากผู้ถือหุ้นของบริษัท</w:t>
      </w:r>
    </w:p>
    <w:p w14:paraId="58CD4E3A" w14:textId="77777777" w:rsidR="003779E8" w:rsidRPr="00967B14" w:rsidRDefault="003779E8" w:rsidP="00710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60" w:lineRule="atLeast"/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</w:p>
    <w:p w14:paraId="573EDBF7" w14:textId="77777777" w:rsidR="006E33EB" w:rsidRPr="00351A85" w:rsidRDefault="006E33EB" w:rsidP="006E3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highlight w:val="yellow"/>
          <w:cs/>
        </w:rPr>
      </w:pPr>
    </w:p>
    <w:sectPr w:rsidR="006E33EB" w:rsidRPr="00351A85" w:rsidSect="00B16945">
      <w:headerReference w:type="default" r:id="rId2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3B8F87" w14:textId="77777777" w:rsidR="001976F9" w:rsidRDefault="001976F9" w:rsidP="004956B4">
      <w:r>
        <w:separator/>
      </w:r>
    </w:p>
  </w:endnote>
  <w:endnote w:type="continuationSeparator" w:id="0">
    <w:p w14:paraId="3CE85F2C" w14:textId="77777777" w:rsidR="001976F9" w:rsidRDefault="001976F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ABEE3" w14:textId="79941BC3" w:rsidR="0043081E" w:rsidRPr="00D83CBA" w:rsidRDefault="0043081E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58A9E367" w14:textId="77777777" w:rsidR="0043081E" w:rsidRPr="00AE75D6" w:rsidRDefault="0043081E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94B41C" w14:textId="5E2E303B" w:rsidR="0043081E" w:rsidRPr="00553844" w:rsidRDefault="0043081E" w:rsidP="0084424A">
    <w:pPr>
      <w:tabs>
        <w:tab w:val="left" w:pos="9000"/>
        <w:tab w:val="right" w:pos="9587"/>
      </w:tabs>
      <w:jc w:val="right"/>
      <w:rPr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53844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8852A1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8CE606E" w14:textId="77777777" w:rsidR="0043081E" w:rsidRDefault="004308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38FB1" w14:textId="78BCD572" w:rsidR="0043081E" w:rsidRPr="00D83CBA" w:rsidRDefault="0043081E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2A3C2A9B" w14:textId="77777777" w:rsidR="0043081E" w:rsidRPr="00AE75D6" w:rsidRDefault="0043081E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3B274" w14:textId="34B1F8F5" w:rsidR="0043081E" w:rsidRPr="00553844" w:rsidRDefault="0043081E" w:rsidP="0084424A">
    <w:pPr>
      <w:tabs>
        <w:tab w:val="left" w:pos="9000"/>
        <w:tab w:val="right" w:pos="9587"/>
      </w:tabs>
      <w:jc w:val="right"/>
      <w:rPr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53844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8852A1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FA2075C" w14:textId="77777777" w:rsidR="0043081E" w:rsidRDefault="0043081E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EF99C" w14:textId="5885D1BA" w:rsidR="0043081E" w:rsidRPr="00D83CBA" w:rsidRDefault="0043081E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770A9E0D" w14:textId="77777777" w:rsidR="0043081E" w:rsidRPr="00AE75D6" w:rsidRDefault="0043081E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C27AE8" w14:textId="4211C0EB" w:rsidR="0043081E" w:rsidRPr="00D83CBA" w:rsidRDefault="0043081E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6CF1DB5D" w14:textId="77777777" w:rsidR="0043081E" w:rsidRPr="00AE75D6" w:rsidRDefault="0043081E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FF13F3" w14:textId="77777777" w:rsidR="001976F9" w:rsidRDefault="001976F9" w:rsidP="004956B4">
      <w:r>
        <w:separator/>
      </w:r>
    </w:p>
  </w:footnote>
  <w:footnote w:type="continuationSeparator" w:id="0">
    <w:p w14:paraId="51971C5C" w14:textId="77777777" w:rsidR="001976F9" w:rsidRDefault="001976F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4D37A" w14:textId="77777777" w:rsidR="0043081E" w:rsidRPr="00225AE3" w:rsidRDefault="0043081E" w:rsidP="00407B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D31C676" w14:textId="77777777" w:rsidR="0043081E" w:rsidRDefault="0043081E" w:rsidP="00407BE1">
    <w:pPr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997803A" w14:textId="0C4ECFBE" w:rsidR="0043081E" w:rsidRPr="00CD7525" w:rsidRDefault="0043081E" w:rsidP="00CD75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Theme="majorBidi" w:hAnsiTheme="majorBidi" w:cstheme="majorBidi"/>
        <w:b/>
        <w:bCs/>
        <w:sz w:val="32"/>
        <w:szCs w:val="32"/>
      </w:rPr>
    </w:pPr>
    <w:r w:rsidRPr="00CD7525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Theme="majorBidi" w:hAnsiTheme="majorBidi" w:cstheme="majorBidi"/>
        <w:b/>
        <w:bCs/>
        <w:sz w:val="32"/>
        <w:szCs w:val="32"/>
      </w:rPr>
      <w:t>31</w:t>
    </w:r>
    <w:r w:rsidRPr="00CD752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8852A1">
      <w:rPr>
        <w:rFonts w:asciiTheme="majorBidi" w:hAnsiTheme="majorBidi" w:cstheme="majorBidi"/>
        <w:b/>
        <w:bCs/>
        <w:sz w:val="32"/>
        <w:szCs w:val="32"/>
      </w:rPr>
      <w:t>2563</w:t>
    </w:r>
  </w:p>
  <w:p w14:paraId="141EDF01" w14:textId="77777777" w:rsidR="0043081E" w:rsidRPr="00C8434E" w:rsidRDefault="0043081E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EDC08" w14:textId="77777777" w:rsidR="0043081E" w:rsidRPr="00225AE3" w:rsidRDefault="0043081E" w:rsidP="00407B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C7BFAC5" w14:textId="77777777" w:rsidR="0043081E" w:rsidRDefault="0043081E" w:rsidP="00407BE1">
    <w:pPr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B502591" w14:textId="64CFC10F" w:rsidR="0043081E" w:rsidRPr="00CD7525" w:rsidRDefault="0043081E" w:rsidP="00A159C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Theme="majorBidi" w:hAnsiTheme="majorBidi" w:cstheme="majorBidi"/>
        <w:b/>
        <w:bCs/>
        <w:sz w:val="32"/>
        <w:szCs w:val="32"/>
      </w:rPr>
    </w:pPr>
    <w:r w:rsidRPr="00CD7525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Theme="majorBidi" w:hAnsiTheme="majorBidi" w:cstheme="majorBidi"/>
        <w:b/>
        <w:bCs/>
        <w:sz w:val="32"/>
        <w:szCs w:val="32"/>
      </w:rPr>
      <w:t>31</w:t>
    </w:r>
    <w:r w:rsidRPr="00CD752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8852A1">
      <w:rPr>
        <w:rFonts w:asciiTheme="majorBidi" w:hAnsiTheme="majorBidi" w:cstheme="majorBidi"/>
        <w:b/>
        <w:bCs/>
        <w:sz w:val="32"/>
        <w:szCs w:val="32"/>
      </w:rPr>
      <w:t>2563</w:t>
    </w:r>
  </w:p>
  <w:p w14:paraId="2CBE08E3" w14:textId="77777777" w:rsidR="0043081E" w:rsidRPr="00C8434E" w:rsidRDefault="0043081E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B6D6E" w14:textId="77777777" w:rsidR="0043081E" w:rsidRPr="00406DA7" w:rsidRDefault="0043081E" w:rsidP="003E026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406DA7">
      <w:rPr>
        <w:rFonts w:ascii="Angsana New" w:hAnsi="Angsana New" w:cs="Angsana New" w:hint="cs"/>
        <w:b/>
        <w:bCs/>
        <w:sz w:val="32"/>
        <w:szCs w:val="32"/>
        <w:cs/>
      </w:rPr>
      <w:t>เอสเอพี ซิสเต็มส์ แอพพลิเคชั่นส์ แอนด์ โปรดักส์</w:t>
    </w:r>
  </w:p>
  <w:p w14:paraId="7891DEB0" w14:textId="77777777" w:rsidR="0043081E" w:rsidRPr="00406DA7" w:rsidRDefault="0043081E" w:rsidP="003E026E">
    <w:pPr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 w:hint="cs"/>
        <w:b/>
        <w:bCs/>
        <w:sz w:val="32"/>
        <w:szCs w:val="32"/>
        <w:cs/>
      </w:rPr>
      <w:t>อิน ดาต้า โปรเซสซิ่ง (ไทยแลนด์)</w:t>
    </w: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</w:p>
  <w:p w14:paraId="0F18FBF4" w14:textId="77777777" w:rsidR="0043081E" w:rsidRPr="002E2783" w:rsidRDefault="0043081E" w:rsidP="00B33A2A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4C86766A" w14:textId="4ACE5F8E" w:rsidR="0043081E" w:rsidRPr="00A65EF6" w:rsidRDefault="0043081E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สำหรับแต่ละปีสิ้นสุดวันที่ </w:t>
    </w:r>
    <w:r w:rsidRPr="008852A1">
      <w:rPr>
        <w:rFonts w:ascii="Angsana New" w:hAnsi="Angsana New" w:cs="Angsana New"/>
        <w:b/>
        <w:bCs/>
        <w:sz w:val="32"/>
        <w:szCs w:val="32"/>
      </w:rPr>
      <w:t>31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8852A1">
      <w:rPr>
        <w:rFonts w:ascii="Angsana New" w:hAnsi="Angsana New" w:cs="Angsana New"/>
        <w:b/>
        <w:bCs/>
        <w:sz w:val="32"/>
        <w:szCs w:val="32"/>
      </w:rPr>
      <w:t>2550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และ </w:t>
    </w:r>
    <w:r w:rsidRPr="008852A1">
      <w:rPr>
        <w:rFonts w:ascii="Angsana New" w:hAnsi="Angsana New" w:cs="Angsana New"/>
        <w:b/>
        <w:bCs/>
        <w:sz w:val="32"/>
        <w:szCs w:val="32"/>
      </w:rPr>
      <w:t>2549</w:t>
    </w:r>
  </w:p>
  <w:p w14:paraId="5D7991E1" w14:textId="77777777" w:rsidR="0043081E" w:rsidRDefault="004308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B7E85" w14:textId="77777777" w:rsidR="0043081E" w:rsidRPr="00225AE3" w:rsidRDefault="0043081E" w:rsidP="00407B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5C4182C4" w14:textId="77777777" w:rsidR="0043081E" w:rsidRDefault="0043081E" w:rsidP="00407BE1">
    <w:pPr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84279DC" w14:textId="0AC374A0" w:rsidR="0043081E" w:rsidRPr="00CD7525" w:rsidRDefault="0043081E" w:rsidP="00D761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Theme="majorBidi" w:hAnsiTheme="majorBidi" w:cstheme="majorBidi"/>
        <w:b/>
        <w:bCs/>
        <w:sz w:val="32"/>
        <w:szCs w:val="32"/>
      </w:rPr>
    </w:pPr>
    <w:r w:rsidRPr="00CD7525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Theme="majorBidi" w:hAnsiTheme="majorBidi" w:cstheme="majorBidi"/>
        <w:b/>
        <w:bCs/>
        <w:sz w:val="32"/>
        <w:szCs w:val="32"/>
      </w:rPr>
      <w:t>31</w:t>
    </w:r>
    <w:r w:rsidRPr="00CD752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8852A1">
      <w:rPr>
        <w:rFonts w:asciiTheme="majorBidi" w:hAnsiTheme="majorBidi" w:cstheme="majorBidi"/>
        <w:b/>
        <w:bCs/>
        <w:sz w:val="32"/>
        <w:szCs w:val="32"/>
      </w:rPr>
      <w:t>2563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</w:p>
  <w:p w14:paraId="0949D2E7" w14:textId="77777777" w:rsidR="0043081E" w:rsidRPr="00C8434E" w:rsidRDefault="0043081E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B9543" w14:textId="77777777" w:rsidR="0043081E" w:rsidRPr="00406DA7" w:rsidRDefault="0043081E" w:rsidP="003E026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406DA7">
      <w:rPr>
        <w:rFonts w:ascii="Angsana New" w:hAnsi="Angsana New" w:cs="Angsana New" w:hint="cs"/>
        <w:b/>
        <w:bCs/>
        <w:sz w:val="32"/>
        <w:szCs w:val="32"/>
        <w:cs/>
      </w:rPr>
      <w:t>เอสเอพี ซิสเต็มส์ แอพพลิเคชั่นส์ แอนด์ โปรดักส์</w:t>
    </w:r>
  </w:p>
  <w:p w14:paraId="34EA3655" w14:textId="77777777" w:rsidR="0043081E" w:rsidRPr="00406DA7" w:rsidRDefault="0043081E" w:rsidP="003E026E">
    <w:pPr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 w:hint="cs"/>
        <w:b/>
        <w:bCs/>
        <w:sz w:val="32"/>
        <w:szCs w:val="32"/>
        <w:cs/>
      </w:rPr>
      <w:t>อิน ดาต้า โปรเซสซิ่ง (ไทยแลนด์)</w:t>
    </w: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</w:p>
  <w:p w14:paraId="1833329F" w14:textId="77777777" w:rsidR="0043081E" w:rsidRPr="002E2783" w:rsidRDefault="0043081E" w:rsidP="00B33A2A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F29CC22" w14:textId="001C00B5" w:rsidR="0043081E" w:rsidRPr="00A65EF6" w:rsidRDefault="0043081E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สำหรับแต่ละปีสิ้นสุดวันที่ </w:t>
    </w:r>
    <w:r w:rsidRPr="008852A1">
      <w:rPr>
        <w:rFonts w:ascii="Angsana New" w:hAnsi="Angsana New" w:cs="Angsana New"/>
        <w:b/>
        <w:bCs/>
        <w:sz w:val="32"/>
        <w:szCs w:val="32"/>
      </w:rPr>
      <w:t>31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8852A1">
      <w:rPr>
        <w:rFonts w:ascii="Angsana New" w:hAnsi="Angsana New" w:cs="Angsana New"/>
        <w:b/>
        <w:bCs/>
        <w:sz w:val="32"/>
        <w:szCs w:val="32"/>
      </w:rPr>
      <w:t>2550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และ </w:t>
    </w:r>
    <w:r w:rsidRPr="008852A1">
      <w:rPr>
        <w:rFonts w:ascii="Angsana New" w:hAnsi="Angsana New" w:cs="Angsana New"/>
        <w:b/>
        <w:bCs/>
        <w:sz w:val="32"/>
        <w:szCs w:val="32"/>
      </w:rPr>
      <w:t>2549</w:t>
    </w:r>
  </w:p>
  <w:p w14:paraId="01893468" w14:textId="77777777" w:rsidR="0043081E" w:rsidRDefault="0043081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9DD495" w14:textId="77777777" w:rsidR="0043081E" w:rsidRPr="00225AE3" w:rsidRDefault="0043081E" w:rsidP="00684F9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20" w:hanging="9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57F11FFC" w14:textId="77777777" w:rsidR="0043081E" w:rsidRDefault="0043081E" w:rsidP="00684F96">
    <w:pPr>
      <w:tabs>
        <w:tab w:val="clear" w:pos="680"/>
        <w:tab w:val="left" w:pos="720"/>
      </w:tabs>
      <w:ind w:left="720" w:hanging="9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864E7CD" w14:textId="2BC0DB8B" w:rsidR="0043081E" w:rsidRPr="00A159C7" w:rsidRDefault="0043081E" w:rsidP="00684F96">
    <w:pPr>
      <w:tabs>
        <w:tab w:val="clear" w:pos="680"/>
        <w:tab w:val="left" w:pos="720"/>
      </w:tabs>
      <w:ind w:left="720" w:hanging="90"/>
      <w:rPr>
        <w:rFonts w:ascii="Angsana New" w:hAnsi="Angsana New" w:cs="Angsana New"/>
        <w:b/>
        <w:bCs/>
        <w:sz w:val="32"/>
        <w:szCs w:val="32"/>
      </w:rPr>
    </w:pPr>
    <w:r w:rsidRPr="00A159C7">
      <w:rPr>
        <w:rFonts w:ascii="Angsana New" w:hAnsi="Angsana New" w:cs="Angsana New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ปี</w:t>
    </w:r>
    <w:r w:rsidRPr="00A159C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="Angsana New" w:hAnsi="Angsana New" w:cs="Angsana New"/>
        <w:b/>
        <w:bCs/>
        <w:sz w:val="32"/>
        <w:szCs w:val="32"/>
      </w:rPr>
      <w:t>31</w:t>
    </w:r>
    <w:r w:rsidRPr="00A159C7">
      <w:rPr>
        <w:rFonts w:ascii="Angsana New" w:hAnsi="Angsana New" w:cs="Angsana New"/>
        <w:b/>
        <w:bCs/>
        <w:sz w:val="32"/>
        <w:szCs w:val="32"/>
      </w:rPr>
      <w:t xml:space="preserve"> </w:t>
    </w:r>
    <w:r w:rsidRPr="00A159C7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8852A1">
      <w:rPr>
        <w:rFonts w:ascii="Angsana New" w:hAnsi="Angsana New" w:cs="Angsana New"/>
        <w:b/>
        <w:bCs/>
        <w:sz w:val="32"/>
        <w:szCs w:val="32"/>
      </w:rPr>
      <w:t>2563</w:t>
    </w:r>
    <w:r w:rsidRPr="00A159C7">
      <w:rPr>
        <w:rFonts w:ascii="Angsana New" w:hAnsi="Angsana New" w:cs="Angsana New"/>
        <w:b/>
        <w:bCs/>
        <w:sz w:val="32"/>
        <w:szCs w:val="32"/>
        <w:cs/>
      </w:rPr>
      <w:t xml:space="preserve"> </w:t>
    </w:r>
  </w:p>
  <w:p w14:paraId="321D9AD6" w14:textId="77777777" w:rsidR="0043081E" w:rsidRPr="00C8434E" w:rsidRDefault="0043081E" w:rsidP="003A4F0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D2F7D" w14:textId="77777777" w:rsidR="0043081E" w:rsidRPr="00225AE3" w:rsidRDefault="0043081E" w:rsidP="00A836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D83A28E" w14:textId="77777777" w:rsidR="0043081E" w:rsidRDefault="0043081E" w:rsidP="00A836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4DFFFAC0" w14:textId="4A3D4A29" w:rsidR="0043081E" w:rsidRPr="00A836DC" w:rsidRDefault="0043081E" w:rsidP="00A836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A836DC">
      <w:rPr>
        <w:rFonts w:ascii="Angsana New" w:hAnsi="Angsana New" w:cs="Angsana New"/>
        <w:b/>
        <w:bCs/>
        <w:sz w:val="32"/>
        <w:szCs w:val="32"/>
        <w:cs/>
      </w:rPr>
      <w:t>สำหรับ</w:t>
    </w:r>
    <w:r w:rsidRPr="00A836DC">
      <w:rPr>
        <w:rFonts w:ascii="Angsana New" w:hAnsi="Angsana New" w:cs="Angsana New" w:hint="cs"/>
        <w:b/>
        <w:bCs/>
        <w:sz w:val="32"/>
        <w:szCs w:val="32"/>
        <w:cs/>
      </w:rPr>
      <w:t>ปี</w:t>
    </w:r>
    <w:r w:rsidRPr="00A836DC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="Angsana New" w:hAnsi="Angsana New" w:cs="Angsana New"/>
        <w:b/>
        <w:bCs/>
        <w:sz w:val="32"/>
        <w:szCs w:val="32"/>
      </w:rPr>
      <w:t>31</w:t>
    </w:r>
    <w:r w:rsidRPr="00A836DC">
      <w:rPr>
        <w:rFonts w:ascii="Angsana New" w:hAnsi="Angsana New" w:cs="Angsana New"/>
        <w:b/>
        <w:bCs/>
        <w:sz w:val="32"/>
        <w:szCs w:val="32"/>
      </w:rPr>
      <w:t xml:space="preserve"> </w:t>
    </w:r>
    <w:r w:rsidRPr="00A836DC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8852A1">
      <w:rPr>
        <w:rFonts w:ascii="Angsana New" w:hAnsi="Angsana New" w:cs="Angsana New"/>
        <w:b/>
        <w:bCs/>
        <w:sz w:val="32"/>
        <w:szCs w:val="32"/>
      </w:rPr>
      <w:t>2563</w:t>
    </w:r>
    <w:r w:rsidRPr="00A836DC">
      <w:rPr>
        <w:rFonts w:ascii="Angsana New" w:hAnsi="Angsana New" w:cs="Angsana New"/>
        <w:b/>
        <w:bCs/>
        <w:sz w:val="32"/>
        <w:szCs w:val="32"/>
        <w:cs/>
      </w:rPr>
      <w:t xml:space="preserve"> </w:t>
    </w:r>
  </w:p>
  <w:p w14:paraId="7043776E" w14:textId="77777777" w:rsidR="0043081E" w:rsidRPr="00C8434E" w:rsidRDefault="0043081E" w:rsidP="00A836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8F349" w14:textId="77777777" w:rsidR="0043081E" w:rsidRPr="00225AE3" w:rsidRDefault="0043081E" w:rsidP="00A836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2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3EDA2CB5" w14:textId="77777777" w:rsidR="0043081E" w:rsidRDefault="0043081E" w:rsidP="00A836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2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2F1F8E4" w14:textId="0150CBD0" w:rsidR="0043081E" w:rsidRPr="00A836DC" w:rsidRDefault="0043081E" w:rsidP="00A836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20"/>
      <w:rPr>
        <w:rFonts w:ascii="Angsana New" w:hAnsi="Angsana New" w:cs="Angsana New"/>
        <w:b/>
        <w:bCs/>
        <w:sz w:val="32"/>
        <w:szCs w:val="32"/>
      </w:rPr>
    </w:pPr>
    <w:r w:rsidRPr="00A836DC">
      <w:rPr>
        <w:rFonts w:ascii="Angsana New" w:hAnsi="Angsana New" w:cs="Angsana New"/>
        <w:b/>
        <w:bCs/>
        <w:sz w:val="32"/>
        <w:szCs w:val="32"/>
        <w:cs/>
      </w:rPr>
      <w:t>สำหรับ</w:t>
    </w:r>
    <w:r w:rsidRPr="00A836DC">
      <w:rPr>
        <w:rFonts w:ascii="Angsana New" w:hAnsi="Angsana New" w:cs="Angsana New" w:hint="cs"/>
        <w:b/>
        <w:bCs/>
        <w:sz w:val="32"/>
        <w:szCs w:val="32"/>
        <w:cs/>
      </w:rPr>
      <w:t>ปี</w:t>
    </w:r>
    <w:r w:rsidRPr="00A836DC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="Angsana New" w:hAnsi="Angsana New" w:cs="Angsana New"/>
        <w:b/>
        <w:bCs/>
        <w:sz w:val="32"/>
        <w:szCs w:val="32"/>
      </w:rPr>
      <w:t>31</w:t>
    </w:r>
    <w:r w:rsidRPr="00A836DC">
      <w:rPr>
        <w:rFonts w:ascii="Angsana New" w:hAnsi="Angsana New" w:cs="Angsana New"/>
        <w:b/>
        <w:bCs/>
        <w:sz w:val="32"/>
        <w:szCs w:val="32"/>
      </w:rPr>
      <w:t xml:space="preserve"> </w:t>
    </w:r>
    <w:r w:rsidRPr="00A836DC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8852A1">
      <w:rPr>
        <w:rFonts w:ascii="Angsana New" w:hAnsi="Angsana New" w:cs="Angsana New"/>
        <w:b/>
        <w:bCs/>
        <w:sz w:val="32"/>
        <w:szCs w:val="32"/>
      </w:rPr>
      <w:t>2563</w:t>
    </w:r>
    <w:r w:rsidRPr="00A836DC">
      <w:rPr>
        <w:rFonts w:ascii="Angsana New" w:hAnsi="Angsana New" w:cs="Angsana New"/>
        <w:b/>
        <w:bCs/>
        <w:sz w:val="32"/>
        <w:szCs w:val="32"/>
        <w:cs/>
      </w:rPr>
      <w:t xml:space="preserve"> </w:t>
    </w:r>
  </w:p>
  <w:p w14:paraId="27E61434" w14:textId="77777777" w:rsidR="0043081E" w:rsidRPr="00C8434E" w:rsidRDefault="0043081E" w:rsidP="00A836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20"/>
      <w:rPr>
        <w:rFonts w:ascii="Angsana New" w:hAnsi="Angsana New" w:cs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4A4D1" w14:textId="77777777" w:rsidR="0043081E" w:rsidRPr="00225AE3" w:rsidRDefault="0043081E" w:rsidP="00A836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5139A73" w14:textId="77777777" w:rsidR="0043081E" w:rsidRDefault="0043081E" w:rsidP="00A836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C191448" w14:textId="1D6CF994" w:rsidR="0043081E" w:rsidRPr="00A836DC" w:rsidRDefault="0043081E" w:rsidP="00A836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A836DC">
      <w:rPr>
        <w:rFonts w:ascii="Angsana New" w:hAnsi="Angsana New" w:cs="Angsana New"/>
        <w:b/>
        <w:bCs/>
        <w:sz w:val="32"/>
        <w:szCs w:val="32"/>
        <w:cs/>
      </w:rPr>
      <w:t>สำหรับ</w:t>
    </w:r>
    <w:r w:rsidRPr="00A836DC">
      <w:rPr>
        <w:rFonts w:ascii="Angsana New" w:hAnsi="Angsana New" w:cs="Angsana New" w:hint="cs"/>
        <w:b/>
        <w:bCs/>
        <w:sz w:val="32"/>
        <w:szCs w:val="32"/>
        <w:cs/>
      </w:rPr>
      <w:t>ปี</w:t>
    </w:r>
    <w:r w:rsidRPr="00A836DC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="Angsana New" w:hAnsi="Angsana New" w:cs="Angsana New"/>
        <w:b/>
        <w:bCs/>
        <w:sz w:val="32"/>
        <w:szCs w:val="32"/>
      </w:rPr>
      <w:t>31</w:t>
    </w:r>
    <w:r w:rsidRPr="00A836DC">
      <w:rPr>
        <w:rFonts w:ascii="Angsana New" w:hAnsi="Angsana New" w:cs="Angsana New"/>
        <w:b/>
        <w:bCs/>
        <w:sz w:val="32"/>
        <w:szCs w:val="32"/>
      </w:rPr>
      <w:t xml:space="preserve"> </w:t>
    </w:r>
    <w:r w:rsidRPr="00A836DC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8852A1">
      <w:rPr>
        <w:rFonts w:ascii="Angsana New" w:hAnsi="Angsana New" w:cs="Angsana New"/>
        <w:b/>
        <w:bCs/>
        <w:sz w:val="32"/>
        <w:szCs w:val="32"/>
      </w:rPr>
      <w:t>2563</w:t>
    </w:r>
    <w:r w:rsidRPr="00A836DC">
      <w:rPr>
        <w:rFonts w:ascii="Angsana New" w:hAnsi="Angsana New" w:cs="Angsana New"/>
        <w:b/>
        <w:bCs/>
        <w:sz w:val="32"/>
        <w:szCs w:val="32"/>
        <w:cs/>
      </w:rPr>
      <w:t xml:space="preserve"> </w:t>
    </w:r>
  </w:p>
  <w:p w14:paraId="092BD438" w14:textId="77777777" w:rsidR="0043081E" w:rsidRPr="00C8434E" w:rsidRDefault="0043081E" w:rsidP="00A836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40469" w14:textId="77777777" w:rsidR="0043081E" w:rsidRPr="00225AE3" w:rsidRDefault="0043081E" w:rsidP="003A4F0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firstLine="18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25A1E49" w14:textId="77777777" w:rsidR="0043081E" w:rsidRDefault="0043081E" w:rsidP="003A4F09">
    <w:pPr>
      <w:ind w:left="360" w:firstLine="18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648D753" w14:textId="7DE35835" w:rsidR="0043081E" w:rsidRPr="00A159C7" w:rsidRDefault="0043081E" w:rsidP="00A159C7">
    <w:pPr>
      <w:ind w:left="360" w:firstLine="180"/>
      <w:rPr>
        <w:rFonts w:ascii="Angsana New" w:hAnsi="Angsana New" w:cs="Angsana New"/>
        <w:b/>
        <w:bCs/>
        <w:sz w:val="32"/>
        <w:szCs w:val="32"/>
      </w:rPr>
    </w:pPr>
    <w:r w:rsidRPr="00A159C7">
      <w:rPr>
        <w:rFonts w:ascii="Angsana New" w:hAnsi="Angsana New" w:cs="Angsana New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ปี</w:t>
    </w:r>
    <w:r w:rsidRPr="00A159C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="Angsana New" w:hAnsi="Angsana New" w:cs="Angsana New"/>
        <w:b/>
        <w:bCs/>
        <w:sz w:val="32"/>
        <w:szCs w:val="32"/>
      </w:rPr>
      <w:t>31</w:t>
    </w:r>
    <w:r w:rsidRPr="00A159C7">
      <w:rPr>
        <w:rFonts w:ascii="Angsana New" w:hAnsi="Angsana New" w:cs="Angsana New"/>
        <w:b/>
        <w:bCs/>
        <w:sz w:val="32"/>
        <w:szCs w:val="32"/>
      </w:rPr>
      <w:t xml:space="preserve"> </w:t>
    </w:r>
    <w:r w:rsidRPr="00A159C7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8852A1">
      <w:rPr>
        <w:rFonts w:ascii="Angsana New" w:hAnsi="Angsana New" w:cs="Angsana New"/>
        <w:b/>
        <w:bCs/>
        <w:sz w:val="32"/>
        <w:szCs w:val="32"/>
      </w:rPr>
      <w:t>2563</w:t>
    </w:r>
    <w:r w:rsidRPr="00A159C7">
      <w:rPr>
        <w:rFonts w:ascii="Angsana New" w:hAnsi="Angsana New" w:cs="Angsana New"/>
        <w:b/>
        <w:bCs/>
        <w:sz w:val="32"/>
        <w:szCs w:val="32"/>
        <w:cs/>
      </w:rPr>
      <w:t xml:space="preserve"> </w:t>
    </w:r>
  </w:p>
  <w:p w14:paraId="337947EC" w14:textId="77777777" w:rsidR="0043081E" w:rsidRPr="00C8434E" w:rsidRDefault="0043081E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E34CA"/>
    <w:multiLevelType w:val="hybridMultilevel"/>
    <w:tmpl w:val="E5A0C7C0"/>
    <w:lvl w:ilvl="0" w:tplc="78780EDA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4B3785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C793E9A"/>
    <w:multiLevelType w:val="hybridMultilevel"/>
    <w:tmpl w:val="15687508"/>
    <w:lvl w:ilvl="0" w:tplc="0E204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FC8247F"/>
    <w:multiLevelType w:val="hybridMultilevel"/>
    <w:tmpl w:val="48043574"/>
    <w:lvl w:ilvl="0" w:tplc="F354840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11080A16"/>
    <w:multiLevelType w:val="hybridMultilevel"/>
    <w:tmpl w:val="A9EC4A6A"/>
    <w:lvl w:ilvl="0" w:tplc="F14EBEC2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4C20E73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236224AE"/>
    <w:multiLevelType w:val="hybridMultilevel"/>
    <w:tmpl w:val="708AF866"/>
    <w:lvl w:ilvl="0" w:tplc="2272C1C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81B5024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31FA7980"/>
    <w:multiLevelType w:val="hybridMultilevel"/>
    <w:tmpl w:val="F6A605AA"/>
    <w:lvl w:ilvl="0" w:tplc="F27626E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EBD091F"/>
    <w:multiLevelType w:val="multilevel"/>
    <w:tmpl w:val="EDA0CFE6"/>
    <w:lvl w:ilvl="0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C94AA7"/>
    <w:multiLevelType w:val="hybridMultilevel"/>
    <w:tmpl w:val="60BA298E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197124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5DC52475"/>
    <w:multiLevelType w:val="hybridMultilevel"/>
    <w:tmpl w:val="46081046"/>
    <w:lvl w:ilvl="0" w:tplc="353240F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5DD02F56"/>
    <w:multiLevelType w:val="hybridMultilevel"/>
    <w:tmpl w:val="5F1630BC"/>
    <w:lvl w:ilvl="0" w:tplc="E6C4A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B089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FA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883F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820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5611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4E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0B1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E22F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A1504F8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4860"/>
        </w:tabs>
        <w:ind w:left="48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6A312D32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9" w15:restartNumberingAfterBreak="0">
    <w:nsid w:val="6CB52344"/>
    <w:multiLevelType w:val="hybridMultilevel"/>
    <w:tmpl w:val="6F44FC3A"/>
    <w:lvl w:ilvl="0" w:tplc="F1F62E46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EA9126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1" w15:restartNumberingAfterBreak="0">
    <w:nsid w:val="73067AC7"/>
    <w:multiLevelType w:val="hybridMultilevel"/>
    <w:tmpl w:val="D46CCD72"/>
    <w:lvl w:ilvl="0" w:tplc="DEDAF5EC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3" w15:restartNumberingAfterBreak="0">
    <w:nsid w:val="75EB0C6C"/>
    <w:multiLevelType w:val="hybridMultilevel"/>
    <w:tmpl w:val="560EBD62"/>
    <w:lvl w:ilvl="0" w:tplc="60D897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6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22"/>
  </w:num>
  <w:num w:numId="13">
    <w:abstractNumId w:val="36"/>
  </w:num>
  <w:num w:numId="14">
    <w:abstractNumId w:val="26"/>
  </w:num>
  <w:num w:numId="15">
    <w:abstractNumId w:val="29"/>
  </w:num>
  <w:num w:numId="16">
    <w:abstractNumId w:val="42"/>
  </w:num>
  <w:num w:numId="17">
    <w:abstractNumId w:val="44"/>
  </w:num>
  <w:num w:numId="18">
    <w:abstractNumId w:val="34"/>
  </w:num>
  <w:num w:numId="19">
    <w:abstractNumId w:val="40"/>
  </w:num>
  <w:num w:numId="20">
    <w:abstractNumId w:val="17"/>
  </w:num>
  <w:num w:numId="21">
    <w:abstractNumId w:val="25"/>
  </w:num>
  <w:num w:numId="22">
    <w:abstractNumId w:val="28"/>
  </w:num>
  <w:num w:numId="23">
    <w:abstractNumId w:val="30"/>
  </w:num>
  <w:num w:numId="24">
    <w:abstractNumId w:val="20"/>
  </w:num>
  <w:num w:numId="25">
    <w:abstractNumId w:val="21"/>
  </w:num>
  <w:num w:numId="26">
    <w:abstractNumId w:val="43"/>
  </w:num>
  <w:num w:numId="27">
    <w:abstractNumId w:val="32"/>
  </w:num>
  <w:num w:numId="28">
    <w:abstractNumId w:val="15"/>
  </w:num>
  <w:num w:numId="29">
    <w:abstractNumId w:val="14"/>
  </w:num>
  <w:num w:numId="30">
    <w:abstractNumId w:val="38"/>
  </w:num>
  <w:num w:numId="31">
    <w:abstractNumId w:val="11"/>
  </w:num>
  <w:num w:numId="32">
    <w:abstractNumId w:val="14"/>
  </w:num>
  <w:num w:numId="33">
    <w:abstractNumId w:val="24"/>
  </w:num>
  <w:num w:numId="34">
    <w:abstractNumId w:val="10"/>
  </w:num>
  <w:num w:numId="35">
    <w:abstractNumId w:val="41"/>
  </w:num>
  <w:num w:numId="36">
    <w:abstractNumId w:val="13"/>
  </w:num>
  <w:num w:numId="37">
    <w:abstractNumId w:val="19"/>
  </w:num>
  <w:num w:numId="38">
    <w:abstractNumId w:val="35"/>
  </w:num>
  <w:num w:numId="39">
    <w:abstractNumId w:val="18"/>
  </w:num>
  <w:num w:numId="40">
    <w:abstractNumId w:val="31"/>
  </w:num>
  <w:num w:numId="41">
    <w:abstractNumId w:val="16"/>
  </w:num>
  <w:num w:numId="42">
    <w:abstractNumId w:val="39"/>
  </w:num>
  <w:num w:numId="43">
    <w:abstractNumId w:val="23"/>
  </w:num>
  <w:num w:numId="44">
    <w:abstractNumId w:val="48"/>
  </w:num>
  <w:num w:numId="45">
    <w:abstractNumId w:val="47"/>
  </w:num>
  <w:num w:numId="46">
    <w:abstractNumId w:val="33"/>
  </w:num>
  <w:num w:numId="47">
    <w:abstractNumId w:val="46"/>
  </w:num>
  <w:num w:numId="48">
    <w:abstractNumId w:val="37"/>
  </w:num>
  <w:num w:numId="49">
    <w:abstractNumId w:val="45"/>
  </w:num>
  <w:num w:numId="50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A3"/>
    <w:rsid w:val="00002354"/>
    <w:rsid w:val="000024BB"/>
    <w:rsid w:val="0000260E"/>
    <w:rsid w:val="0000264B"/>
    <w:rsid w:val="0000283E"/>
    <w:rsid w:val="00002BF1"/>
    <w:rsid w:val="00002E6E"/>
    <w:rsid w:val="0000325F"/>
    <w:rsid w:val="00003BF5"/>
    <w:rsid w:val="000040F3"/>
    <w:rsid w:val="00004A1C"/>
    <w:rsid w:val="0000562C"/>
    <w:rsid w:val="0000597D"/>
    <w:rsid w:val="0000598A"/>
    <w:rsid w:val="00006468"/>
    <w:rsid w:val="000067EA"/>
    <w:rsid w:val="00006CB7"/>
    <w:rsid w:val="00006F6D"/>
    <w:rsid w:val="00007666"/>
    <w:rsid w:val="000077CC"/>
    <w:rsid w:val="00007B0D"/>
    <w:rsid w:val="0001023D"/>
    <w:rsid w:val="0001028C"/>
    <w:rsid w:val="00010EA5"/>
    <w:rsid w:val="00010F6F"/>
    <w:rsid w:val="000115C7"/>
    <w:rsid w:val="000117D5"/>
    <w:rsid w:val="00011902"/>
    <w:rsid w:val="00011910"/>
    <w:rsid w:val="00011D6F"/>
    <w:rsid w:val="00011EA7"/>
    <w:rsid w:val="00012415"/>
    <w:rsid w:val="0001310C"/>
    <w:rsid w:val="0001322B"/>
    <w:rsid w:val="0001388D"/>
    <w:rsid w:val="00013C0F"/>
    <w:rsid w:val="00013CC3"/>
    <w:rsid w:val="0001541F"/>
    <w:rsid w:val="000159FB"/>
    <w:rsid w:val="00015C49"/>
    <w:rsid w:val="00015EBC"/>
    <w:rsid w:val="00015FE5"/>
    <w:rsid w:val="000166BF"/>
    <w:rsid w:val="00016B82"/>
    <w:rsid w:val="00016D8A"/>
    <w:rsid w:val="00016DFA"/>
    <w:rsid w:val="00016EDD"/>
    <w:rsid w:val="0001741F"/>
    <w:rsid w:val="00017A46"/>
    <w:rsid w:val="00017D9D"/>
    <w:rsid w:val="00020013"/>
    <w:rsid w:val="000208B0"/>
    <w:rsid w:val="000209D5"/>
    <w:rsid w:val="00020DD9"/>
    <w:rsid w:val="00020E2F"/>
    <w:rsid w:val="0002155F"/>
    <w:rsid w:val="000217CE"/>
    <w:rsid w:val="00021B6C"/>
    <w:rsid w:val="00021C5A"/>
    <w:rsid w:val="00023951"/>
    <w:rsid w:val="00023ACE"/>
    <w:rsid w:val="00023E11"/>
    <w:rsid w:val="00023EAB"/>
    <w:rsid w:val="0002460E"/>
    <w:rsid w:val="000246AA"/>
    <w:rsid w:val="000249EA"/>
    <w:rsid w:val="00024F13"/>
    <w:rsid w:val="000251B2"/>
    <w:rsid w:val="00025555"/>
    <w:rsid w:val="00025C34"/>
    <w:rsid w:val="00025DB7"/>
    <w:rsid w:val="00026A93"/>
    <w:rsid w:val="00027ADC"/>
    <w:rsid w:val="0003043E"/>
    <w:rsid w:val="000307FB"/>
    <w:rsid w:val="00030C38"/>
    <w:rsid w:val="00030F16"/>
    <w:rsid w:val="00030F7F"/>
    <w:rsid w:val="00031093"/>
    <w:rsid w:val="000313DA"/>
    <w:rsid w:val="0003173D"/>
    <w:rsid w:val="00031A09"/>
    <w:rsid w:val="00031E1B"/>
    <w:rsid w:val="00031E5A"/>
    <w:rsid w:val="00032146"/>
    <w:rsid w:val="0003239E"/>
    <w:rsid w:val="000323B8"/>
    <w:rsid w:val="00032713"/>
    <w:rsid w:val="00032EDB"/>
    <w:rsid w:val="00033075"/>
    <w:rsid w:val="000331F0"/>
    <w:rsid w:val="0003337D"/>
    <w:rsid w:val="0003380D"/>
    <w:rsid w:val="000339B8"/>
    <w:rsid w:val="00033E6A"/>
    <w:rsid w:val="000347F7"/>
    <w:rsid w:val="0003563E"/>
    <w:rsid w:val="000358DB"/>
    <w:rsid w:val="00035AA5"/>
    <w:rsid w:val="00035E55"/>
    <w:rsid w:val="00035ECC"/>
    <w:rsid w:val="0003607B"/>
    <w:rsid w:val="000361F0"/>
    <w:rsid w:val="0003657B"/>
    <w:rsid w:val="000365D5"/>
    <w:rsid w:val="000366BF"/>
    <w:rsid w:val="00037006"/>
    <w:rsid w:val="000374B2"/>
    <w:rsid w:val="0003766E"/>
    <w:rsid w:val="000376C3"/>
    <w:rsid w:val="00037B04"/>
    <w:rsid w:val="00040536"/>
    <w:rsid w:val="00040A6E"/>
    <w:rsid w:val="000411D1"/>
    <w:rsid w:val="000411DD"/>
    <w:rsid w:val="00041268"/>
    <w:rsid w:val="00041622"/>
    <w:rsid w:val="000418CC"/>
    <w:rsid w:val="0004247A"/>
    <w:rsid w:val="000425D8"/>
    <w:rsid w:val="00042835"/>
    <w:rsid w:val="00042A9F"/>
    <w:rsid w:val="00043076"/>
    <w:rsid w:val="00043510"/>
    <w:rsid w:val="00043D08"/>
    <w:rsid w:val="00043DE3"/>
    <w:rsid w:val="00043E11"/>
    <w:rsid w:val="0004420C"/>
    <w:rsid w:val="000442DF"/>
    <w:rsid w:val="000443A2"/>
    <w:rsid w:val="000444F4"/>
    <w:rsid w:val="00044DC5"/>
    <w:rsid w:val="00045718"/>
    <w:rsid w:val="00045D3C"/>
    <w:rsid w:val="0004608E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50254"/>
    <w:rsid w:val="00050491"/>
    <w:rsid w:val="0005054B"/>
    <w:rsid w:val="000509FB"/>
    <w:rsid w:val="00050A00"/>
    <w:rsid w:val="00050A13"/>
    <w:rsid w:val="00050AC8"/>
    <w:rsid w:val="000511AA"/>
    <w:rsid w:val="00051245"/>
    <w:rsid w:val="00051448"/>
    <w:rsid w:val="0005167C"/>
    <w:rsid w:val="00051DE7"/>
    <w:rsid w:val="00051F16"/>
    <w:rsid w:val="00052361"/>
    <w:rsid w:val="00052CCC"/>
    <w:rsid w:val="00054118"/>
    <w:rsid w:val="000542CF"/>
    <w:rsid w:val="00054800"/>
    <w:rsid w:val="00054C0C"/>
    <w:rsid w:val="00054F77"/>
    <w:rsid w:val="0005530A"/>
    <w:rsid w:val="000557F1"/>
    <w:rsid w:val="00055960"/>
    <w:rsid w:val="00055AED"/>
    <w:rsid w:val="00055C1D"/>
    <w:rsid w:val="00055D63"/>
    <w:rsid w:val="000574DA"/>
    <w:rsid w:val="00057A9F"/>
    <w:rsid w:val="00057E6D"/>
    <w:rsid w:val="000600BC"/>
    <w:rsid w:val="00060486"/>
    <w:rsid w:val="000604AB"/>
    <w:rsid w:val="000604D3"/>
    <w:rsid w:val="0006088D"/>
    <w:rsid w:val="00060AFE"/>
    <w:rsid w:val="0006104E"/>
    <w:rsid w:val="000615D9"/>
    <w:rsid w:val="0006192B"/>
    <w:rsid w:val="00061977"/>
    <w:rsid w:val="00061FAE"/>
    <w:rsid w:val="00062018"/>
    <w:rsid w:val="000622B0"/>
    <w:rsid w:val="000627FA"/>
    <w:rsid w:val="00062C70"/>
    <w:rsid w:val="00062E36"/>
    <w:rsid w:val="0006325D"/>
    <w:rsid w:val="0006372F"/>
    <w:rsid w:val="0006385D"/>
    <w:rsid w:val="000638BB"/>
    <w:rsid w:val="00063E08"/>
    <w:rsid w:val="00063F75"/>
    <w:rsid w:val="00063FCF"/>
    <w:rsid w:val="00064196"/>
    <w:rsid w:val="00064291"/>
    <w:rsid w:val="00064598"/>
    <w:rsid w:val="000646A7"/>
    <w:rsid w:val="00064A25"/>
    <w:rsid w:val="00064A87"/>
    <w:rsid w:val="00064C1D"/>
    <w:rsid w:val="000651DF"/>
    <w:rsid w:val="000652DD"/>
    <w:rsid w:val="000655AA"/>
    <w:rsid w:val="000656E1"/>
    <w:rsid w:val="00065C80"/>
    <w:rsid w:val="000660B7"/>
    <w:rsid w:val="00066209"/>
    <w:rsid w:val="00066456"/>
    <w:rsid w:val="00066C93"/>
    <w:rsid w:val="00066E02"/>
    <w:rsid w:val="00067807"/>
    <w:rsid w:val="00067D22"/>
    <w:rsid w:val="0007004C"/>
    <w:rsid w:val="000707AB"/>
    <w:rsid w:val="00070A5A"/>
    <w:rsid w:val="00070B2D"/>
    <w:rsid w:val="00070CA6"/>
    <w:rsid w:val="00070EE3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CEB"/>
    <w:rsid w:val="000730CF"/>
    <w:rsid w:val="000733C5"/>
    <w:rsid w:val="00073A84"/>
    <w:rsid w:val="00073DFD"/>
    <w:rsid w:val="000744FA"/>
    <w:rsid w:val="0007509B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8EA"/>
    <w:rsid w:val="00081E66"/>
    <w:rsid w:val="000824B2"/>
    <w:rsid w:val="00082617"/>
    <w:rsid w:val="00082F02"/>
    <w:rsid w:val="0008356D"/>
    <w:rsid w:val="000835AA"/>
    <w:rsid w:val="000839FB"/>
    <w:rsid w:val="00083A5C"/>
    <w:rsid w:val="00083D2B"/>
    <w:rsid w:val="0008473C"/>
    <w:rsid w:val="00084C37"/>
    <w:rsid w:val="00085139"/>
    <w:rsid w:val="000851A3"/>
    <w:rsid w:val="00085608"/>
    <w:rsid w:val="000857D6"/>
    <w:rsid w:val="0008621B"/>
    <w:rsid w:val="00086467"/>
    <w:rsid w:val="000865C6"/>
    <w:rsid w:val="00086CF8"/>
    <w:rsid w:val="000871C6"/>
    <w:rsid w:val="000872F5"/>
    <w:rsid w:val="0008737D"/>
    <w:rsid w:val="00087C9A"/>
    <w:rsid w:val="00087F52"/>
    <w:rsid w:val="000902A6"/>
    <w:rsid w:val="000903C4"/>
    <w:rsid w:val="00090776"/>
    <w:rsid w:val="0009090A"/>
    <w:rsid w:val="0009097B"/>
    <w:rsid w:val="00090B83"/>
    <w:rsid w:val="00091012"/>
    <w:rsid w:val="000910F1"/>
    <w:rsid w:val="00091BA6"/>
    <w:rsid w:val="00092DB4"/>
    <w:rsid w:val="00092DE2"/>
    <w:rsid w:val="00092E08"/>
    <w:rsid w:val="0009301E"/>
    <w:rsid w:val="00093518"/>
    <w:rsid w:val="000935AB"/>
    <w:rsid w:val="000937C0"/>
    <w:rsid w:val="00093B84"/>
    <w:rsid w:val="00093C94"/>
    <w:rsid w:val="00093F94"/>
    <w:rsid w:val="0009449F"/>
    <w:rsid w:val="000948C2"/>
    <w:rsid w:val="00094B7D"/>
    <w:rsid w:val="00095B60"/>
    <w:rsid w:val="00095ECB"/>
    <w:rsid w:val="00096140"/>
    <w:rsid w:val="000961F9"/>
    <w:rsid w:val="0009644D"/>
    <w:rsid w:val="000971E5"/>
    <w:rsid w:val="000973DA"/>
    <w:rsid w:val="0009744D"/>
    <w:rsid w:val="00097512"/>
    <w:rsid w:val="0009756E"/>
    <w:rsid w:val="00097687"/>
    <w:rsid w:val="000977BB"/>
    <w:rsid w:val="0009792D"/>
    <w:rsid w:val="00097C35"/>
    <w:rsid w:val="000A07C2"/>
    <w:rsid w:val="000A094C"/>
    <w:rsid w:val="000A0CB9"/>
    <w:rsid w:val="000A1096"/>
    <w:rsid w:val="000A195D"/>
    <w:rsid w:val="000A1AF4"/>
    <w:rsid w:val="000A1D35"/>
    <w:rsid w:val="000A1D38"/>
    <w:rsid w:val="000A2230"/>
    <w:rsid w:val="000A2BD7"/>
    <w:rsid w:val="000A2E14"/>
    <w:rsid w:val="000A3372"/>
    <w:rsid w:val="000A3A8F"/>
    <w:rsid w:val="000A3C37"/>
    <w:rsid w:val="000A3DBB"/>
    <w:rsid w:val="000A41CC"/>
    <w:rsid w:val="000A431A"/>
    <w:rsid w:val="000A453C"/>
    <w:rsid w:val="000A4A52"/>
    <w:rsid w:val="000A54B0"/>
    <w:rsid w:val="000A5989"/>
    <w:rsid w:val="000A5B0C"/>
    <w:rsid w:val="000A670C"/>
    <w:rsid w:val="000A6AB3"/>
    <w:rsid w:val="000A6C35"/>
    <w:rsid w:val="000A709E"/>
    <w:rsid w:val="000A72D9"/>
    <w:rsid w:val="000A7499"/>
    <w:rsid w:val="000A7D30"/>
    <w:rsid w:val="000B05E8"/>
    <w:rsid w:val="000B067D"/>
    <w:rsid w:val="000B0E74"/>
    <w:rsid w:val="000B149F"/>
    <w:rsid w:val="000B1A92"/>
    <w:rsid w:val="000B1B44"/>
    <w:rsid w:val="000B1B4D"/>
    <w:rsid w:val="000B1F39"/>
    <w:rsid w:val="000B2289"/>
    <w:rsid w:val="000B2649"/>
    <w:rsid w:val="000B30DC"/>
    <w:rsid w:val="000B321E"/>
    <w:rsid w:val="000B3695"/>
    <w:rsid w:val="000B3B59"/>
    <w:rsid w:val="000B3C38"/>
    <w:rsid w:val="000B47B9"/>
    <w:rsid w:val="000B4CAC"/>
    <w:rsid w:val="000B525F"/>
    <w:rsid w:val="000B5904"/>
    <w:rsid w:val="000B6592"/>
    <w:rsid w:val="000B65AA"/>
    <w:rsid w:val="000B6697"/>
    <w:rsid w:val="000B686F"/>
    <w:rsid w:val="000B7097"/>
    <w:rsid w:val="000B71E8"/>
    <w:rsid w:val="000B7364"/>
    <w:rsid w:val="000B7744"/>
    <w:rsid w:val="000B78AD"/>
    <w:rsid w:val="000B7A60"/>
    <w:rsid w:val="000B7B06"/>
    <w:rsid w:val="000C00FC"/>
    <w:rsid w:val="000C0696"/>
    <w:rsid w:val="000C0946"/>
    <w:rsid w:val="000C09B1"/>
    <w:rsid w:val="000C107E"/>
    <w:rsid w:val="000C179F"/>
    <w:rsid w:val="000C1A02"/>
    <w:rsid w:val="000C1CA3"/>
    <w:rsid w:val="000C2114"/>
    <w:rsid w:val="000C250F"/>
    <w:rsid w:val="000C27C3"/>
    <w:rsid w:val="000C2868"/>
    <w:rsid w:val="000C2A04"/>
    <w:rsid w:val="000C2AF2"/>
    <w:rsid w:val="000C32B8"/>
    <w:rsid w:val="000C3312"/>
    <w:rsid w:val="000C355F"/>
    <w:rsid w:val="000C3A16"/>
    <w:rsid w:val="000C3F87"/>
    <w:rsid w:val="000C3FA8"/>
    <w:rsid w:val="000C4106"/>
    <w:rsid w:val="000C5232"/>
    <w:rsid w:val="000C582D"/>
    <w:rsid w:val="000C5C63"/>
    <w:rsid w:val="000C5EA8"/>
    <w:rsid w:val="000C6211"/>
    <w:rsid w:val="000C65A5"/>
    <w:rsid w:val="000C66A9"/>
    <w:rsid w:val="000C681B"/>
    <w:rsid w:val="000C6C59"/>
    <w:rsid w:val="000C6D34"/>
    <w:rsid w:val="000C7315"/>
    <w:rsid w:val="000C7F35"/>
    <w:rsid w:val="000D008C"/>
    <w:rsid w:val="000D048B"/>
    <w:rsid w:val="000D0F96"/>
    <w:rsid w:val="000D119D"/>
    <w:rsid w:val="000D15B7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5CEE"/>
    <w:rsid w:val="000D6A75"/>
    <w:rsid w:val="000D7308"/>
    <w:rsid w:val="000D79DC"/>
    <w:rsid w:val="000E06E7"/>
    <w:rsid w:val="000E082F"/>
    <w:rsid w:val="000E0859"/>
    <w:rsid w:val="000E0C6B"/>
    <w:rsid w:val="000E0D72"/>
    <w:rsid w:val="000E0FB5"/>
    <w:rsid w:val="000E153B"/>
    <w:rsid w:val="000E1727"/>
    <w:rsid w:val="000E1759"/>
    <w:rsid w:val="000E2489"/>
    <w:rsid w:val="000E2B34"/>
    <w:rsid w:val="000E2E74"/>
    <w:rsid w:val="000E3448"/>
    <w:rsid w:val="000E38E4"/>
    <w:rsid w:val="000E3ACC"/>
    <w:rsid w:val="000E48A6"/>
    <w:rsid w:val="000E531B"/>
    <w:rsid w:val="000E5368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46C"/>
    <w:rsid w:val="000E74E0"/>
    <w:rsid w:val="000E7E13"/>
    <w:rsid w:val="000E7EAF"/>
    <w:rsid w:val="000E7FB0"/>
    <w:rsid w:val="000F05B1"/>
    <w:rsid w:val="000F0A19"/>
    <w:rsid w:val="000F0E7D"/>
    <w:rsid w:val="000F15F2"/>
    <w:rsid w:val="000F1CFC"/>
    <w:rsid w:val="000F1F86"/>
    <w:rsid w:val="000F25D5"/>
    <w:rsid w:val="000F2B79"/>
    <w:rsid w:val="000F2E5F"/>
    <w:rsid w:val="000F3060"/>
    <w:rsid w:val="000F3191"/>
    <w:rsid w:val="000F31D2"/>
    <w:rsid w:val="000F37A7"/>
    <w:rsid w:val="000F411B"/>
    <w:rsid w:val="000F47CB"/>
    <w:rsid w:val="000F4D14"/>
    <w:rsid w:val="000F4E55"/>
    <w:rsid w:val="000F4F97"/>
    <w:rsid w:val="000F53F6"/>
    <w:rsid w:val="000F5658"/>
    <w:rsid w:val="000F5CD3"/>
    <w:rsid w:val="000F5D1A"/>
    <w:rsid w:val="000F606A"/>
    <w:rsid w:val="000F6218"/>
    <w:rsid w:val="000F6274"/>
    <w:rsid w:val="000F647B"/>
    <w:rsid w:val="000F6CBE"/>
    <w:rsid w:val="000F77E7"/>
    <w:rsid w:val="000F7858"/>
    <w:rsid w:val="000F7BCC"/>
    <w:rsid w:val="000F7F32"/>
    <w:rsid w:val="001012FE"/>
    <w:rsid w:val="00101375"/>
    <w:rsid w:val="00101E4E"/>
    <w:rsid w:val="00102032"/>
    <w:rsid w:val="00102104"/>
    <w:rsid w:val="0010242E"/>
    <w:rsid w:val="001024A7"/>
    <w:rsid w:val="00102F5F"/>
    <w:rsid w:val="001034AA"/>
    <w:rsid w:val="001034B7"/>
    <w:rsid w:val="001035FE"/>
    <w:rsid w:val="00103A30"/>
    <w:rsid w:val="00103C80"/>
    <w:rsid w:val="0010414B"/>
    <w:rsid w:val="00104528"/>
    <w:rsid w:val="00104832"/>
    <w:rsid w:val="00104B0C"/>
    <w:rsid w:val="00104EA2"/>
    <w:rsid w:val="001052C0"/>
    <w:rsid w:val="00105A94"/>
    <w:rsid w:val="00105CB6"/>
    <w:rsid w:val="00105DFB"/>
    <w:rsid w:val="00106526"/>
    <w:rsid w:val="0010734B"/>
    <w:rsid w:val="0010750C"/>
    <w:rsid w:val="00107788"/>
    <w:rsid w:val="001077C4"/>
    <w:rsid w:val="00107B8D"/>
    <w:rsid w:val="00107B90"/>
    <w:rsid w:val="00107D43"/>
    <w:rsid w:val="00110159"/>
    <w:rsid w:val="00110252"/>
    <w:rsid w:val="001102DC"/>
    <w:rsid w:val="001105F2"/>
    <w:rsid w:val="00110737"/>
    <w:rsid w:val="00110747"/>
    <w:rsid w:val="001108D3"/>
    <w:rsid w:val="00110FCB"/>
    <w:rsid w:val="001114BB"/>
    <w:rsid w:val="0011182B"/>
    <w:rsid w:val="001119C2"/>
    <w:rsid w:val="00111DD2"/>
    <w:rsid w:val="00111E4C"/>
    <w:rsid w:val="00111FEB"/>
    <w:rsid w:val="00112174"/>
    <w:rsid w:val="00112281"/>
    <w:rsid w:val="0011273C"/>
    <w:rsid w:val="00112903"/>
    <w:rsid w:val="00112A20"/>
    <w:rsid w:val="00112C51"/>
    <w:rsid w:val="0011313F"/>
    <w:rsid w:val="00114517"/>
    <w:rsid w:val="001148AE"/>
    <w:rsid w:val="001148F2"/>
    <w:rsid w:val="001157DB"/>
    <w:rsid w:val="00116084"/>
    <w:rsid w:val="001167C8"/>
    <w:rsid w:val="0011682A"/>
    <w:rsid w:val="00117111"/>
    <w:rsid w:val="0011747F"/>
    <w:rsid w:val="001174A5"/>
    <w:rsid w:val="00117521"/>
    <w:rsid w:val="0011785B"/>
    <w:rsid w:val="00117FF0"/>
    <w:rsid w:val="001201D5"/>
    <w:rsid w:val="00120302"/>
    <w:rsid w:val="00120898"/>
    <w:rsid w:val="00120992"/>
    <w:rsid w:val="00120B1A"/>
    <w:rsid w:val="001232B7"/>
    <w:rsid w:val="001233DE"/>
    <w:rsid w:val="00123466"/>
    <w:rsid w:val="00123501"/>
    <w:rsid w:val="00123A97"/>
    <w:rsid w:val="00123BD8"/>
    <w:rsid w:val="00124623"/>
    <w:rsid w:val="001249AB"/>
    <w:rsid w:val="001249B8"/>
    <w:rsid w:val="001249E8"/>
    <w:rsid w:val="001256EA"/>
    <w:rsid w:val="00125D21"/>
    <w:rsid w:val="00125DDA"/>
    <w:rsid w:val="00126233"/>
    <w:rsid w:val="00126C10"/>
    <w:rsid w:val="0012702F"/>
    <w:rsid w:val="00127299"/>
    <w:rsid w:val="00127735"/>
    <w:rsid w:val="0013072E"/>
    <w:rsid w:val="00130842"/>
    <w:rsid w:val="00130CCF"/>
    <w:rsid w:val="00130F68"/>
    <w:rsid w:val="00131542"/>
    <w:rsid w:val="00131801"/>
    <w:rsid w:val="00131975"/>
    <w:rsid w:val="00131B97"/>
    <w:rsid w:val="00132190"/>
    <w:rsid w:val="00132296"/>
    <w:rsid w:val="00132625"/>
    <w:rsid w:val="001327F7"/>
    <w:rsid w:val="00132A5C"/>
    <w:rsid w:val="00133143"/>
    <w:rsid w:val="0013336A"/>
    <w:rsid w:val="00133404"/>
    <w:rsid w:val="00133444"/>
    <w:rsid w:val="00133A76"/>
    <w:rsid w:val="00133B8D"/>
    <w:rsid w:val="00134237"/>
    <w:rsid w:val="00134420"/>
    <w:rsid w:val="00134A68"/>
    <w:rsid w:val="00134D81"/>
    <w:rsid w:val="00135187"/>
    <w:rsid w:val="001351E3"/>
    <w:rsid w:val="001357B7"/>
    <w:rsid w:val="00135AD2"/>
    <w:rsid w:val="00135E3F"/>
    <w:rsid w:val="001362F3"/>
    <w:rsid w:val="001366DC"/>
    <w:rsid w:val="0013676B"/>
    <w:rsid w:val="00136881"/>
    <w:rsid w:val="00136F7D"/>
    <w:rsid w:val="00137172"/>
    <w:rsid w:val="00137370"/>
    <w:rsid w:val="001376B4"/>
    <w:rsid w:val="00137A90"/>
    <w:rsid w:val="00137B46"/>
    <w:rsid w:val="001402A3"/>
    <w:rsid w:val="001404B8"/>
    <w:rsid w:val="00140C10"/>
    <w:rsid w:val="00140FB7"/>
    <w:rsid w:val="00141346"/>
    <w:rsid w:val="00141D9A"/>
    <w:rsid w:val="00142117"/>
    <w:rsid w:val="001422E0"/>
    <w:rsid w:val="00142475"/>
    <w:rsid w:val="00143D54"/>
    <w:rsid w:val="00144632"/>
    <w:rsid w:val="00144D1A"/>
    <w:rsid w:val="00144F7A"/>
    <w:rsid w:val="00145407"/>
    <w:rsid w:val="001455B6"/>
    <w:rsid w:val="001455D3"/>
    <w:rsid w:val="00145E82"/>
    <w:rsid w:val="00146187"/>
    <w:rsid w:val="00146495"/>
    <w:rsid w:val="00146BF8"/>
    <w:rsid w:val="00147127"/>
    <w:rsid w:val="001472BD"/>
    <w:rsid w:val="00147C2A"/>
    <w:rsid w:val="00150142"/>
    <w:rsid w:val="0015017C"/>
    <w:rsid w:val="00150196"/>
    <w:rsid w:val="001506D2"/>
    <w:rsid w:val="00150738"/>
    <w:rsid w:val="00150A2B"/>
    <w:rsid w:val="00150CCB"/>
    <w:rsid w:val="00150FC1"/>
    <w:rsid w:val="00151790"/>
    <w:rsid w:val="00151C7C"/>
    <w:rsid w:val="00152B69"/>
    <w:rsid w:val="00152BD7"/>
    <w:rsid w:val="00152E97"/>
    <w:rsid w:val="001536A9"/>
    <w:rsid w:val="00154055"/>
    <w:rsid w:val="00154211"/>
    <w:rsid w:val="00154276"/>
    <w:rsid w:val="00154468"/>
    <w:rsid w:val="00154BBE"/>
    <w:rsid w:val="00154CFC"/>
    <w:rsid w:val="00154F5D"/>
    <w:rsid w:val="0015531A"/>
    <w:rsid w:val="001555D6"/>
    <w:rsid w:val="0015664A"/>
    <w:rsid w:val="001568FC"/>
    <w:rsid w:val="00157642"/>
    <w:rsid w:val="00157897"/>
    <w:rsid w:val="0015797C"/>
    <w:rsid w:val="00157986"/>
    <w:rsid w:val="0015799B"/>
    <w:rsid w:val="00157BFA"/>
    <w:rsid w:val="00157F80"/>
    <w:rsid w:val="00160107"/>
    <w:rsid w:val="00160114"/>
    <w:rsid w:val="00160DDA"/>
    <w:rsid w:val="00160FCF"/>
    <w:rsid w:val="00161335"/>
    <w:rsid w:val="001616E2"/>
    <w:rsid w:val="001619AB"/>
    <w:rsid w:val="00161D24"/>
    <w:rsid w:val="001620C9"/>
    <w:rsid w:val="00162114"/>
    <w:rsid w:val="001623D4"/>
    <w:rsid w:val="0016262C"/>
    <w:rsid w:val="00162906"/>
    <w:rsid w:val="00162D46"/>
    <w:rsid w:val="00164486"/>
    <w:rsid w:val="00164C0C"/>
    <w:rsid w:val="00164E46"/>
    <w:rsid w:val="00165265"/>
    <w:rsid w:val="0016546E"/>
    <w:rsid w:val="00165614"/>
    <w:rsid w:val="00166233"/>
    <w:rsid w:val="00166673"/>
    <w:rsid w:val="00166F9D"/>
    <w:rsid w:val="00166FD4"/>
    <w:rsid w:val="0016711F"/>
    <w:rsid w:val="00167881"/>
    <w:rsid w:val="00167C51"/>
    <w:rsid w:val="00167D89"/>
    <w:rsid w:val="00167F3D"/>
    <w:rsid w:val="001702C0"/>
    <w:rsid w:val="001703B0"/>
    <w:rsid w:val="00170411"/>
    <w:rsid w:val="00170573"/>
    <w:rsid w:val="00170841"/>
    <w:rsid w:val="0017099D"/>
    <w:rsid w:val="00171D05"/>
    <w:rsid w:val="00171D75"/>
    <w:rsid w:val="00171DAA"/>
    <w:rsid w:val="00172239"/>
    <w:rsid w:val="00172869"/>
    <w:rsid w:val="00172B37"/>
    <w:rsid w:val="001731EE"/>
    <w:rsid w:val="00173310"/>
    <w:rsid w:val="0017336D"/>
    <w:rsid w:val="001733A0"/>
    <w:rsid w:val="00173D00"/>
    <w:rsid w:val="00173F04"/>
    <w:rsid w:val="00174175"/>
    <w:rsid w:val="00174A87"/>
    <w:rsid w:val="00174DDA"/>
    <w:rsid w:val="00174E25"/>
    <w:rsid w:val="00174FF6"/>
    <w:rsid w:val="00175580"/>
    <w:rsid w:val="0017617C"/>
    <w:rsid w:val="0017620C"/>
    <w:rsid w:val="001762F1"/>
    <w:rsid w:val="00176837"/>
    <w:rsid w:val="00176DDA"/>
    <w:rsid w:val="00176E6A"/>
    <w:rsid w:val="00177277"/>
    <w:rsid w:val="0017740B"/>
    <w:rsid w:val="00177CE5"/>
    <w:rsid w:val="00177DAB"/>
    <w:rsid w:val="001801A0"/>
    <w:rsid w:val="001808C6"/>
    <w:rsid w:val="00181453"/>
    <w:rsid w:val="0018159A"/>
    <w:rsid w:val="001817CB"/>
    <w:rsid w:val="00181D71"/>
    <w:rsid w:val="00182089"/>
    <w:rsid w:val="001824AA"/>
    <w:rsid w:val="001829C5"/>
    <w:rsid w:val="00182B12"/>
    <w:rsid w:val="001830CD"/>
    <w:rsid w:val="00183199"/>
    <w:rsid w:val="001831A4"/>
    <w:rsid w:val="001831D4"/>
    <w:rsid w:val="001833FE"/>
    <w:rsid w:val="0018342E"/>
    <w:rsid w:val="00183906"/>
    <w:rsid w:val="00183CF9"/>
    <w:rsid w:val="00183DD5"/>
    <w:rsid w:val="00184017"/>
    <w:rsid w:val="001846BA"/>
    <w:rsid w:val="00184878"/>
    <w:rsid w:val="001848BE"/>
    <w:rsid w:val="00184DF0"/>
    <w:rsid w:val="00184E0C"/>
    <w:rsid w:val="001853ED"/>
    <w:rsid w:val="001853F3"/>
    <w:rsid w:val="001854F3"/>
    <w:rsid w:val="00185BC0"/>
    <w:rsid w:val="00185EF9"/>
    <w:rsid w:val="00186CED"/>
    <w:rsid w:val="0018723A"/>
    <w:rsid w:val="001873FA"/>
    <w:rsid w:val="00187530"/>
    <w:rsid w:val="00187796"/>
    <w:rsid w:val="00190A74"/>
    <w:rsid w:val="00190ED2"/>
    <w:rsid w:val="0019117A"/>
    <w:rsid w:val="0019134E"/>
    <w:rsid w:val="00191396"/>
    <w:rsid w:val="00191529"/>
    <w:rsid w:val="001915A5"/>
    <w:rsid w:val="00191911"/>
    <w:rsid w:val="00191B63"/>
    <w:rsid w:val="00192018"/>
    <w:rsid w:val="00192266"/>
    <w:rsid w:val="00192398"/>
    <w:rsid w:val="00192BA2"/>
    <w:rsid w:val="00192DE7"/>
    <w:rsid w:val="0019311B"/>
    <w:rsid w:val="0019312C"/>
    <w:rsid w:val="0019338D"/>
    <w:rsid w:val="00193A2A"/>
    <w:rsid w:val="00194B3C"/>
    <w:rsid w:val="00194BD3"/>
    <w:rsid w:val="00195131"/>
    <w:rsid w:val="00195293"/>
    <w:rsid w:val="001954A4"/>
    <w:rsid w:val="00195573"/>
    <w:rsid w:val="0019569B"/>
    <w:rsid w:val="00195754"/>
    <w:rsid w:val="00195A28"/>
    <w:rsid w:val="00195D23"/>
    <w:rsid w:val="00195D87"/>
    <w:rsid w:val="00196211"/>
    <w:rsid w:val="001962E8"/>
    <w:rsid w:val="001967E9"/>
    <w:rsid w:val="00196B56"/>
    <w:rsid w:val="00196CA3"/>
    <w:rsid w:val="00197460"/>
    <w:rsid w:val="00197647"/>
    <w:rsid w:val="001976F9"/>
    <w:rsid w:val="00197ABC"/>
    <w:rsid w:val="00197EC9"/>
    <w:rsid w:val="00197F31"/>
    <w:rsid w:val="001A0142"/>
    <w:rsid w:val="001A032E"/>
    <w:rsid w:val="001A0417"/>
    <w:rsid w:val="001A045E"/>
    <w:rsid w:val="001A04C7"/>
    <w:rsid w:val="001A1AD9"/>
    <w:rsid w:val="001A2081"/>
    <w:rsid w:val="001A208C"/>
    <w:rsid w:val="001A2331"/>
    <w:rsid w:val="001A2586"/>
    <w:rsid w:val="001A28C3"/>
    <w:rsid w:val="001A3091"/>
    <w:rsid w:val="001A325E"/>
    <w:rsid w:val="001A32F1"/>
    <w:rsid w:val="001A3C18"/>
    <w:rsid w:val="001A3D9E"/>
    <w:rsid w:val="001A41A2"/>
    <w:rsid w:val="001A4270"/>
    <w:rsid w:val="001A4A7F"/>
    <w:rsid w:val="001A5A83"/>
    <w:rsid w:val="001A66BA"/>
    <w:rsid w:val="001A7328"/>
    <w:rsid w:val="001A744C"/>
    <w:rsid w:val="001A7C67"/>
    <w:rsid w:val="001B06EC"/>
    <w:rsid w:val="001B0ABD"/>
    <w:rsid w:val="001B0E05"/>
    <w:rsid w:val="001B1C98"/>
    <w:rsid w:val="001B1F7E"/>
    <w:rsid w:val="001B226F"/>
    <w:rsid w:val="001B2CEA"/>
    <w:rsid w:val="001B2F76"/>
    <w:rsid w:val="001B337F"/>
    <w:rsid w:val="001B37E8"/>
    <w:rsid w:val="001B3AE6"/>
    <w:rsid w:val="001B3B1B"/>
    <w:rsid w:val="001B3EA3"/>
    <w:rsid w:val="001B3FEE"/>
    <w:rsid w:val="001B426E"/>
    <w:rsid w:val="001B51E7"/>
    <w:rsid w:val="001B524B"/>
    <w:rsid w:val="001B5DC8"/>
    <w:rsid w:val="001B5F90"/>
    <w:rsid w:val="001B6335"/>
    <w:rsid w:val="001B6DC8"/>
    <w:rsid w:val="001B6F32"/>
    <w:rsid w:val="001B72CA"/>
    <w:rsid w:val="001B7411"/>
    <w:rsid w:val="001C0A81"/>
    <w:rsid w:val="001C0DEF"/>
    <w:rsid w:val="001C0E9B"/>
    <w:rsid w:val="001C14E2"/>
    <w:rsid w:val="001C16DA"/>
    <w:rsid w:val="001C1C48"/>
    <w:rsid w:val="001C1E63"/>
    <w:rsid w:val="001C1EEE"/>
    <w:rsid w:val="001C290F"/>
    <w:rsid w:val="001C371E"/>
    <w:rsid w:val="001C445F"/>
    <w:rsid w:val="001C493F"/>
    <w:rsid w:val="001C54DE"/>
    <w:rsid w:val="001C54EB"/>
    <w:rsid w:val="001C5564"/>
    <w:rsid w:val="001C56D3"/>
    <w:rsid w:val="001C5821"/>
    <w:rsid w:val="001C5D85"/>
    <w:rsid w:val="001C5E19"/>
    <w:rsid w:val="001C612D"/>
    <w:rsid w:val="001C6207"/>
    <w:rsid w:val="001C67EB"/>
    <w:rsid w:val="001C6AAF"/>
    <w:rsid w:val="001C6D7A"/>
    <w:rsid w:val="001C6E18"/>
    <w:rsid w:val="001C72E9"/>
    <w:rsid w:val="001C78A0"/>
    <w:rsid w:val="001C7C61"/>
    <w:rsid w:val="001C7DF8"/>
    <w:rsid w:val="001C7E9D"/>
    <w:rsid w:val="001D03FA"/>
    <w:rsid w:val="001D0457"/>
    <w:rsid w:val="001D0562"/>
    <w:rsid w:val="001D0899"/>
    <w:rsid w:val="001D09EF"/>
    <w:rsid w:val="001D0CE8"/>
    <w:rsid w:val="001D140B"/>
    <w:rsid w:val="001D231E"/>
    <w:rsid w:val="001D3781"/>
    <w:rsid w:val="001D3A79"/>
    <w:rsid w:val="001D3B53"/>
    <w:rsid w:val="001D3E7B"/>
    <w:rsid w:val="001D452D"/>
    <w:rsid w:val="001D45E7"/>
    <w:rsid w:val="001D4635"/>
    <w:rsid w:val="001D48BA"/>
    <w:rsid w:val="001D5853"/>
    <w:rsid w:val="001D64D0"/>
    <w:rsid w:val="001D64F6"/>
    <w:rsid w:val="001D66A0"/>
    <w:rsid w:val="001D6BC4"/>
    <w:rsid w:val="001D6FCC"/>
    <w:rsid w:val="001D7310"/>
    <w:rsid w:val="001D7728"/>
    <w:rsid w:val="001D7AF7"/>
    <w:rsid w:val="001D7DB3"/>
    <w:rsid w:val="001E03A1"/>
    <w:rsid w:val="001E03F2"/>
    <w:rsid w:val="001E0A62"/>
    <w:rsid w:val="001E0B87"/>
    <w:rsid w:val="001E0E21"/>
    <w:rsid w:val="001E0F80"/>
    <w:rsid w:val="001E1C75"/>
    <w:rsid w:val="001E2937"/>
    <w:rsid w:val="001E32C2"/>
    <w:rsid w:val="001E333F"/>
    <w:rsid w:val="001E33B1"/>
    <w:rsid w:val="001E346A"/>
    <w:rsid w:val="001E3E06"/>
    <w:rsid w:val="001E3E26"/>
    <w:rsid w:val="001E3E60"/>
    <w:rsid w:val="001E4C89"/>
    <w:rsid w:val="001E4F07"/>
    <w:rsid w:val="001E4FBC"/>
    <w:rsid w:val="001E592A"/>
    <w:rsid w:val="001E5DB7"/>
    <w:rsid w:val="001E5EAC"/>
    <w:rsid w:val="001E6471"/>
    <w:rsid w:val="001E685C"/>
    <w:rsid w:val="001E6CA3"/>
    <w:rsid w:val="001E7473"/>
    <w:rsid w:val="001E75C6"/>
    <w:rsid w:val="001E76F6"/>
    <w:rsid w:val="001E789C"/>
    <w:rsid w:val="001E797C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3E9F"/>
    <w:rsid w:val="001F4113"/>
    <w:rsid w:val="001F429E"/>
    <w:rsid w:val="001F431A"/>
    <w:rsid w:val="001F4599"/>
    <w:rsid w:val="001F4A05"/>
    <w:rsid w:val="001F4BC5"/>
    <w:rsid w:val="001F50FA"/>
    <w:rsid w:val="001F57CF"/>
    <w:rsid w:val="001F5938"/>
    <w:rsid w:val="001F59B1"/>
    <w:rsid w:val="001F5C62"/>
    <w:rsid w:val="001F610E"/>
    <w:rsid w:val="001F6149"/>
    <w:rsid w:val="001F6311"/>
    <w:rsid w:val="001F669A"/>
    <w:rsid w:val="001F68BA"/>
    <w:rsid w:val="001F6C2B"/>
    <w:rsid w:val="001F71A3"/>
    <w:rsid w:val="001F7229"/>
    <w:rsid w:val="001F74F5"/>
    <w:rsid w:val="001F77CD"/>
    <w:rsid w:val="001F79B9"/>
    <w:rsid w:val="001F7AAA"/>
    <w:rsid w:val="002006A9"/>
    <w:rsid w:val="00200793"/>
    <w:rsid w:val="002008A8"/>
    <w:rsid w:val="002009B0"/>
    <w:rsid w:val="00200B9B"/>
    <w:rsid w:val="002015D4"/>
    <w:rsid w:val="0020178D"/>
    <w:rsid w:val="00201953"/>
    <w:rsid w:val="00201E19"/>
    <w:rsid w:val="00202650"/>
    <w:rsid w:val="002026FC"/>
    <w:rsid w:val="00202E0E"/>
    <w:rsid w:val="00202FB4"/>
    <w:rsid w:val="002033D6"/>
    <w:rsid w:val="00203A0F"/>
    <w:rsid w:val="00203AEB"/>
    <w:rsid w:val="0020495C"/>
    <w:rsid w:val="00204B53"/>
    <w:rsid w:val="00204B6D"/>
    <w:rsid w:val="00204D8A"/>
    <w:rsid w:val="00204D9D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70CE"/>
    <w:rsid w:val="0020731A"/>
    <w:rsid w:val="002079D3"/>
    <w:rsid w:val="00207A73"/>
    <w:rsid w:val="0021056F"/>
    <w:rsid w:val="00210B18"/>
    <w:rsid w:val="00210FB4"/>
    <w:rsid w:val="00211566"/>
    <w:rsid w:val="00211981"/>
    <w:rsid w:val="00211E97"/>
    <w:rsid w:val="0021381B"/>
    <w:rsid w:val="00213D42"/>
    <w:rsid w:val="00214201"/>
    <w:rsid w:val="00214992"/>
    <w:rsid w:val="0021583D"/>
    <w:rsid w:val="0021584F"/>
    <w:rsid w:val="00215E1D"/>
    <w:rsid w:val="00215EB8"/>
    <w:rsid w:val="0021648E"/>
    <w:rsid w:val="002164F9"/>
    <w:rsid w:val="00216BA2"/>
    <w:rsid w:val="00217029"/>
    <w:rsid w:val="00217072"/>
    <w:rsid w:val="00217432"/>
    <w:rsid w:val="00217928"/>
    <w:rsid w:val="00217F75"/>
    <w:rsid w:val="00217FDE"/>
    <w:rsid w:val="0022034B"/>
    <w:rsid w:val="00220A96"/>
    <w:rsid w:val="00220E27"/>
    <w:rsid w:val="00221929"/>
    <w:rsid w:val="002225FF"/>
    <w:rsid w:val="00222A26"/>
    <w:rsid w:val="00223252"/>
    <w:rsid w:val="00223312"/>
    <w:rsid w:val="0022343F"/>
    <w:rsid w:val="002248A1"/>
    <w:rsid w:val="00224D68"/>
    <w:rsid w:val="002259E6"/>
    <w:rsid w:val="00225A75"/>
    <w:rsid w:val="00225AE3"/>
    <w:rsid w:val="00225E36"/>
    <w:rsid w:val="002267B0"/>
    <w:rsid w:val="00227412"/>
    <w:rsid w:val="00227533"/>
    <w:rsid w:val="00227AD1"/>
    <w:rsid w:val="002303B0"/>
    <w:rsid w:val="002309A9"/>
    <w:rsid w:val="00230A38"/>
    <w:rsid w:val="00230CCF"/>
    <w:rsid w:val="00230D2F"/>
    <w:rsid w:val="00231242"/>
    <w:rsid w:val="00232242"/>
    <w:rsid w:val="00232273"/>
    <w:rsid w:val="00232A6F"/>
    <w:rsid w:val="00232C02"/>
    <w:rsid w:val="00232FDA"/>
    <w:rsid w:val="0023329F"/>
    <w:rsid w:val="00233375"/>
    <w:rsid w:val="0023345E"/>
    <w:rsid w:val="002338FB"/>
    <w:rsid w:val="00233E3F"/>
    <w:rsid w:val="00234084"/>
    <w:rsid w:val="002342E9"/>
    <w:rsid w:val="0023442A"/>
    <w:rsid w:val="00234892"/>
    <w:rsid w:val="00234A25"/>
    <w:rsid w:val="00234DA8"/>
    <w:rsid w:val="00235235"/>
    <w:rsid w:val="002358A4"/>
    <w:rsid w:val="00236256"/>
    <w:rsid w:val="00236512"/>
    <w:rsid w:val="00236D56"/>
    <w:rsid w:val="00237C56"/>
    <w:rsid w:val="00240217"/>
    <w:rsid w:val="0024053D"/>
    <w:rsid w:val="00240C04"/>
    <w:rsid w:val="00240C5C"/>
    <w:rsid w:val="0024107E"/>
    <w:rsid w:val="0024165F"/>
    <w:rsid w:val="00241682"/>
    <w:rsid w:val="002417A1"/>
    <w:rsid w:val="002417F3"/>
    <w:rsid w:val="002418BE"/>
    <w:rsid w:val="002418FD"/>
    <w:rsid w:val="00241D7B"/>
    <w:rsid w:val="00242393"/>
    <w:rsid w:val="002426C0"/>
    <w:rsid w:val="00242C4E"/>
    <w:rsid w:val="00242F4F"/>
    <w:rsid w:val="0024311E"/>
    <w:rsid w:val="002436DA"/>
    <w:rsid w:val="00243EBF"/>
    <w:rsid w:val="00243FA1"/>
    <w:rsid w:val="00244313"/>
    <w:rsid w:val="00244567"/>
    <w:rsid w:val="00244940"/>
    <w:rsid w:val="00244ADB"/>
    <w:rsid w:val="00244B34"/>
    <w:rsid w:val="00244DD9"/>
    <w:rsid w:val="00244ECA"/>
    <w:rsid w:val="002451C8"/>
    <w:rsid w:val="002454A1"/>
    <w:rsid w:val="002457A9"/>
    <w:rsid w:val="00245AC7"/>
    <w:rsid w:val="002461AA"/>
    <w:rsid w:val="0024656D"/>
    <w:rsid w:val="00246DB3"/>
    <w:rsid w:val="002471E5"/>
    <w:rsid w:val="002476F9"/>
    <w:rsid w:val="00247A3D"/>
    <w:rsid w:val="00247D37"/>
    <w:rsid w:val="00247E42"/>
    <w:rsid w:val="00247FC0"/>
    <w:rsid w:val="0025125F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436E"/>
    <w:rsid w:val="002547E7"/>
    <w:rsid w:val="00254A22"/>
    <w:rsid w:val="00254FE5"/>
    <w:rsid w:val="002553A4"/>
    <w:rsid w:val="0025574B"/>
    <w:rsid w:val="00255953"/>
    <w:rsid w:val="0025596C"/>
    <w:rsid w:val="00255CAC"/>
    <w:rsid w:val="00255E45"/>
    <w:rsid w:val="00256315"/>
    <w:rsid w:val="00256579"/>
    <w:rsid w:val="002565CD"/>
    <w:rsid w:val="002566F1"/>
    <w:rsid w:val="002570C5"/>
    <w:rsid w:val="00257279"/>
    <w:rsid w:val="002575AA"/>
    <w:rsid w:val="00257AC3"/>
    <w:rsid w:val="00257C1A"/>
    <w:rsid w:val="00257E2F"/>
    <w:rsid w:val="002605D8"/>
    <w:rsid w:val="00260955"/>
    <w:rsid w:val="00260A19"/>
    <w:rsid w:val="00260F5E"/>
    <w:rsid w:val="00261320"/>
    <w:rsid w:val="00261BED"/>
    <w:rsid w:val="00261F1B"/>
    <w:rsid w:val="00263CB5"/>
    <w:rsid w:val="00265129"/>
    <w:rsid w:val="0026574A"/>
    <w:rsid w:val="00265A1A"/>
    <w:rsid w:val="00265A63"/>
    <w:rsid w:val="00265CC1"/>
    <w:rsid w:val="00265D47"/>
    <w:rsid w:val="00265E56"/>
    <w:rsid w:val="0026650D"/>
    <w:rsid w:val="00266AAB"/>
    <w:rsid w:val="00266BE4"/>
    <w:rsid w:val="00266FAC"/>
    <w:rsid w:val="002674F4"/>
    <w:rsid w:val="002679F4"/>
    <w:rsid w:val="00267C46"/>
    <w:rsid w:val="00267E7B"/>
    <w:rsid w:val="00267FBA"/>
    <w:rsid w:val="00270017"/>
    <w:rsid w:val="002703C8"/>
    <w:rsid w:val="00271505"/>
    <w:rsid w:val="00271782"/>
    <w:rsid w:val="00271980"/>
    <w:rsid w:val="00271AEB"/>
    <w:rsid w:val="00271B96"/>
    <w:rsid w:val="00271EFD"/>
    <w:rsid w:val="00272141"/>
    <w:rsid w:val="00272871"/>
    <w:rsid w:val="002732A1"/>
    <w:rsid w:val="002732EF"/>
    <w:rsid w:val="002732FE"/>
    <w:rsid w:val="00273916"/>
    <w:rsid w:val="00275011"/>
    <w:rsid w:val="0027502E"/>
    <w:rsid w:val="002755B2"/>
    <w:rsid w:val="002756CC"/>
    <w:rsid w:val="00275788"/>
    <w:rsid w:val="00275E9B"/>
    <w:rsid w:val="00275F65"/>
    <w:rsid w:val="002768F7"/>
    <w:rsid w:val="0027711B"/>
    <w:rsid w:val="00277BBC"/>
    <w:rsid w:val="00277D17"/>
    <w:rsid w:val="00280704"/>
    <w:rsid w:val="002807D3"/>
    <w:rsid w:val="00280B74"/>
    <w:rsid w:val="0028118A"/>
    <w:rsid w:val="00281245"/>
    <w:rsid w:val="0028161B"/>
    <w:rsid w:val="00281D2D"/>
    <w:rsid w:val="00281EE1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4C76"/>
    <w:rsid w:val="002863A1"/>
    <w:rsid w:val="00286CAF"/>
    <w:rsid w:val="00286EF0"/>
    <w:rsid w:val="00286F9A"/>
    <w:rsid w:val="002872E9"/>
    <w:rsid w:val="002876F6"/>
    <w:rsid w:val="00287B6E"/>
    <w:rsid w:val="00287EC0"/>
    <w:rsid w:val="0029023E"/>
    <w:rsid w:val="0029083C"/>
    <w:rsid w:val="00290C6E"/>
    <w:rsid w:val="00290CCF"/>
    <w:rsid w:val="00290EE6"/>
    <w:rsid w:val="002913B6"/>
    <w:rsid w:val="002913EA"/>
    <w:rsid w:val="00291E91"/>
    <w:rsid w:val="00292EDB"/>
    <w:rsid w:val="00293125"/>
    <w:rsid w:val="002933E4"/>
    <w:rsid w:val="002934A0"/>
    <w:rsid w:val="00293CA3"/>
    <w:rsid w:val="002942DC"/>
    <w:rsid w:val="00294363"/>
    <w:rsid w:val="002945DF"/>
    <w:rsid w:val="00294835"/>
    <w:rsid w:val="00294BB1"/>
    <w:rsid w:val="002952B2"/>
    <w:rsid w:val="00295BB3"/>
    <w:rsid w:val="00295EB8"/>
    <w:rsid w:val="002965E2"/>
    <w:rsid w:val="002968AE"/>
    <w:rsid w:val="00297190"/>
    <w:rsid w:val="00297230"/>
    <w:rsid w:val="002976EE"/>
    <w:rsid w:val="00297E00"/>
    <w:rsid w:val="002A0479"/>
    <w:rsid w:val="002A0CA3"/>
    <w:rsid w:val="002A15ED"/>
    <w:rsid w:val="002A16EC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C23"/>
    <w:rsid w:val="002A3D9E"/>
    <w:rsid w:val="002A47DD"/>
    <w:rsid w:val="002A4C7C"/>
    <w:rsid w:val="002A4FC1"/>
    <w:rsid w:val="002A5350"/>
    <w:rsid w:val="002A56B4"/>
    <w:rsid w:val="002A617F"/>
    <w:rsid w:val="002A7600"/>
    <w:rsid w:val="002A79AB"/>
    <w:rsid w:val="002A7B57"/>
    <w:rsid w:val="002B0228"/>
    <w:rsid w:val="002B0456"/>
    <w:rsid w:val="002B08D6"/>
    <w:rsid w:val="002B0CE8"/>
    <w:rsid w:val="002B10A8"/>
    <w:rsid w:val="002B117B"/>
    <w:rsid w:val="002B2345"/>
    <w:rsid w:val="002B2576"/>
    <w:rsid w:val="002B270C"/>
    <w:rsid w:val="002B28E0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F1E"/>
    <w:rsid w:val="002B7438"/>
    <w:rsid w:val="002B7512"/>
    <w:rsid w:val="002B79C8"/>
    <w:rsid w:val="002B7EEB"/>
    <w:rsid w:val="002C01F5"/>
    <w:rsid w:val="002C0666"/>
    <w:rsid w:val="002C0C93"/>
    <w:rsid w:val="002C0DB3"/>
    <w:rsid w:val="002C1011"/>
    <w:rsid w:val="002C13BE"/>
    <w:rsid w:val="002C140D"/>
    <w:rsid w:val="002C1833"/>
    <w:rsid w:val="002C1A22"/>
    <w:rsid w:val="002C1A62"/>
    <w:rsid w:val="002C2024"/>
    <w:rsid w:val="002C2179"/>
    <w:rsid w:val="002C219B"/>
    <w:rsid w:val="002C22E1"/>
    <w:rsid w:val="002C238C"/>
    <w:rsid w:val="002C2986"/>
    <w:rsid w:val="002C2C99"/>
    <w:rsid w:val="002C314E"/>
    <w:rsid w:val="002C327D"/>
    <w:rsid w:val="002C3926"/>
    <w:rsid w:val="002C3B8C"/>
    <w:rsid w:val="002C40ED"/>
    <w:rsid w:val="002C4494"/>
    <w:rsid w:val="002C44B7"/>
    <w:rsid w:val="002C4507"/>
    <w:rsid w:val="002C63B5"/>
    <w:rsid w:val="002C649E"/>
    <w:rsid w:val="002C670A"/>
    <w:rsid w:val="002C68A3"/>
    <w:rsid w:val="002C6B11"/>
    <w:rsid w:val="002C6D0B"/>
    <w:rsid w:val="002C75F9"/>
    <w:rsid w:val="002C7790"/>
    <w:rsid w:val="002D001E"/>
    <w:rsid w:val="002D0361"/>
    <w:rsid w:val="002D0543"/>
    <w:rsid w:val="002D058E"/>
    <w:rsid w:val="002D0A7D"/>
    <w:rsid w:val="002D0CDD"/>
    <w:rsid w:val="002D0EC8"/>
    <w:rsid w:val="002D118B"/>
    <w:rsid w:val="002D17EE"/>
    <w:rsid w:val="002D185E"/>
    <w:rsid w:val="002D1927"/>
    <w:rsid w:val="002D1BA7"/>
    <w:rsid w:val="002D295E"/>
    <w:rsid w:val="002D3064"/>
    <w:rsid w:val="002D3CF5"/>
    <w:rsid w:val="002D408F"/>
    <w:rsid w:val="002D4457"/>
    <w:rsid w:val="002D480F"/>
    <w:rsid w:val="002D48C1"/>
    <w:rsid w:val="002D4E0C"/>
    <w:rsid w:val="002D5498"/>
    <w:rsid w:val="002D5BEE"/>
    <w:rsid w:val="002D5C6C"/>
    <w:rsid w:val="002D642B"/>
    <w:rsid w:val="002D6525"/>
    <w:rsid w:val="002D6CD6"/>
    <w:rsid w:val="002D72DC"/>
    <w:rsid w:val="002D7503"/>
    <w:rsid w:val="002D7884"/>
    <w:rsid w:val="002D79AC"/>
    <w:rsid w:val="002E0355"/>
    <w:rsid w:val="002E10D2"/>
    <w:rsid w:val="002E138F"/>
    <w:rsid w:val="002E15E2"/>
    <w:rsid w:val="002E1ACD"/>
    <w:rsid w:val="002E2301"/>
    <w:rsid w:val="002E2783"/>
    <w:rsid w:val="002E29AB"/>
    <w:rsid w:val="002E2BBD"/>
    <w:rsid w:val="002E2BFB"/>
    <w:rsid w:val="002E2FB9"/>
    <w:rsid w:val="002E30E6"/>
    <w:rsid w:val="002E3319"/>
    <w:rsid w:val="002E359E"/>
    <w:rsid w:val="002E3943"/>
    <w:rsid w:val="002E3A18"/>
    <w:rsid w:val="002E3A2C"/>
    <w:rsid w:val="002E3E55"/>
    <w:rsid w:val="002E41B8"/>
    <w:rsid w:val="002E4B25"/>
    <w:rsid w:val="002E54C9"/>
    <w:rsid w:val="002E54CD"/>
    <w:rsid w:val="002E5500"/>
    <w:rsid w:val="002E595B"/>
    <w:rsid w:val="002E5BBD"/>
    <w:rsid w:val="002E5E8D"/>
    <w:rsid w:val="002E5EDE"/>
    <w:rsid w:val="002E61EA"/>
    <w:rsid w:val="002E66CA"/>
    <w:rsid w:val="002E6B04"/>
    <w:rsid w:val="002E6FDD"/>
    <w:rsid w:val="002E7250"/>
    <w:rsid w:val="002E765B"/>
    <w:rsid w:val="002E773B"/>
    <w:rsid w:val="002E79A3"/>
    <w:rsid w:val="002E7D29"/>
    <w:rsid w:val="002F0C2D"/>
    <w:rsid w:val="002F0EE1"/>
    <w:rsid w:val="002F1735"/>
    <w:rsid w:val="002F18A6"/>
    <w:rsid w:val="002F18A7"/>
    <w:rsid w:val="002F1BC6"/>
    <w:rsid w:val="002F1CD1"/>
    <w:rsid w:val="002F3217"/>
    <w:rsid w:val="002F32F9"/>
    <w:rsid w:val="002F3961"/>
    <w:rsid w:val="002F3B14"/>
    <w:rsid w:val="002F3E36"/>
    <w:rsid w:val="002F452A"/>
    <w:rsid w:val="002F48CB"/>
    <w:rsid w:val="002F4A63"/>
    <w:rsid w:val="002F4F31"/>
    <w:rsid w:val="002F5269"/>
    <w:rsid w:val="002F54D9"/>
    <w:rsid w:val="002F5E45"/>
    <w:rsid w:val="002F668F"/>
    <w:rsid w:val="002F69C4"/>
    <w:rsid w:val="002F713A"/>
    <w:rsid w:val="002F71AC"/>
    <w:rsid w:val="002F77EB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72A"/>
    <w:rsid w:val="003057D6"/>
    <w:rsid w:val="00305961"/>
    <w:rsid w:val="00306A3B"/>
    <w:rsid w:val="00306BE7"/>
    <w:rsid w:val="00306CFA"/>
    <w:rsid w:val="00306F9A"/>
    <w:rsid w:val="0030704E"/>
    <w:rsid w:val="0030751A"/>
    <w:rsid w:val="00307563"/>
    <w:rsid w:val="00307A6C"/>
    <w:rsid w:val="0031002A"/>
    <w:rsid w:val="003104FB"/>
    <w:rsid w:val="003105B1"/>
    <w:rsid w:val="00310BA8"/>
    <w:rsid w:val="00310E93"/>
    <w:rsid w:val="003110B2"/>
    <w:rsid w:val="00311211"/>
    <w:rsid w:val="003120A8"/>
    <w:rsid w:val="003122FE"/>
    <w:rsid w:val="00312EFA"/>
    <w:rsid w:val="00312FA0"/>
    <w:rsid w:val="00314756"/>
    <w:rsid w:val="00314DE7"/>
    <w:rsid w:val="0031510C"/>
    <w:rsid w:val="0031552E"/>
    <w:rsid w:val="00315971"/>
    <w:rsid w:val="00315BF1"/>
    <w:rsid w:val="00315C44"/>
    <w:rsid w:val="0031634C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BB9"/>
    <w:rsid w:val="00321C93"/>
    <w:rsid w:val="00321E63"/>
    <w:rsid w:val="00322046"/>
    <w:rsid w:val="00322316"/>
    <w:rsid w:val="00322E96"/>
    <w:rsid w:val="00322F52"/>
    <w:rsid w:val="00323473"/>
    <w:rsid w:val="00323BAD"/>
    <w:rsid w:val="0032458D"/>
    <w:rsid w:val="00324CBA"/>
    <w:rsid w:val="00325330"/>
    <w:rsid w:val="00325604"/>
    <w:rsid w:val="00325776"/>
    <w:rsid w:val="00326060"/>
    <w:rsid w:val="003265FD"/>
    <w:rsid w:val="003266FA"/>
    <w:rsid w:val="0032679C"/>
    <w:rsid w:val="00326C74"/>
    <w:rsid w:val="003271F2"/>
    <w:rsid w:val="00327209"/>
    <w:rsid w:val="00327546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9F"/>
    <w:rsid w:val="00330C02"/>
    <w:rsid w:val="00331106"/>
    <w:rsid w:val="003311B0"/>
    <w:rsid w:val="003314CD"/>
    <w:rsid w:val="00332147"/>
    <w:rsid w:val="0033214D"/>
    <w:rsid w:val="00332601"/>
    <w:rsid w:val="00332AE3"/>
    <w:rsid w:val="00332B55"/>
    <w:rsid w:val="00333140"/>
    <w:rsid w:val="00333341"/>
    <w:rsid w:val="00333368"/>
    <w:rsid w:val="003337EB"/>
    <w:rsid w:val="00333B24"/>
    <w:rsid w:val="00333C41"/>
    <w:rsid w:val="00333CB9"/>
    <w:rsid w:val="003348FB"/>
    <w:rsid w:val="003351CB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98D"/>
    <w:rsid w:val="00341454"/>
    <w:rsid w:val="00341EE6"/>
    <w:rsid w:val="00342178"/>
    <w:rsid w:val="0034284B"/>
    <w:rsid w:val="00342C7C"/>
    <w:rsid w:val="00343033"/>
    <w:rsid w:val="0034364E"/>
    <w:rsid w:val="003437D6"/>
    <w:rsid w:val="00343C38"/>
    <w:rsid w:val="0034431D"/>
    <w:rsid w:val="00344735"/>
    <w:rsid w:val="0034514C"/>
    <w:rsid w:val="0034527F"/>
    <w:rsid w:val="003453C3"/>
    <w:rsid w:val="00345527"/>
    <w:rsid w:val="0034556C"/>
    <w:rsid w:val="003460FE"/>
    <w:rsid w:val="00346B32"/>
    <w:rsid w:val="0034713A"/>
    <w:rsid w:val="003478CF"/>
    <w:rsid w:val="003479D0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85"/>
    <w:rsid w:val="00351ADA"/>
    <w:rsid w:val="0035267D"/>
    <w:rsid w:val="003529CA"/>
    <w:rsid w:val="00352E89"/>
    <w:rsid w:val="003531A8"/>
    <w:rsid w:val="0035378D"/>
    <w:rsid w:val="003539F8"/>
    <w:rsid w:val="00354101"/>
    <w:rsid w:val="0035432B"/>
    <w:rsid w:val="00354460"/>
    <w:rsid w:val="0035453A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586"/>
    <w:rsid w:val="00356838"/>
    <w:rsid w:val="003569AB"/>
    <w:rsid w:val="00356A46"/>
    <w:rsid w:val="00356C53"/>
    <w:rsid w:val="00356C86"/>
    <w:rsid w:val="0035727D"/>
    <w:rsid w:val="0035727F"/>
    <w:rsid w:val="00357C07"/>
    <w:rsid w:val="00357FD4"/>
    <w:rsid w:val="003603F0"/>
    <w:rsid w:val="00360A7E"/>
    <w:rsid w:val="00360EF8"/>
    <w:rsid w:val="003617B3"/>
    <w:rsid w:val="0036183B"/>
    <w:rsid w:val="00361E8E"/>
    <w:rsid w:val="00361FBA"/>
    <w:rsid w:val="00362F94"/>
    <w:rsid w:val="003631EE"/>
    <w:rsid w:val="0036379E"/>
    <w:rsid w:val="00363D03"/>
    <w:rsid w:val="00363E0F"/>
    <w:rsid w:val="00364A4B"/>
    <w:rsid w:val="00364C1C"/>
    <w:rsid w:val="00364ED8"/>
    <w:rsid w:val="00365002"/>
    <w:rsid w:val="0036521A"/>
    <w:rsid w:val="00365260"/>
    <w:rsid w:val="003663EE"/>
    <w:rsid w:val="00366466"/>
    <w:rsid w:val="003665A1"/>
    <w:rsid w:val="003667CC"/>
    <w:rsid w:val="00366981"/>
    <w:rsid w:val="00366DD1"/>
    <w:rsid w:val="00370351"/>
    <w:rsid w:val="00370487"/>
    <w:rsid w:val="003705CE"/>
    <w:rsid w:val="003707CA"/>
    <w:rsid w:val="00370900"/>
    <w:rsid w:val="00370DCB"/>
    <w:rsid w:val="00370F34"/>
    <w:rsid w:val="003711A5"/>
    <w:rsid w:val="003716AD"/>
    <w:rsid w:val="003716B5"/>
    <w:rsid w:val="00371A95"/>
    <w:rsid w:val="003734E5"/>
    <w:rsid w:val="00373957"/>
    <w:rsid w:val="0037399C"/>
    <w:rsid w:val="00373C16"/>
    <w:rsid w:val="00374268"/>
    <w:rsid w:val="0037459D"/>
    <w:rsid w:val="003749F4"/>
    <w:rsid w:val="00374A94"/>
    <w:rsid w:val="00374C95"/>
    <w:rsid w:val="00374D1A"/>
    <w:rsid w:val="00374DDF"/>
    <w:rsid w:val="00376028"/>
    <w:rsid w:val="003762B9"/>
    <w:rsid w:val="00377205"/>
    <w:rsid w:val="003776C4"/>
    <w:rsid w:val="003779E8"/>
    <w:rsid w:val="00377FA6"/>
    <w:rsid w:val="00380308"/>
    <w:rsid w:val="0038030A"/>
    <w:rsid w:val="0038030F"/>
    <w:rsid w:val="00381044"/>
    <w:rsid w:val="003811EF"/>
    <w:rsid w:val="003821BA"/>
    <w:rsid w:val="003825C3"/>
    <w:rsid w:val="00382C75"/>
    <w:rsid w:val="0038390C"/>
    <w:rsid w:val="003839FA"/>
    <w:rsid w:val="00384010"/>
    <w:rsid w:val="00384607"/>
    <w:rsid w:val="00384751"/>
    <w:rsid w:val="00384B01"/>
    <w:rsid w:val="00384F85"/>
    <w:rsid w:val="00385489"/>
    <w:rsid w:val="00385B22"/>
    <w:rsid w:val="0038621C"/>
    <w:rsid w:val="003864CA"/>
    <w:rsid w:val="003865EE"/>
    <w:rsid w:val="00386E77"/>
    <w:rsid w:val="00387265"/>
    <w:rsid w:val="00387278"/>
    <w:rsid w:val="003873D5"/>
    <w:rsid w:val="00387935"/>
    <w:rsid w:val="00387FB3"/>
    <w:rsid w:val="003900AD"/>
    <w:rsid w:val="003904D0"/>
    <w:rsid w:val="003905F6"/>
    <w:rsid w:val="0039079C"/>
    <w:rsid w:val="00390EB0"/>
    <w:rsid w:val="00390EE4"/>
    <w:rsid w:val="003911E4"/>
    <w:rsid w:val="003912AB"/>
    <w:rsid w:val="00391430"/>
    <w:rsid w:val="00391855"/>
    <w:rsid w:val="00391932"/>
    <w:rsid w:val="00391CA4"/>
    <w:rsid w:val="00391D76"/>
    <w:rsid w:val="00391FA3"/>
    <w:rsid w:val="00392086"/>
    <w:rsid w:val="003925D8"/>
    <w:rsid w:val="00392650"/>
    <w:rsid w:val="00392C78"/>
    <w:rsid w:val="0039304F"/>
    <w:rsid w:val="003931CD"/>
    <w:rsid w:val="0039323E"/>
    <w:rsid w:val="003939B6"/>
    <w:rsid w:val="00393F8C"/>
    <w:rsid w:val="0039455D"/>
    <w:rsid w:val="003949AF"/>
    <w:rsid w:val="00395BAD"/>
    <w:rsid w:val="00396A03"/>
    <w:rsid w:val="00396A2A"/>
    <w:rsid w:val="00396CEA"/>
    <w:rsid w:val="0039711C"/>
    <w:rsid w:val="00397226"/>
    <w:rsid w:val="003974D1"/>
    <w:rsid w:val="00397B29"/>
    <w:rsid w:val="00397BCF"/>
    <w:rsid w:val="00397C8D"/>
    <w:rsid w:val="00397DD8"/>
    <w:rsid w:val="00397E5E"/>
    <w:rsid w:val="00397F91"/>
    <w:rsid w:val="003A09E6"/>
    <w:rsid w:val="003A1006"/>
    <w:rsid w:val="003A112E"/>
    <w:rsid w:val="003A13B1"/>
    <w:rsid w:val="003A154F"/>
    <w:rsid w:val="003A15E0"/>
    <w:rsid w:val="003A1F81"/>
    <w:rsid w:val="003A217B"/>
    <w:rsid w:val="003A32C2"/>
    <w:rsid w:val="003A357F"/>
    <w:rsid w:val="003A36FA"/>
    <w:rsid w:val="003A442E"/>
    <w:rsid w:val="003A4510"/>
    <w:rsid w:val="003A4842"/>
    <w:rsid w:val="003A4A49"/>
    <w:rsid w:val="003A4A94"/>
    <w:rsid w:val="003A4DB8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6E8A"/>
    <w:rsid w:val="003A7034"/>
    <w:rsid w:val="003A7070"/>
    <w:rsid w:val="003A7AA2"/>
    <w:rsid w:val="003A7BCB"/>
    <w:rsid w:val="003B1275"/>
    <w:rsid w:val="003B1612"/>
    <w:rsid w:val="003B2004"/>
    <w:rsid w:val="003B22FF"/>
    <w:rsid w:val="003B24F3"/>
    <w:rsid w:val="003B2667"/>
    <w:rsid w:val="003B3097"/>
    <w:rsid w:val="003B3C7D"/>
    <w:rsid w:val="003B3E01"/>
    <w:rsid w:val="003B3E22"/>
    <w:rsid w:val="003B464F"/>
    <w:rsid w:val="003B485D"/>
    <w:rsid w:val="003B48C0"/>
    <w:rsid w:val="003B490F"/>
    <w:rsid w:val="003B4D85"/>
    <w:rsid w:val="003B4E8C"/>
    <w:rsid w:val="003B51B7"/>
    <w:rsid w:val="003B596B"/>
    <w:rsid w:val="003B6528"/>
    <w:rsid w:val="003B65C0"/>
    <w:rsid w:val="003B695D"/>
    <w:rsid w:val="003B6A94"/>
    <w:rsid w:val="003B741A"/>
    <w:rsid w:val="003B758F"/>
    <w:rsid w:val="003B7792"/>
    <w:rsid w:val="003C03A3"/>
    <w:rsid w:val="003C0B51"/>
    <w:rsid w:val="003C10C6"/>
    <w:rsid w:val="003C10F4"/>
    <w:rsid w:val="003C13C8"/>
    <w:rsid w:val="003C146C"/>
    <w:rsid w:val="003C17D0"/>
    <w:rsid w:val="003C1B77"/>
    <w:rsid w:val="003C1D6C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DFE"/>
    <w:rsid w:val="003C4107"/>
    <w:rsid w:val="003C415B"/>
    <w:rsid w:val="003C463D"/>
    <w:rsid w:val="003C47A5"/>
    <w:rsid w:val="003C4987"/>
    <w:rsid w:val="003C4CD3"/>
    <w:rsid w:val="003C4F81"/>
    <w:rsid w:val="003C50B0"/>
    <w:rsid w:val="003C511D"/>
    <w:rsid w:val="003C5480"/>
    <w:rsid w:val="003C54A9"/>
    <w:rsid w:val="003C59FE"/>
    <w:rsid w:val="003C5F6B"/>
    <w:rsid w:val="003C615B"/>
    <w:rsid w:val="003C6421"/>
    <w:rsid w:val="003C6D5A"/>
    <w:rsid w:val="003C7482"/>
    <w:rsid w:val="003C7853"/>
    <w:rsid w:val="003C7ED5"/>
    <w:rsid w:val="003D02D3"/>
    <w:rsid w:val="003D0443"/>
    <w:rsid w:val="003D08A2"/>
    <w:rsid w:val="003D0CD8"/>
    <w:rsid w:val="003D1326"/>
    <w:rsid w:val="003D1CFA"/>
    <w:rsid w:val="003D1EDC"/>
    <w:rsid w:val="003D1F0B"/>
    <w:rsid w:val="003D2309"/>
    <w:rsid w:val="003D250C"/>
    <w:rsid w:val="003D29A9"/>
    <w:rsid w:val="003D30FE"/>
    <w:rsid w:val="003D4405"/>
    <w:rsid w:val="003D447C"/>
    <w:rsid w:val="003D4AB2"/>
    <w:rsid w:val="003D5360"/>
    <w:rsid w:val="003D5BEE"/>
    <w:rsid w:val="003D64CE"/>
    <w:rsid w:val="003D66C4"/>
    <w:rsid w:val="003D7A06"/>
    <w:rsid w:val="003D7D4A"/>
    <w:rsid w:val="003D7EDB"/>
    <w:rsid w:val="003E026E"/>
    <w:rsid w:val="003E03F0"/>
    <w:rsid w:val="003E0B8C"/>
    <w:rsid w:val="003E0F18"/>
    <w:rsid w:val="003E1488"/>
    <w:rsid w:val="003E16BC"/>
    <w:rsid w:val="003E17CE"/>
    <w:rsid w:val="003E1EE7"/>
    <w:rsid w:val="003E23B6"/>
    <w:rsid w:val="003E2473"/>
    <w:rsid w:val="003E2603"/>
    <w:rsid w:val="003E2ACC"/>
    <w:rsid w:val="003E2BB5"/>
    <w:rsid w:val="003E3238"/>
    <w:rsid w:val="003E3610"/>
    <w:rsid w:val="003E41F1"/>
    <w:rsid w:val="003E511F"/>
    <w:rsid w:val="003E54AD"/>
    <w:rsid w:val="003E566A"/>
    <w:rsid w:val="003E5DB3"/>
    <w:rsid w:val="003E6F7C"/>
    <w:rsid w:val="003E7008"/>
    <w:rsid w:val="003E733F"/>
    <w:rsid w:val="003E76AA"/>
    <w:rsid w:val="003E7796"/>
    <w:rsid w:val="003E78EE"/>
    <w:rsid w:val="003F094C"/>
    <w:rsid w:val="003F0C5C"/>
    <w:rsid w:val="003F0F33"/>
    <w:rsid w:val="003F1EB3"/>
    <w:rsid w:val="003F20A7"/>
    <w:rsid w:val="003F27D6"/>
    <w:rsid w:val="003F288C"/>
    <w:rsid w:val="003F28EB"/>
    <w:rsid w:val="003F2EC2"/>
    <w:rsid w:val="003F329F"/>
    <w:rsid w:val="003F33AD"/>
    <w:rsid w:val="003F388D"/>
    <w:rsid w:val="003F3963"/>
    <w:rsid w:val="003F3C4A"/>
    <w:rsid w:val="003F3D51"/>
    <w:rsid w:val="003F41AD"/>
    <w:rsid w:val="003F4D84"/>
    <w:rsid w:val="003F5006"/>
    <w:rsid w:val="003F51E7"/>
    <w:rsid w:val="003F54B1"/>
    <w:rsid w:val="003F56F0"/>
    <w:rsid w:val="003F5777"/>
    <w:rsid w:val="003F637B"/>
    <w:rsid w:val="003F64EF"/>
    <w:rsid w:val="003F6E5B"/>
    <w:rsid w:val="003F7154"/>
    <w:rsid w:val="003F7BAC"/>
    <w:rsid w:val="00400FC8"/>
    <w:rsid w:val="004010BF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94"/>
    <w:rsid w:val="004026BE"/>
    <w:rsid w:val="00402947"/>
    <w:rsid w:val="00402BB7"/>
    <w:rsid w:val="00403266"/>
    <w:rsid w:val="0040353F"/>
    <w:rsid w:val="004036D9"/>
    <w:rsid w:val="0040393C"/>
    <w:rsid w:val="004039C5"/>
    <w:rsid w:val="00403AC0"/>
    <w:rsid w:val="00403F95"/>
    <w:rsid w:val="00403FD8"/>
    <w:rsid w:val="00404852"/>
    <w:rsid w:val="00404C92"/>
    <w:rsid w:val="004056DB"/>
    <w:rsid w:val="0040589D"/>
    <w:rsid w:val="004062EF"/>
    <w:rsid w:val="004068F1"/>
    <w:rsid w:val="004069E0"/>
    <w:rsid w:val="00406BB2"/>
    <w:rsid w:val="00406C28"/>
    <w:rsid w:val="00406C2F"/>
    <w:rsid w:val="00406DA7"/>
    <w:rsid w:val="00407175"/>
    <w:rsid w:val="00407BE1"/>
    <w:rsid w:val="00410763"/>
    <w:rsid w:val="0041078E"/>
    <w:rsid w:val="00410BE1"/>
    <w:rsid w:val="00410D89"/>
    <w:rsid w:val="00410EAA"/>
    <w:rsid w:val="00410F2D"/>
    <w:rsid w:val="00411250"/>
    <w:rsid w:val="0041127B"/>
    <w:rsid w:val="0041184D"/>
    <w:rsid w:val="00411A21"/>
    <w:rsid w:val="00412006"/>
    <w:rsid w:val="00412351"/>
    <w:rsid w:val="0041246F"/>
    <w:rsid w:val="004127A6"/>
    <w:rsid w:val="00412B68"/>
    <w:rsid w:val="00412BF7"/>
    <w:rsid w:val="00412D81"/>
    <w:rsid w:val="004130C9"/>
    <w:rsid w:val="00413374"/>
    <w:rsid w:val="004133A5"/>
    <w:rsid w:val="00413670"/>
    <w:rsid w:val="004137EA"/>
    <w:rsid w:val="004141A4"/>
    <w:rsid w:val="004144B8"/>
    <w:rsid w:val="00414628"/>
    <w:rsid w:val="00414946"/>
    <w:rsid w:val="00414EE8"/>
    <w:rsid w:val="00415B47"/>
    <w:rsid w:val="00415D24"/>
    <w:rsid w:val="00415FBF"/>
    <w:rsid w:val="0041648B"/>
    <w:rsid w:val="00416FB6"/>
    <w:rsid w:val="0041721B"/>
    <w:rsid w:val="00420FBD"/>
    <w:rsid w:val="004210F7"/>
    <w:rsid w:val="00421383"/>
    <w:rsid w:val="00421A49"/>
    <w:rsid w:val="00421E41"/>
    <w:rsid w:val="00421F5C"/>
    <w:rsid w:val="00422001"/>
    <w:rsid w:val="004221A4"/>
    <w:rsid w:val="00422492"/>
    <w:rsid w:val="0042265F"/>
    <w:rsid w:val="00422F19"/>
    <w:rsid w:val="00422FB3"/>
    <w:rsid w:val="00423207"/>
    <w:rsid w:val="0042343D"/>
    <w:rsid w:val="004235A7"/>
    <w:rsid w:val="00423F03"/>
    <w:rsid w:val="00424657"/>
    <w:rsid w:val="004246BD"/>
    <w:rsid w:val="00424AEB"/>
    <w:rsid w:val="00424DFD"/>
    <w:rsid w:val="00425E17"/>
    <w:rsid w:val="004261D9"/>
    <w:rsid w:val="00426436"/>
    <w:rsid w:val="004266FC"/>
    <w:rsid w:val="00426DF8"/>
    <w:rsid w:val="004270BF"/>
    <w:rsid w:val="004272F7"/>
    <w:rsid w:val="0042768F"/>
    <w:rsid w:val="00427BF3"/>
    <w:rsid w:val="00427D3B"/>
    <w:rsid w:val="004302B8"/>
    <w:rsid w:val="004304B6"/>
    <w:rsid w:val="0043081E"/>
    <w:rsid w:val="00430C26"/>
    <w:rsid w:val="00430C81"/>
    <w:rsid w:val="00431806"/>
    <w:rsid w:val="00431AB9"/>
    <w:rsid w:val="00431C1E"/>
    <w:rsid w:val="00431E16"/>
    <w:rsid w:val="004323B9"/>
    <w:rsid w:val="004325B0"/>
    <w:rsid w:val="00432963"/>
    <w:rsid w:val="00432D5F"/>
    <w:rsid w:val="00432FE6"/>
    <w:rsid w:val="0043361A"/>
    <w:rsid w:val="00433E67"/>
    <w:rsid w:val="004343ED"/>
    <w:rsid w:val="00434678"/>
    <w:rsid w:val="00434C07"/>
    <w:rsid w:val="00434D36"/>
    <w:rsid w:val="0043536D"/>
    <w:rsid w:val="0043556D"/>
    <w:rsid w:val="004355EA"/>
    <w:rsid w:val="00435946"/>
    <w:rsid w:val="00435EC8"/>
    <w:rsid w:val="004361AD"/>
    <w:rsid w:val="004367BE"/>
    <w:rsid w:val="00437152"/>
    <w:rsid w:val="00437174"/>
    <w:rsid w:val="00437247"/>
    <w:rsid w:val="004375C4"/>
    <w:rsid w:val="00437B65"/>
    <w:rsid w:val="00437D09"/>
    <w:rsid w:val="00440244"/>
    <w:rsid w:val="00440532"/>
    <w:rsid w:val="004407D8"/>
    <w:rsid w:val="0044081C"/>
    <w:rsid w:val="0044213A"/>
    <w:rsid w:val="00442437"/>
    <w:rsid w:val="004425E7"/>
    <w:rsid w:val="00442B78"/>
    <w:rsid w:val="00442DF7"/>
    <w:rsid w:val="00442FF4"/>
    <w:rsid w:val="004433C2"/>
    <w:rsid w:val="00444068"/>
    <w:rsid w:val="0044451D"/>
    <w:rsid w:val="00444C4B"/>
    <w:rsid w:val="00444D13"/>
    <w:rsid w:val="00444F17"/>
    <w:rsid w:val="0044500F"/>
    <w:rsid w:val="004451BC"/>
    <w:rsid w:val="00445650"/>
    <w:rsid w:val="004458CE"/>
    <w:rsid w:val="0044608E"/>
    <w:rsid w:val="0044612A"/>
    <w:rsid w:val="00446420"/>
    <w:rsid w:val="00446619"/>
    <w:rsid w:val="00446FAC"/>
    <w:rsid w:val="0044722F"/>
    <w:rsid w:val="004479B7"/>
    <w:rsid w:val="0045004B"/>
    <w:rsid w:val="004500DC"/>
    <w:rsid w:val="0045013E"/>
    <w:rsid w:val="0045015F"/>
    <w:rsid w:val="00450241"/>
    <w:rsid w:val="0045063F"/>
    <w:rsid w:val="004506E8"/>
    <w:rsid w:val="00450AE2"/>
    <w:rsid w:val="00450CE1"/>
    <w:rsid w:val="00450F5C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B26"/>
    <w:rsid w:val="00452E74"/>
    <w:rsid w:val="004530CB"/>
    <w:rsid w:val="00453215"/>
    <w:rsid w:val="004532DB"/>
    <w:rsid w:val="004536E9"/>
    <w:rsid w:val="00453DAF"/>
    <w:rsid w:val="00453FCA"/>
    <w:rsid w:val="004540A3"/>
    <w:rsid w:val="00454647"/>
    <w:rsid w:val="00454D30"/>
    <w:rsid w:val="004552BF"/>
    <w:rsid w:val="0045536C"/>
    <w:rsid w:val="0045545D"/>
    <w:rsid w:val="00455633"/>
    <w:rsid w:val="00455AB3"/>
    <w:rsid w:val="00455C0B"/>
    <w:rsid w:val="004562E2"/>
    <w:rsid w:val="00456361"/>
    <w:rsid w:val="004564FD"/>
    <w:rsid w:val="00456CB2"/>
    <w:rsid w:val="0045709B"/>
    <w:rsid w:val="004572B5"/>
    <w:rsid w:val="0045734B"/>
    <w:rsid w:val="004575C8"/>
    <w:rsid w:val="00457CFE"/>
    <w:rsid w:val="00460259"/>
    <w:rsid w:val="00460A48"/>
    <w:rsid w:val="00460BCC"/>
    <w:rsid w:val="00460C30"/>
    <w:rsid w:val="00460ECB"/>
    <w:rsid w:val="00461602"/>
    <w:rsid w:val="00461620"/>
    <w:rsid w:val="00462282"/>
    <w:rsid w:val="00462306"/>
    <w:rsid w:val="0046296D"/>
    <w:rsid w:val="00462BCF"/>
    <w:rsid w:val="00463248"/>
    <w:rsid w:val="00463844"/>
    <w:rsid w:val="004638EC"/>
    <w:rsid w:val="00463A82"/>
    <w:rsid w:val="00463F10"/>
    <w:rsid w:val="00464041"/>
    <w:rsid w:val="00464066"/>
    <w:rsid w:val="00464166"/>
    <w:rsid w:val="004642F9"/>
    <w:rsid w:val="00465099"/>
    <w:rsid w:val="00465586"/>
    <w:rsid w:val="00465816"/>
    <w:rsid w:val="00465A9B"/>
    <w:rsid w:val="00465D50"/>
    <w:rsid w:val="00466355"/>
    <w:rsid w:val="0046660A"/>
    <w:rsid w:val="00466A5B"/>
    <w:rsid w:val="00466C07"/>
    <w:rsid w:val="00466F05"/>
    <w:rsid w:val="00466F9E"/>
    <w:rsid w:val="0046749D"/>
    <w:rsid w:val="00467CC0"/>
    <w:rsid w:val="0047088F"/>
    <w:rsid w:val="004710DF"/>
    <w:rsid w:val="004714A4"/>
    <w:rsid w:val="004715F8"/>
    <w:rsid w:val="004719C4"/>
    <w:rsid w:val="0047230E"/>
    <w:rsid w:val="004726EF"/>
    <w:rsid w:val="0047307F"/>
    <w:rsid w:val="004736A8"/>
    <w:rsid w:val="0047387C"/>
    <w:rsid w:val="00473E1A"/>
    <w:rsid w:val="00474B36"/>
    <w:rsid w:val="00474CBA"/>
    <w:rsid w:val="00474D51"/>
    <w:rsid w:val="00474E68"/>
    <w:rsid w:val="00474F86"/>
    <w:rsid w:val="0047501A"/>
    <w:rsid w:val="004755CF"/>
    <w:rsid w:val="004756A7"/>
    <w:rsid w:val="00475883"/>
    <w:rsid w:val="004758C2"/>
    <w:rsid w:val="00475B03"/>
    <w:rsid w:val="00476C52"/>
    <w:rsid w:val="00477310"/>
    <w:rsid w:val="00477BD5"/>
    <w:rsid w:val="00477D3E"/>
    <w:rsid w:val="00477F18"/>
    <w:rsid w:val="0048057A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1CC"/>
    <w:rsid w:val="00482D28"/>
    <w:rsid w:val="00482E44"/>
    <w:rsid w:val="004830A0"/>
    <w:rsid w:val="004832DF"/>
    <w:rsid w:val="0048331A"/>
    <w:rsid w:val="00483F2C"/>
    <w:rsid w:val="00484FBA"/>
    <w:rsid w:val="0048553C"/>
    <w:rsid w:val="00485DC3"/>
    <w:rsid w:val="00485E66"/>
    <w:rsid w:val="004864AE"/>
    <w:rsid w:val="00486665"/>
    <w:rsid w:val="00486C7D"/>
    <w:rsid w:val="00486E08"/>
    <w:rsid w:val="00487356"/>
    <w:rsid w:val="00487A80"/>
    <w:rsid w:val="00487CAE"/>
    <w:rsid w:val="00487EC6"/>
    <w:rsid w:val="00490227"/>
    <w:rsid w:val="004906F0"/>
    <w:rsid w:val="00490B0C"/>
    <w:rsid w:val="004911F6"/>
    <w:rsid w:val="004912B5"/>
    <w:rsid w:val="00491B1D"/>
    <w:rsid w:val="00491CC1"/>
    <w:rsid w:val="00492159"/>
    <w:rsid w:val="004922EB"/>
    <w:rsid w:val="00492BF1"/>
    <w:rsid w:val="00493055"/>
    <w:rsid w:val="00493345"/>
    <w:rsid w:val="00493457"/>
    <w:rsid w:val="00493636"/>
    <w:rsid w:val="00493947"/>
    <w:rsid w:val="00493FA4"/>
    <w:rsid w:val="00494131"/>
    <w:rsid w:val="004944F4"/>
    <w:rsid w:val="00494D9E"/>
    <w:rsid w:val="004956B4"/>
    <w:rsid w:val="00495C80"/>
    <w:rsid w:val="00496472"/>
    <w:rsid w:val="00496664"/>
    <w:rsid w:val="00496903"/>
    <w:rsid w:val="00496BBF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244E"/>
    <w:rsid w:val="004A2673"/>
    <w:rsid w:val="004A33AE"/>
    <w:rsid w:val="004A35CC"/>
    <w:rsid w:val="004A3A12"/>
    <w:rsid w:val="004A3B8B"/>
    <w:rsid w:val="004A3D25"/>
    <w:rsid w:val="004A4314"/>
    <w:rsid w:val="004A438F"/>
    <w:rsid w:val="004A451B"/>
    <w:rsid w:val="004A45ED"/>
    <w:rsid w:val="004A46E0"/>
    <w:rsid w:val="004A4701"/>
    <w:rsid w:val="004A472E"/>
    <w:rsid w:val="004A4BD0"/>
    <w:rsid w:val="004A5007"/>
    <w:rsid w:val="004A5099"/>
    <w:rsid w:val="004A52FF"/>
    <w:rsid w:val="004A5BEC"/>
    <w:rsid w:val="004A5C31"/>
    <w:rsid w:val="004A6177"/>
    <w:rsid w:val="004A6326"/>
    <w:rsid w:val="004A6A7D"/>
    <w:rsid w:val="004A6CEE"/>
    <w:rsid w:val="004A71C4"/>
    <w:rsid w:val="004A72F9"/>
    <w:rsid w:val="004A75C1"/>
    <w:rsid w:val="004A76E6"/>
    <w:rsid w:val="004A7C40"/>
    <w:rsid w:val="004B0329"/>
    <w:rsid w:val="004B0411"/>
    <w:rsid w:val="004B068E"/>
    <w:rsid w:val="004B098F"/>
    <w:rsid w:val="004B0EF1"/>
    <w:rsid w:val="004B1377"/>
    <w:rsid w:val="004B15C8"/>
    <w:rsid w:val="004B1851"/>
    <w:rsid w:val="004B19F7"/>
    <w:rsid w:val="004B1A33"/>
    <w:rsid w:val="004B1B32"/>
    <w:rsid w:val="004B205A"/>
    <w:rsid w:val="004B2794"/>
    <w:rsid w:val="004B2C00"/>
    <w:rsid w:val="004B2E5B"/>
    <w:rsid w:val="004B2F79"/>
    <w:rsid w:val="004B420C"/>
    <w:rsid w:val="004B439F"/>
    <w:rsid w:val="004B45D2"/>
    <w:rsid w:val="004B4913"/>
    <w:rsid w:val="004B4A6B"/>
    <w:rsid w:val="004B4A74"/>
    <w:rsid w:val="004B4FDF"/>
    <w:rsid w:val="004B5399"/>
    <w:rsid w:val="004B591B"/>
    <w:rsid w:val="004B59E6"/>
    <w:rsid w:val="004B5EB6"/>
    <w:rsid w:val="004B6AA6"/>
    <w:rsid w:val="004B6E9D"/>
    <w:rsid w:val="004B711C"/>
    <w:rsid w:val="004B7155"/>
    <w:rsid w:val="004B7597"/>
    <w:rsid w:val="004B7CCD"/>
    <w:rsid w:val="004C01BB"/>
    <w:rsid w:val="004C0307"/>
    <w:rsid w:val="004C07C8"/>
    <w:rsid w:val="004C18D2"/>
    <w:rsid w:val="004C1BE4"/>
    <w:rsid w:val="004C1F4A"/>
    <w:rsid w:val="004C20D9"/>
    <w:rsid w:val="004C24D2"/>
    <w:rsid w:val="004C24F2"/>
    <w:rsid w:val="004C2533"/>
    <w:rsid w:val="004C25DE"/>
    <w:rsid w:val="004C284B"/>
    <w:rsid w:val="004C2C37"/>
    <w:rsid w:val="004C30AE"/>
    <w:rsid w:val="004C33BA"/>
    <w:rsid w:val="004C397C"/>
    <w:rsid w:val="004C3D7F"/>
    <w:rsid w:val="004C3EE2"/>
    <w:rsid w:val="004C4614"/>
    <w:rsid w:val="004C473E"/>
    <w:rsid w:val="004C474D"/>
    <w:rsid w:val="004C49BB"/>
    <w:rsid w:val="004C4C69"/>
    <w:rsid w:val="004C4EF9"/>
    <w:rsid w:val="004C52E5"/>
    <w:rsid w:val="004C5337"/>
    <w:rsid w:val="004C5D8E"/>
    <w:rsid w:val="004C64EA"/>
    <w:rsid w:val="004C663D"/>
    <w:rsid w:val="004C6645"/>
    <w:rsid w:val="004C6DA9"/>
    <w:rsid w:val="004C76E7"/>
    <w:rsid w:val="004C78A2"/>
    <w:rsid w:val="004C7C3A"/>
    <w:rsid w:val="004C7D29"/>
    <w:rsid w:val="004D0288"/>
    <w:rsid w:val="004D05A7"/>
    <w:rsid w:val="004D0AFE"/>
    <w:rsid w:val="004D0E2E"/>
    <w:rsid w:val="004D11F8"/>
    <w:rsid w:val="004D1E8C"/>
    <w:rsid w:val="004D2073"/>
    <w:rsid w:val="004D2237"/>
    <w:rsid w:val="004D2480"/>
    <w:rsid w:val="004D2517"/>
    <w:rsid w:val="004D2A89"/>
    <w:rsid w:val="004D3A74"/>
    <w:rsid w:val="004D3A85"/>
    <w:rsid w:val="004D3B30"/>
    <w:rsid w:val="004D3C09"/>
    <w:rsid w:val="004D4E85"/>
    <w:rsid w:val="004D4FDD"/>
    <w:rsid w:val="004D5169"/>
    <w:rsid w:val="004D5A79"/>
    <w:rsid w:val="004D5FC5"/>
    <w:rsid w:val="004D6263"/>
    <w:rsid w:val="004D64A7"/>
    <w:rsid w:val="004D6875"/>
    <w:rsid w:val="004D6E92"/>
    <w:rsid w:val="004D6F95"/>
    <w:rsid w:val="004D6FA5"/>
    <w:rsid w:val="004D70CA"/>
    <w:rsid w:val="004D7266"/>
    <w:rsid w:val="004D765B"/>
    <w:rsid w:val="004D7C72"/>
    <w:rsid w:val="004D7D8A"/>
    <w:rsid w:val="004D7F52"/>
    <w:rsid w:val="004E00CE"/>
    <w:rsid w:val="004E0203"/>
    <w:rsid w:val="004E03DC"/>
    <w:rsid w:val="004E08EA"/>
    <w:rsid w:val="004E0A8F"/>
    <w:rsid w:val="004E118C"/>
    <w:rsid w:val="004E134F"/>
    <w:rsid w:val="004E16A0"/>
    <w:rsid w:val="004E16B7"/>
    <w:rsid w:val="004E181B"/>
    <w:rsid w:val="004E1EE7"/>
    <w:rsid w:val="004E222B"/>
    <w:rsid w:val="004E2588"/>
    <w:rsid w:val="004E27FA"/>
    <w:rsid w:val="004E28E7"/>
    <w:rsid w:val="004E2A4D"/>
    <w:rsid w:val="004E2B36"/>
    <w:rsid w:val="004E2C51"/>
    <w:rsid w:val="004E2D13"/>
    <w:rsid w:val="004E34A9"/>
    <w:rsid w:val="004E35FA"/>
    <w:rsid w:val="004E3650"/>
    <w:rsid w:val="004E37D1"/>
    <w:rsid w:val="004E37E8"/>
    <w:rsid w:val="004E3A8C"/>
    <w:rsid w:val="004E3C86"/>
    <w:rsid w:val="004E3D6A"/>
    <w:rsid w:val="004E3DDD"/>
    <w:rsid w:val="004E4AE8"/>
    <w:rsid w:val="004E5950"/>
    <w:rsid w:val="004E5955"/>
    <w:rsid w:val="004E5D46"/>
    <w:rsid w:val="004E5FE8"/>
    <w:rsid w:val="004E6706"/>
    <w:rsid w:val="004E68EE"/>
    <w:rsid w:val="004E6E4E"/>
    <w:rsid w:val="004E7948"/>
    <w:rsid w:val="004E7B20"/>
    <w:rsid w:val="004F0A73"/>
    <w:rsid w:val="004F17E5"/>
    <w:rsid w:val="004F1975"/>
    <w:rsid w:val="004F1C2B"/>
    <w:rsid w:val="004F216E"/>
    <w:rsid w:val="004F21FE"/>
    <w:rsid w:val="004F234C"/>
    <w:rsid w:val="004F242C"/>
    <w:rsid w:val="004F257A"/>
    <w:rsid w:val="004F2635"/>
    <w:rsid w:val="004F26F9"/>
    <w:rsid w:val="004F28C9"/>
    <w:rsid w:val="004F2B16"/>
    <w:rsid w:val="004F31EF"/>
    <w:rsid w:val="004F375B"/>
    <w:rsid w:val="004F398B"/>
    <w:rsid w:val="004F3A98"/>
    <w:rsid w:val="004F3FBB"/>
    <w:rsid w:val="004F4656"/>
    <w:rsid w:val="004F47A5"/>
    <w:rsid w:val="004F4967"/>
    <w:rsid w:val="004F497A"/>
    <w:rsid w:val="004F514A"/>
    <w:rsid w:val="004F5C51"/>
    <w:rsid w:val="004F63D5"/>
    <w:rsid w:val="004F778B"/>
    <w:rsid w:val="004F7C0F"/>
    <w:rsid w:val="00500015"/>
    <w:rsid w:val="005003CA"/>
    <w:rsid w:val="0050044A"/>
    <w:rsid w:val="00500CE0"/>
    <w:rsid w:val="0050125F"/>
    <w:rsid w:val="00501266"/>
    <w:rsid w:val="00501536"/>
    <w:rsid w:val="0050168F"/>
    <w:rsid w:val="005021D9"/>
    <w:rsid w:val="00502847"/>
    <w:rsid w:val="00502B01"/>
    <w:rsid w:val="00502B1A"/>
    <w:rsid w:val="00503C4D"/>
    <w:rsid w:val="00503C55"/>
    <w:rsid w:val="00504C46"/>
    <w:rsid w:val="0050514B"/>
    <w:rsid w:val="00505AE5"/>
    <w:rsid w:val="005069A7"/>
    <w:rsid w:val="00506DBC"/>
    <w:rsid w:val="00506E3E"/>
    <w:rsid w:val="005072B7"/>
    <w:rsid w:val="00507959"/>
    <w:rsid w:val="00507D3A"/>
    <w:rsid w:val="00510228"/>
    <w:rsid w:val="0051039A"/>
    <w:rsid w:val="00510CE1"/>
    <w:rsid w:val="00511691"/>
    <w:rsid w:val="005116C1"/>
    <w:rsid w:val="005116F8"/>
    <w:rsid w:val="00511806"/>
    <w:rsid w:val="0051189B"/>
    <w:rsid w:val="005118D6"/>
    <w:rsid w:val="00511933"/>
    <w:rsid w:val="00511A40"/>
    <w:rsid w:val="00512577"/>
    <w:rsid w:val="00512AE4"/>
    <w:rsid w:val="005131D1"/>
    <w:rsid w:val="005132E6"/>
    <w:rsid w:val="00513A05"/>
    <w:rsid w:val="00513A86"/>
    <w:rsid w:val="00513EE9"/>
    <w:rsid w:val="005146C7"/>
    <w:rsid w:val="00514776"/>
    <w:rsid w:val="005147A3"/>
    <w:rsid w:val="00514BF1"/>
    <w:rsid w:val="00514CAE"/>
    <w:rsid w:val="00514D7E"/>
    <w:rsid w:val="00514D85"/>
    <w:rsid w:val="00514D88"/>
    <w:rsid w:val="00514EEF"/>
    <w:rsid w:val="00515038"/>
    <w:rsid w:val="005159AD"/>
    <w:rsid w:val="00515D19"/>
    <w:rsid w:val="00516034"/>
    <w:rsid w:val="0051617B"/>
    <w:rsid w:val="005162E4"/>
    <w:rsid w:val="00516564"/>
    <w:rsid w:val="00516BA2"/>
    <w:rsid w:val="0051717A"/>
    <w:rsid w:val="0051786A"/>
    <w:rsid w:val="005178EA"/>
    <w:rsid w:val="00517DF8"/>
    <w:rsid w:val="005202CE"/>
    <w:rsid w:val="00520466"/>
    <w:rsid w:val="00520976"/>
    <w:rsid w:val="00520992"/>
    <w:rsid w:val="00520E71"/>
    <w:rsid w:val="00521564"/>
    <w:rsid w:val="00522565"/>
    <w:rsid w:val="0052295B"/>
    <w:rsid w:val="00522FA9"/>
    <w:rsid w:val="005230DD"/>
    <w:rsid w:val="00523771"/>
    <w:rsid w:val="00523821"/>
    <w:rsid w:val="00523A80"/>
    <w:rsid w:val="00523EB0"/>
    <w:rsid w:val="00523FA6"/>
    <w:rsid w:val="0052449C"/>
    <w:rsid w:val="005244CE"/>
    <w:rsid w:val="00524832"/>
    <w:rsid w:val="00524EDF"/>
    <w:rsid w:val="00525411"/>
    <w:rsid w:val="005254FB"/>
    <w:rsid w:val="00525621"/>
    <w:rsid w:val="00525A92"/>
    <w:rsid w:val="00525BED"/>
    <w:rsid w:val="00525D2D"/>
    <w:rsid w:val="00525D76"/>
    <w:rsid w:val="00525F53"/>
    <w:rsid w:val="00526BFA"/>
    <w:rsid w:val="00526CB0"/>
    <w:rsid w:val="00526CF5"/>
    <w:rsid w:val="00526D20"/>
    <w:rsid w:val="00526E98"/>
    <w:rsid w:val="0052749B"/>
    <w:rsid w:val="0053070D"/>
    <w:rsid w:val="0053094A"/>
    <w:rsid w:val="005309CE"/>
    <w:rsid w:val="005310E2"/>
    <w:rsid w:val="005313B5"/>
    <w:rsid w:val="00531434"/>
    <w:rsid w:val="0053180A"/>
    <w:rsid w:val="00531A39"/>
    <w:rsid w:val="00531DF4"/>
    <w:rsid w:val="00531F05"/>
    <w:rsid w:val="00532089"/>
    <w:rsid w:val="0053277B"/>
    <w:rsid w:val="005329C5"/>
    <w:rsid w:val="00532DBF"/>
    <w:rsid w:val="0053326D"/>
    <w:rsid w:val="005335F1"/>
    <w:rsid w:val="005336C4"/>
    <w:rsid w:val="00533A13"/>
    <w:rsid w:val="00533C23"/>
    <w:rsid w:val="00533E44"/>
    <w:rsid w:val="00534246"/>
    <w:rsid w:val="00534B42"/>
    <w:rsid w:val="0053530A"/>
    <w:rsid w:val="0053571D"/>
    <w:rsid w:val="0053578A"/>
    <w:rsid w:val="0053596D"/>
    <w:rsid w:val="0053640B"/>
    <w:rsid w:val="005371AE"/>
    <w:rsid w:val="00537259"/>
    <w:rsid w:val="00537325"/>
    <w:rsid w:val="005377F1"/>
    <w:rsid w:val="00537D6A"/>
    <w:rsid w:val="00537F5F"/>
    <w:rsid w:val="0054001B"/>
    <w:rsid w:val="00540138"/>
    <w:rsid w:val="005401EB"/>
    <w:rsid w:val="00540B35"/>
    <w:rsid w:val="00540CF8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4340"/>
    <w:rsid w:val="0054449F"/>
    <w:rsid w:val="0054477B"/>
    <w:rsid w:val="00545029"/>
    <w:rsid w:val="005456C4"/>
    <w:rsid w:val="0054597E"/>
    <w:rsid w:val="005460B5"/>
    <w:rsid w:val="005466F1"/>
    <w:rsid w:val="005467A1"/>
    <w:rsid w:val="005467FB"/>
    <w:rsid w:val="00546A3C"/>
    <w:rsid w:val="00546F31"/>
    <w:rsid w:val="00546F93"/>
    <w:rsid w:val="005474DE"/>
    <w:rsid w:val="005475EC"/>
    <w:rsid w:val="00550040"/>
    <w:rsid w:val="00550297"/>
    <w:rsid w:val="0055031C"/>
    <w:rsid w:val="0055067F"/>
    <w:rsid w:val="005509C8"/>
    <w:rsid w:val="005514F3"/>
    <w:rsid w:val="00551E25"/>
    <w:rsid w:val="005522CA"/>
    <w:rsid w:val="0055263C"/>
    <w:rsid w:val="00552A8E"/>
    <w:rsid w:val="005534E5"/>
    <w:rsid w:val="00553844"/>
    <w:rsid w:val="00553992"/>
    <w:rsid w:val="00553D54"/>
    <w:rsid w:val="00555609"/>
    <w:rsid w:val="0055569F"/>
    <w:rsid w:val="00555718"/>
    <w:rsid w:val="00555AA1"/>
    <w:rsid w:val="00555AE4"/>
    <w:rsid w:val="00555C2B"/>
    <w:rsid w:val="005560F4"/>
    <w:rsid w:val="00556804"/>
    <w:rsid w:val="0055693C"/>
    <w:rsid w:val="00556A9A"/>
    <w:rsid w:val="00556BF1"/>
    <w:rsid w:val="00557488"/>
    <w:rsid w:val="00557799"/>
    <w:rsid w:val="00557830"/>
    <w:rsid w:val="00557BB4"/>
    <w:rsid w:val="00557E47"/>
    <w:rsid w:val="00557EFA"/>
    <w:rsid w:val="00557F44"/>
    <w:rsid w:val="005602D5"/>
    <w:rsid w:val="00560445"/>
    <w:rsid w:val="0056046D"/>
    <w:rsid w:val="00560E27"/>
    <w:rsid w:val="00561379"/>
    <w:rsid w:val="005616BB"/>
    <w:rsid w:val="005616EA"/>
    <w:rsid w:val="0056175A"/>
    <w:rsid w:val="00562498"/>
    <w:rsid w:val="0056392D"/>
    <w:rsid w:val="0056399C"/>
    <w:rsid w:val="00563A8A"/>
    <w:rsid w:val="00563BF5"/>
    <w:rsid w:val="00563C9F"/>
    <w:rsid w:val="0056419F"/>
    <w:rsid w:val="00565278"/>
    <w:rsid w:val="00565322"/>
    <w:rsid w:val="00565361"/>
    <w:rsid w:val="00565398"/>
    <w:rsid w:val="005659EC"/>
    <w:rsid w:val="00565A79"/>
    <w:rsid w:val="00565EF4"/>
    <w:rsid w:val="00566399"/>
    <w:rsid w:val="00566F30"/>
    <w:rsid w:val="00567017"/>
    <w:rsid w:val="005675BD"/>
    <w:rsid w:val="00567F40"/>
    <w:rsid w:val="005700DA"/>
    <w:rsid w:val="00570320"/>
    <w:rsid w:val="0057032C"/>
    <w:rsid w:val="005717DC"/>
    <w:rsid w:val="00571D19"/>
    <w:rsid w:val="0057230C"/>
    <w:rsid w:val="0057258E"/>
    <w:rsid w:val="00572611"/>
    <w:rsid w:val="00572796"/>
    <w:rsid w:val="00572B2F"/>
    <w:rsid w:val="00572B7A"/>
    <w:rsid w:val="00572BA9"/>
    <w:rsid w:val="00573299"/>
    <w:rsid w:val="00573449"/>
    <w:rsid w:val="005735B9"/>
    <w:rsid w:val="00573653"/>
    <w:rsid w:val="005739D4"/>
    <w:rsid w:val="005756E5"/>
    <w:rsid w:val="00575E75"/>
    <w:rsid w:val="00575ECF"/>
    <w:rsid w:val="00576229"/>
    <w:rsid w:val="0057633B"/>
    <w:rsid w:val="005767E7"/>
    <w:rsid w:val="005769E7"/>
    <w:rsid w:val="00576E1F"/>
    <w:rsid w:val="00576E24"/>
    <w:rsid w:val="00576E47"/>
    <w:rsid w:val="0057739F"/>
    <w:rsid w:val="005776D5"/>
    <w:rsid w:val="005778A6"/>
    <w:rsid w:val="00577928"/>
    <w:rsid w:val="00577A93"/>
    <w:rsid w:val="0058000D"/>
    <w:rsid w:val="00580222"/>
    <w:rsid w:val="0058034F"/>
    <w:rsid w:val="005805A8"/>
    <w:rsid w:val="005805EE"/>
    <w:rsid w:val="00580B72"/>
    <w:rsid w:val="00580F65"/>
    <w:rsid w:val="0058129F"/>
    <w:rsid w:val="00581C42"/>
    <w:rsid w:val="00581CD9"/>
    <w:rsid w:val="00581E78"/>
    <w:rsid w:val="00581F7E"/>
    <w:rsid w:val="00582580"/>
    <w:rsid w:val="00582C30"/>
    <w:rsid w:val="00582EEF"/>
    <w:rsid w:val="005831C3"/>
    <w:rsid w:val="00583590"/>
    <w:rsid w:val="0058390B"/>
    <w:rsid w:val="00583FD7"/>
    <w:rsid w:val="00584291"/>
    <w:rsid w:val="0058554A"/>
    <w:rsid w:val="00585974"/>
    <w:rsid w:val="005859E0"/>
    <w:rsid w:val="0058651E"/>
    <w:rsid w:val="005867D4"/>
    <w:rsid w:val="00586D55"/>
    <w:rsid w:val="00586EEF"/>
    <w:rsid w:val="00586F07"/>
    <w:rsid w:val="00587293"/>
    <w:rsid w:val="005879D9"/>
    <w:rsid w:val="00587AEB"/>
    <w:rsid w:val="00587DED"/>
    <w:rsid w:val="005900A1"/>
    <w:rsid w:val="00590D69"/>
    <w:rsid w:val="005911CD"/>
    <w:rsid w:val="00591320"/>
    <w:rsid w:val="00591359"/>
    <w:rsid w:val="005920EA"/>
    <w:rsid w:val="00592302"/>
    <w:rsid w:val="0059258E"/>
    <w:rsid w:val="005925D9"/>
    <w:rsid w:val="00592BAC"/>
    <w:rsid w:val="00592D54"/>
    <w:rsid w:val="00593406"/>
    <w:rsid w:val="005938FA"/>
    <w:rsid w:val="00593D60"/>
    <w:rsid w:val="00593EE0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61AF"/>
    <w:rsid w:val="005963EA"/>
    <w:rsid w:val="00596507"/>
    <w:rsid w:val="0059678F"/>
    <w:rsid w:val="00596833"/>
    <w:rsid w:val="00596C0F"/>
    <w:rsid w:val="00596E52"/>
    <w:rsid w:val="005973C8"/>
    <w:rsid w:val="00597757"/>
    <w:rsid w:val="0059797C"/>
    <w:rsid w:val="005979ED"/>
    <w:rsid w:val="00597B6B"/>
    <w:rsid w:val="00597FD4"/>
    <w:rsid w:val="005A0029"/>
    <w:rsid w:val="005A0850"/>
    <w:rsid w:val="005A0CE1"/>
    <w:rsid w:val="005A1071"/>
    <w:rsid w:val="005A1DEC"/>
    <w:rsid w:val="005A2018"/>
    <w:rsid w:val="005A23AE"/>
    <w:rsid w:val="005A2619"/>
    <w:rsid w:val="005A2FCC"/>
    <w:rsid w:val="005A31BE"/>
    <w:rsid w:val="005A32BB"/>
    <w:rsid w:val="005A3656"/>
    <w:rsid w:val="005A36DC"/>
    <w:rsid w:val="005A37A4"/>
    <w:rsid w:val="005A3860"/>
    <w:rsid w:val="005A3EDF"/>
    <w:rsid w:val="005A3EEC"/>
    <w:rsid w:val="005A4273"/>
    <w:rsid w:val="005A4AC7"/>
    <w:rsid w:val="005A4C04"/>
    <w:rsid w:val="005A554C"/>
    <w:rsid w:val="005A5601"/>
    <w:rsid w:val="005A5C3E"/>
    <w:rsid w:val="005A5D4C"/>
    <w:rsid w:val="005A5E8B"/>
    <w:rsid w:val="005A607E"/>
    <w:rsid w:val="005A6531"/>
    <w:rsid w:val="005A68A2"/>
    <w:rsid w:val="005A6D96"/>
    <w:rsid w:val="005A734A"/>
    <w:rsid w:val="005A7B5A"/>
    <w:rsid w:val="005A7DB8"/>
    <w:rsid w:val="005A7E65"/>
    <w:rsid w:val="005B0D96"/>
    <w:rsid w:val="005B1206"/>
    <w:rsid w:val="005B1390"/>
    <w:rsid w:val="005B17E1"/>
    <w:rsid w:val="005B1922"/>
    <w:rsid w:val="005B1A62"/>
    <w:rsid w:val="005B245D"/>
    <w:rsid w:val="005B2BDE"/>
    <w:rsid w:val="005B31F9"/>
    <w:rsid w:val="005B32A7"/>
    <w:rsid w:val="005B370C"/>
    <w:rsid w:val="005B3E7D"/>
    <w:rsid w:val="005B4055"/>
    <w:rsid w:val="005B407E"/>
    <w:rsid w:val="005B4514"/>
    <w:rsid w:val="005B53BE"/>
    <w:rsid w:val="005B5D3C"/>
    <w:rsid w:val="005B6321"/>
    <w:rsid w:val="005B63A7"/>
    <w:rsid w:val="005B6912"/>
    <w:rsid w:val="005B71E2"/>
    <w:rsid w:val="005B73F5"/>
    <w:rsid w:val="005B7509"/>
    <w:rsid w:val="005B752E"/>
    <w:rsid w:val="005C00F7"/>
    <w:rsid w:val="005C027C"/>
    <w:rsid w:val="005C0429"/>
    <w:rsid w:val="005C0441"/>
    <w:rsid w:val="005C04D3"/>
    <w:rsid w:val="005C1234"/>
    <w:rsid w:val="005C18ED"/>
    <w:rsid w:val="005C1BDC"/>
    <w:rsid w:val="005C2135"/>
    <w:rsid w:val="005C215A"/>
    <w:rsid w:val="005C21AE"/>
    <w:rsid w:val="005C2310"/>
    <w:rsid w:val="005C23BD"/>
    <w:rsid w:val="005C251D"/>
    <w:rsid w:val="005C2C28"/>
    <w:rsid w:val="005C31B6"/>
    <w:rsid w:val="005C3B99"/>
    <w:rsid w:val="005C3E78"/>
    <w:rsid w:val="005C443F"/>
    <w:rsid w:val="005C471F"/>
    <w:rsid w:val="005C48E4"/>
    <w:rsid w:val="005C492C"/>
    <w:rsid w:val="005C4EAC"/>
    <w:rsid w:val="005C5317"/>
    <w:rsid w:val="005C548E"/>
    <w:rsid w:val="005C562E"/>
    <w:rsid w:val="005C56DF"/>
    <w:rsid w:val="005C5BF2"/>
    <w:rsid w:val="005C5D2A"/>
    <w:rsid w:val="005C5D78"/>
    <w:rsid w:val="005C6367"/>
    <w:rsid w:val="005C63AB"/>
    <w:rsid w:val="005C646B"/>
    <w:rsid w:val="005C6608"/>
    <w:rsid w:val="005C6E40"/>
    <w:rsid w:val="005C711F"/>
    <w:rsid w:val="005C720F"/>
    <w:rsid w:val="005C7D60"/>
    <w:rsid w:val="005C7E85"/>
    <w:rsid w:val="005D0388"/>
    <w:rsid w:val="005D0474"/>
    <w:rsid w:val="005D0490"/>
    <w:rsid w:val="005D0C4D"/>
    <w:rsid w:val="005D0E39"/>
    <w:rsid w:val="005D109B"/>
    <w:rsid w:val="005D1238"/>
    <w:rsid w:val="005D1629"/>
    <w:rsid w:val="005D166C"/>
    <w:rsid w:val="005D220D"/>
    <w:rsid w:val="005D246A"/>
    <w:rsid w:val="005D2AD7"/>
    <w:rsid w:val="005D2D61"/>
    <w:rsid w:val="005D2F2C"/>
    <w:rsid w:val="005D34DF"/>
    <w:rsid w:val="005D3689"/>
    <w:rsid w:val="005D3704"/>
    <w:rsid w:val="005D3AE3"/>
    <w:rsid w:val="005D40B6"/>
    <w:rsid w:val="005D4282"/>
    <w:rsid w:val="005D4653"/>
    <w:rsid w:val="005D47C2"/>
    <w:rsid w:val="005D48FE"/>
    <w:rsid w:val="005D4BD6"/>
    <w:rsid w:val="005D4C85"/>
    <w:rsid w:val="005D51CD"/>
    <w:rsid w:val="005D532C"/>
    <w:rsid w:val="005D5473"/>
    <w:rsid w:val="005D64A0"/>
    <w:rsid w:val="005D65BB"/>
    <w:rsid w:val="005D66C9"/>
    <w:rsid w:val="005D676E"/>
    <w:rsid w:val="005D6CCA"/>
    <w:rsid w:val="005D7126"/>
    <w:rsid w:val="005D712E"/>
    <w:rsid w:val="005D74F9"/>
    <w:rsid w:val="005D7AF6"/>
    <w:rsid w:val="005D7EEA"/>
    <w:rsid w:val="005E0A88"/>
    <w:rsid w:val="005E0AE7"/>
    <w:rsid w:val="005E105A"/>
    <w:rsid w:val="005E1352"/>
    <w:rsid w:val="005E1356"/>
    <w:rsid w:val="005E17FF"/>
    <w:rsid w:val="005E1E7A"/>
    <w:rsid w:val="005E24F0"/>
    <w:rsid w:val="005E2E9B"/>
    <w:rsid w:val="005E2F87"/>
    <w:rsid w:val="005E30EE"/>
    <w:rsid w:val="005E362A"/>
    <w:rsid w:val="005E4566"/>
    <w:rsid w:val="005E4ADB"/>
    <w:rsid w:val="005E52D7"/>
    <w:rsid w:val="005E53BC"/>
    <w:rsid w:val="005E5732"/>
    <w:rsid w:val="005E5A9C"/>
    <w:rsid w:val="005E5AC2"/>
    <w:rsid w:val="005E5FBA"/>
    <w:rsid w:val="005E63EF"/>
    <w:rsid w:val="005E646A"/>
    <w:rsid w:val="005E6D1F"/>
    <w:rsid w:val="005E721F"/>
    <w:rsid w:val="005E734A"/>
    <w:rsid w:val="005E7BC9"/>
    <w:rsid w:val="005E7C1D"/>
    <w:rsid w:val="005F0256"/>
    <w:rsid w:val="005F025E"/>
    <w:rsid w:val="005F0A74"/>
    <w:rsid w:val="005F0A9E"/>
    <w:rsid w:val="005F0EBD"/>
    <w:rsid w:val="005F1064"/>
    <w:rsid w:val="005F10D0"/>
    <w:rsid w:val="005F1236"/>
    <w:rsid w:val="005F14AA"/>
    <w:rsid w:val="005F1845"/>
    <w:rsid w:val="005F1CE4"/>
    <w:rsid w:val="005F26C3"/>
    <w:rsid w:val="005F293E"/>
    <w:rsid w:val="005F3AFE"/>
    <w:rsid w:val="005F3D05"/>
    <w:rsid w:val="005F3FFD"/>
    <w:rsid w:val="005F40C3"/>
    <w:rsid w:val="005F4EDF"/>
    <w:rsid w:val="005F5557"/>
    <w:rsid w:val="005F59ED"/>
    <w:rsid w:val="005F59FB"/>
    <w:rsid w:val="005F5A02"/>
    <w:rsid w:val="005F6554"/>
    <w:rsid w:val="005F6C03"/>
    <w:rsid w:val="005F6EE0"/>
    <w:rsid w:val="005F727F"/>
    <w:rsid w:val="005F75E9"/>
    <w:rsid w:val="005F7B11"/>
    <w:rsid w:val="00600225"/>
    <w:rsid w:val="00600672"/>
    <w:rsid w:val="00600BBD"/>
    <w:rsid w:val="00600D18"/>
    <w:rsid w:val="00600E67"/>
    <w:rsid w:val="00601138"/>
    <w:rsid w:val="00601212"/>
    <w:rsid w:val="00602204"/>
    <w:rsid w:val="00602EDA"/>
    <w:rsid w:val="006030D0"/>
    <w:rsid w:val="006034AB"/>
    <w:rsid w:val="00603F88"/>
    <w:rsid w:val="00604049"/>
    <w:rsid w:val="006041A1"/>
    <w:rsid w:val="00604726"/>
    <w:rsid w:val="00604822"/>
    <w:rsid w:val="00604913"/>
    <w:rsid w:val="00604B69"/>
    <w:rsid w:val="0060560D"/>
    <w:rsid w:val="00605909"/>
    <w:rsid w:val="00605ECE"/>
    <w:rsid w:val="00606056"/>
    <w:rsid w:val="006060CD"/>
    <w:rsid w:val="006068A1"/>
    <w:rsid w:val="00606B60"/>
    <w:rsid w:val="00606C88"/>
    <w:rsid w:val="00606F39"/>
    <w:rsid w:val="00607061"/>
    <w:rsid w:val="00607619"/>
    <w:rsid w:val="00607657"/>
    <w:rsid w:val="0060768E"/>
    <w:rsid w:val="006079FC"/>
    <w:rsid w:val="00607A2B"/>
    <w:rsid w:val="00607C4B"/>
    <w:rsid w:val="00607F82"/>
    <w:rsid w:val="006103D4"/>
    <w:rsid w:val="00610B40"/>
    <w:rsid w:val="00610B8B"/>
    <w:rsid w:val="00611835"/>
    <w:rsid w:val="00611A24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AE1"/>
    <w:rsid w:val="00615BA1"/>
    <w:rsid w:val="0061630F"/>
    <w:rsid w:val="00616475"/>
    <w:rsid w:val="00616D4F"/>
    <w:rsid w:val="00616F95"/>
    <w:rsid w:val="00617302"/>
    <w:rsid w:val="00617352"/>
    <w:rsid w:val="006174BC"/>
    <w:rsid w:val="00620195"/>
    <w:rsid w:val="006202B3"/>
    <w:rsid w:val="00620589"/>
    <w:rsid w:val="0062116A"/>
    <w:rsid w:val="00621B12"/>
    <w:rsid w:val="0062233D"/>
    <w:rsid w:val="00622614"/>
    <w:rsid w:val="006226A2"/>
    <w:rsid w:val="00622FA6"/>
    <w:rsid w:val="00622FF7"/>
    <w:rsid w:val="00623082"/>
    <w:rsid w:val="0062327F"/>
    <w:rsid w:val="00623389"/>
    <w:rsid w:val="00623A3B"/>
    <w:rsid w:val="00623B2F"/>
    <w:rsid w:val="00623E85"/>
    <w:rsid w:val="006247B6"/>
    <w:rsid w:val="00624C58"/>
    <w:rsid w:val="00624EA0"/>
    <w:rsid w:val="00625B28"/>
    <w:rsid w:val="00626341"/>
    <w:rsid w:val="006264CF"/>
    <w:rsid w:val="006266CB"/>
    <w:rsid w:val="00630078"/>
    <w:rsid w:val="00630507"/>
    <w:rsid w:val="00630BC7"/>
    <w:rsid w:val="00630DB5"/>
    <w:rsid w:val="006310B1"/>
    <w:rsid w:val="00631410"/>
    <w:rsid w:val="00632D55"/>
    <w:rsid w:val="006333FD"/>
    <w:rsid w:val="0063381F"/>
    <w:rsid w:val="00633C9B"/>
    <w:rsid w:val="0063413A"/>
    <w:rsid w:val="00634330"/>
    <w:rsid w:val="006346FD"/>
    <w:rsid w:val="00634A33"/>
    <w:rsid w:val="00634A4E"/>
    <w:rsid w:val="00635170"/>
    <w:rsid w:val="00635171"/>
    <w:rsid w:val="00635737"/>
    <w:rsid w:val="00635926"/>
    <w:rsid w:val="00635ACB"/>
    <w:rsid w:val="00635CC2"/>
    <w:rsid w:val="00636AA5"/>
    <w:rsid w:val="00636F68"/>
    <w:rsid w:val="0063702F"/>
    <w:rsid w:val="00637188"/>
    <w:rsid w:val="006373DD"/>
    <w:rsid w:val="00637503"/>
    <w:rsid w:val="00637C5B"/>
    <w:rsid w:val="00637D2D"/>
    <w:rsid w:val="00637E6D"/>
    <w:rsid w:val="00637F9C"/>
    <w:rsid w:val="00640BB7"/>
    <w:rsid w:val="00641796"/>
    <w:rsid w:val="00641D33"/>
    <w:rsid w:val="00641E1A"/>
    <w:rsid w:val="0064265D"/>
    <w:rsid w:val="0064296C"/>
    <w:rsid w:val="0064298F"/>
    <w:rsid w:val="00642AA3"/>
    <w:rsid w:val="00642AA5"/>
    <w:rsid w:val="00642B29"/>
    <w:rsid w:val="006435F5"/>
    <w:rsid w:val="00643730"/>
    <w:rsid w:val="0064380D"/>
    <w:rsid w:val="00643EFE"/>
    <w:rsid w:val="006443B7"/>
    <w:rsid w:val="006443BC"/>
    <w:rsid w:val="006450FE"/>
    <w:rsid w:val="006450FF"/>
    <w:rsid w:val="00645446"/>
    <w:rsid w:val="00645AB3"/>
    <w:rsid w:val="00645E44"/>
    <w:rsid w:val="00646A52"/>
    <w:rsid w:val="00646B66"/>
    <w:rsid w:val="00647747"/>
    <w:rsid w:val="006505C6"/>
    <w:rsid w:val="0065157E"/>
    <w:rsid w:val="006518AD"/>
    <w:rsid w:val="00651B89"/>
    <w:rsid w:val="00651DD7"/>
    <w:rsid w:val="006527AD"/>
    <w:rsid w:val="006527F1"/>
    <w:rsid w:val="00652E00"/>
    <w:rsid w:val="006531A3"/>
    <w:rsid w:val="0065450E"/>
    <w:rsid w:val="00654590"/>
    <w:rsid w:val="00654C82"/>
    <w:rsid w:val="00654CF7"/>
    <w:rsid w:val="0065502F"/>
    <w:rsid w:val="00655A90"/>
    <w:rsid w:val="006566FA"/>
    <w:rsid w:val="0065691F"/>
    <w:rsid w:val="00656D7B"/>
    <w:rsid w:val="00656E01"/>
    <w:rsid w:val="00656F1E"/>
    <w:rsid w:val="00657773"/>
    <w:rsid w:val="00657928"/>
    <w:rsid w:val="00657982"/>
    <w:rsid w:val="006602C1"/>
    <w:rsid w:val="00661157"/>
    <w:rsid w:val="00661E58"/>
    <w:rsid w:val="00662036"/>
    <w:rsid w:val="00662497"/>
    <w:rsid w:val="00662FB8"/>
    <w:rsid w:val="0066317D"/>
    <w:rsid w:val="006631D6"/>
    <w:rsid w:val="0066335F"/>
    <w:rsid w:val="00663820"/>
    <w:rsid w:val="00663DEB"/>
    <w:rsid w:val="00664174"/>
    <w:rsid w:val="00664999"/>
    <w:rsid w:val="00664A47"/>
    <w:rsid w:val="00664BC8"/>
    <w:rsid w:val="00665545"/>
    <w:rsid w:val="00665BE0"/>
    <w:rsid w:val="00665CC7"/>
    <w:rsid w:val="00665EB9"/>
    <w:rsid w:val="00665ED4"/>
    <w:rsid w:val="006664C6"/>
    <w:rsid w:val="0066687C"/>
    <w:rsid w:val="00666D6B"/>
    <w:rsid w:val="00667205"/>
    <w:rsid w:val="006673BF"/>
    <w:rsid w:val="0066788A"/>
    <w:rsid w:val="00670179"/>
    <w:rsid w:val="00670265"/>
    <w:rsid w:val="0067035C"/>
    <w:rsid w:val="006704E3"/>
    <w:rsid w:val="00670A25"/>
    <w:rsid w:val="00670C1C"/>
    <w:rsid w:val="00670D39"/>
    <w:rsid w:val="00671066"/>
    <w:rsid w:val="00671377"/>
    <w:rsid w:val="00671549"/>
    <w:rsid w:val="006716B8"/>
    <w:rsid w:val="00671E68"/>
    <w:rsid w:val="00672653"/>
    <w:rsid w:val="00672A50"/>
    <w:rsid w:val="00673249"/>
    <w:rsid w:val="00674385"/>
    <w:rsid w:val="00674428"/>
    <w:rsid w:val="006749DA"/>
    <w:rsid w:val="00674F63"/>
    <w:rsid w:val="00675231"/>
    <w:rsid w:val="00675D00"/>
    <w:rsid w:val="006761B8"/>
    <w:rsid w:val="006762A0"/>
    <w:rsid w:val="006765B0"/>
    <w:rsid w:val="00676C7B"/>
    <w:rsid w:val="00676E38"/>
    <w:rsid w:val="0067769D"/>
    <w:rsid w:val="00677B63"/>
    <w:rsid w:val="00677F22"/>
    <w:rsid w:val="006802B9"/>
    <w:rsid w:val="006803C5"/>
    <w:rsid w:val="0068041B"/>
    <w:rsid w:val="006805BB"/>
    <w:rsid w:val="00680648"/>
    <w:rsid w:val="00680CA3"/>
    <w:rsid w:val="00681A91"/>
    <w:rsid w:val="00682149"/>
    <w:rsid w:val="00682205"/>
    <w:rsid w:val="00682DA9"/>
    <w:rsid w:val="00683821"/>
    <w:rsid w:val="00683A96"/>
    <w:rsid w:val="00683CB6"/>
    <w:rsid w:val="00684C56"/>
    <w:rsid w:val="00684F96"/>
    <w:rsid w:val="00685444"/>
    <w:rsid w:val="006854FF"/>
    <w:rsid w:val="00685C0F"/>
    <w:rsid w:val="0068608C"/>
    <w:rsid w:val="0068691D"/>
    <w:rsid w:val="006874AD"/>
    <w:rsid w:val="006879F1"/>
    <w:rsid w:val="00687E3D"/>
    <w:rsid w:val="00690174"/>
    <w:rsid w:val="0069020D"/>
    <w:rsid w:val="00691959"/>
    <w:rsid w:val="00691B2F"/>
    <w:rsid w:val="00691C34"/>
    <w:rsid w:val="00691CFA"/>
    <w:rsid w:val="006926DC"/>
    <w:rsid w:val="00692BA9"/>
    <w:rsid w:val="00692EEF"/>
    <w:rsid w:val="00693933"/>
    <w:rsid w:val="00693BA5"/>
    <w:rsid w:val="00693F40"/>
    <w:rsid w:val="00694197"/>
    <w:rsid w:val="00694B2D"/>
    <w:rsid w:val="00694B8F"/>
    <w:rsid w:val="00694D2E"/>
    <w:rsid w:val="00694D61"/>
    <w:rsid w:val="006958CA"/>
    <w:rsid w:val="006959E1"/>
    <w:rsid w:val="00696B23"/>
    <w:rsid w:val="00696D40"/>
    <w:rsid w:val="00696DF0"/>
    <w:rsid w:val="006972E5"/>
    <w:rsid w:val="00697D07"/>
    <w:rsid w:val="006A0681"/>
    <w:rsid w:val="006A0708"/>
    <w:rsid w:val="006A0D6C"/>
    <w:rsid w:val="006A0F87"/>
    <w:rsid w:val="006A101F"/>
    <w:rsid w:val="006A1034"/>
    <w:rsid w:val="006A11E6"/>
    <w:rsid w:val="006A1536"/>
    <w:rsid w:val="006A1828"/>
    <w:rsid w:val="006A1A23"/>
    <w:rsid w:val="006A1FAC"/>
    <w:rsid w:val="006A23B0"/>
    <w:rsid w:val="006A4065"/>
    <w:rsid w:val="006A431E"/>
    <w:rsid w:val="006A458D"/>
    <w:rsid w:val="006A4904"/>
    <w:rsid w:val="006A5300"/>
    <w:rsid w:val="006A562C"/>
    <w:rsid w:val="006A59B4"/>
    <w:rsid w:val="006A5BB8"/>
    <w:rsid w:val="006A6177"/>
    <w:rsid w:val="006A6373"/>
    <w:rsid w:val="006A6890"/>
    <w:rsid w:val="006A6CF3"/>
    <w:rsid w:val="006A6D4C"/>
    <w:rsid w:val="006A7432"/>
    <w:rsid w:val="006B00B6"/>
    <w:rsid w:val="006B0451"/>
    <w:rsid w:val="006B0991"/>
    <w:rsid w:val="006B0C85"/>
    <w:rsid w:val="006B1232"/>
    <w:rsid w:val="006B183F"/>
    <w:rsid w:val="006B2043"/>
    <w:rsid w:val="006B20FB"/>
    <w:rsid w:val="006B2275"/>
    <w:rsid w:val="006B2B83"/>
    <w:rsid w:val="006B312A"/>
    <w:rsid w:val="006B3672"/>
    <w:rsid w:val="006B3C03"/>
    <w:rsid w:val="006B3E73"/>
    <w:rsid w:val="006B3F38"/>
    <w:rsid w:val="006B67AC"/>
    <w:rsid w:val="006B6B46"/>
    <w:rsid w:val="006B72EB"/>
    <w:rsid w:val="006B795C"/>
    <w:rsid w:val="006C07E3"/>
    <w:rsid w:val="006C108D"/>
    <w:rsid w:val="006C147F"/>
    <w:rsid w:val="006C1763"/>
    <w:rsid w:val="006C1775"/>
    <w:rsid w:val="006C1CA3"/>
    <w:rsid w:val="006C1EA9"/>
    <w:rsid w:val="006C2179"/>
    <w:rsid w:val="006C24D9"/>
    <w:rsid w:val="006C26EC"/>
    <w:rsid w:val="006C3426"/>
    <w:rsid w:val="006C35A9"/>
    <w:rsid w:val="006C3764"/>
    <w:rsid w:val="006C3DBB"/>
    <w:rsid w:val="006C4733"/>
    <w:rsid w:val="006C4FFA"/>
    <w:rsid w:val="006C5096"/>
    <w:rsid w:val="006C60C7"/>
    <w:rsid w:val="006C6272"/>
    <w:rsid w:val="006C6595"/>
    <w:rsid w:val="006C6721"/>
    <w:rsid w:val="006C6820"/>
    <w:rsid w:val="006C68E8"/>
    <w:rsid w:val="006C69DF"/>
    <w:rsid w:val="006C69F2"/>
    <w:rsid w:val="006C6C70"/>
    <w:rsid w:val="006C6D6D"/>
    <w:rsid w:val="006C72BA"/>
    <w:rsid w:val="006C7691"/>
    <w:rsid w:val="006D0021"/>
    <w:rsid w:val="006D0182"/>
    <w:rsid w:val="006D030C"/>
    <w:rsid w:val="006D07BE"/>
    <w:rsid w:val="006D08CE"/>
    <w:rsid w:val="006D10CE"/>
    <w:rsid w:val="006D1154"/>
    <w:rsid w:val="006D123B"/>
    <w:rsid w:val="006D1770"/>
    <w:rsid w:val="006D2A02"/>
    <w:rsid w:val="006D3093"/>
    <w:rsid w:val="006D31E2"/>
    <w:rsid w:val="006D338E"/>
    <w:rsid w:val="006D3F59"/>
    <w:rsid w:val="006D40F4"/>
    <w:rsid w:val="006D42BB"/>
    <w:rsid w:val="006D44F7"/>
    <w:rsid w:val="006D488F"/>
    <w:rsid w:val="006D4E38"/>
    <w:rsid w:val="006D599B"/>
    <w:rsid w:val="006D5D08"/>
    <w:rsid w:val="006D6B7B"/>
    <w:rsid w:val="006D6C75"/>
    <w:rsid w:val="006D7262"/>
    <w:rsid w:val="006D7796"/>
    <w:rsid w:val="006D782B"/>
    <w:rsid w:val="006D7E9B"/>
    <w:rsid w:val="006E00A8"/>
    <w:rsid w:val="006E00BB"/>
    <w:rsid w:val="006E0529"/>
    <w:rsid w:val="006E0846"/>
    <w:rsid w:val="006E1043"/>
    <w:rsid w:val="006E105F"/>
    <w:rsid w:val="006E1170"/>
    <w:rsid w:val="006E11AE"/>
    <w:rsid w:val="006E15A8"/>
    <w:rsid w:val="006E21CC"/>
    <w:rsid w:val="006E224C"/>
    <w:rsid w:val="006E2481"/>
    <w:rsid w:val="006E271A"/>
    <w:rsid w:val="006E2781"/>
    <w:rsid w:val="006E27A0"/>
    <w:rsid w:val="006E3024"/>
    <w:rsid w:val="006E33EB"/>
    <w:rsid w:val="006E3887"/>
    <w:rsid w:val="006E4799"/>
    <w:rsid w:val="006E4BF2"/>
    <w:rsid w:val="006E4E7F"/>
    <w:rsid w:val="006E55EC"/>
    <w:rsid w:val="006E569C"/>
    <w:rsid w:val="006E57C8"/>
    <w:rsid w:val="006E62BE"/>
    <w:rsid w:val="006E62C5"/>
    <w:rsid w:val="006E6386"/>
    <w:rsid w:val="006E6F8A"/>
    <w:rsid w:val="006E7920"/>
    <w:rsid w:val="006E7949"/>
    <w:rsid w:val="006E7C4B"/>
    <w:rsid w:val="006F001C"/>
    <w:rsid w:val="006F06F8"/>
    <w:rsid w:val="006F0C8F"/>
    <w:rsid w:val="006F0E61"/>
    <w:rsid w:val="006F0F54"/>
    <w:rsid w:val="006F13B9"/>
    <w:rsid w:val="006F198E"/>
    <w:rsid w:val="006F2514"/>
    <w:rsid w:val="006F2A58"/>
    <w:rsid w:val="006F2D80"/>
    <w:rsid w:val="006F2E9D"/>
    <w:rsid w:val="006F3B41"/>
    <w:rsid w:val="006F3B5C"/>
    <w:rsid w:val="006F3B5D"/>
    <w:rsid w:val="006F3FA5"/>
    <w:rsid w:val="006F40B2"/>
    <w:rsid w:val="006F44AF"/>
    <w:rsid w:val="006F4623"/>
    <w:rsid w:val="006F5007"/>
    <w:rsid w:val="006F5961"/>
    <w:rsid w:val="006F5F6C"/>
    <w:rsid w:val="006F6885"/>
    <w:rsid w:val="006F708D"/>
    <w:rsid w:val="006F73C8"/>
    <w:rsid w:val="006F78FF"/>
    <w:rsid w:val="006F7B62"/>
    <w:rsid w:val="006F7D0B"/>
    <w:rsid w:val="006F7E34"/>
    <w:rsid w:val="00701343"/>
    <w:rsid w:val="007015FE"/>
    <w:rsid w:val="0070189C"/>
    <w:rsid w:val="00702074"/>
    <w:rsid w:val="00702177"/>
    <w:rsid w:val="007024E1"/>
    <w:rsid w:val="00702703"/>
    <w:rsid w:val="0070280E"/>
    <w:rsid w:val="00703076"/>
    <w:rsid w:val="0070328B"/>
    <w:rsid w:val="00703ACF"/>
    <w:rsid w:val="007045F3"/>
    <w:rsid w:val="007049CD"/>
    <w:rsid w:val="007054F8"/>
    <w:rsid w:val="007055E1"/>
    <w:rsid w:val="00705E2B"/>
    <w:rsid w:val="00705EE4"/>
    <w:rsid w:val="0070650B"/>
    <w:rsid w:val="00706883"/>
    <w:rsid w:val="007069A8"/>
    <w:rsid w:val="00706B58"/>
    <w:rsid w:val="00707505"/>
    <w:rsid w:val="00707E55"/>
    <w:rsid w:val="007107CC"/>
    <w:rsid w:val="0071081B"/>
    <w:rsid w:val="00710BB2"/>
    <w:rsid w:val="00710EA1"/>
    <w:rsid w:val="00710EAC"/>
    <w:rsid w:val="00711008"/>
    <w:rsid w:val="00711EE6"/>
    <w:rsid w:val="007127C1"/>
    <w:rsid w:val="00712D11"/>
    <w:rsid w:val="00712D2A"/>
    <w:rsid w:val="00712E75"/>
    <w:rsid w:val="007131F6"/>
    <w:rsid w:val="007132F9"/>
    <w:rsid w:val="00713BEE"/>
    <w:rsid w:val="00713D58"/>
    <w:rsid w:val="00713F16"/>
    <w:rsid w:val="007142C7"/>
    <w:rsid w:val="007143E5"/>
    <w:rsid w:val="007148B3"/>
    <w:rsid w:val="0071494E"/>
    <w:rsid w:val="00714AF0"/>
    <w:rsid w:val="0071508E"/>
    <w:rsid w:val="007155C3"/>
    <w:rsid w:val="00715A29"/>
    <w:rsid w:val="00716052"/>
    <w:rsid w:val="0071654D"/>
    <w:rsid w:val="00716E36"/>
    <w:rsid w:val="007179F7"/>
    <w:rsid w:val="00720032"/>
    <w:rsid w:val="00720732"/>
    <w:rsid w:val="00721025"/>
    <w:rsid w:val="00721908"/>
    <w:rsid w:val="0072192A"/>
    <w:rsid w:val="00721B18"/>
    <w:rsid w:val="00721FC2"/>
    <w:rsid w:val="0072292C"/>
    <w:rsid w:val="00722BFF"/>
    <w:rsid w:val="007239C7"/>
    <w:rsid w:val="00723C47"/>
    <w:rsid w:val="00724038"/>
    <w:rsid w:val="007241BE"/>
    <w:rsid w:val="0072461D"/>
    <w:rsid w:val="00724720"/>
    <w:rsid w:val="00724E68"/>
    <w:rsid w:val="00724FD2"/>
    <w:rsid w:val="007250E3"/>
    <w:rsid w:val="007251D9"/>
    <w:rsid w:val="00725548"/>
    <w:rsid w:val="0072601C"/>
    <w:rsid w:val="007265D2"/>
    <w:rsid w:val="0072663E"/>
    <w:rsid w:val="00726F5F"/>
    <w:rsid w:val="00727073"/>
    <w:rsid w:val="007278E2"/>
    <w:rsid w:val="00727F5E"/>
    <w:rsid w:val="0073013A"/>
    <w:rsid w:val="007303C0"/>
    <w:rsid w:val="00730594"/>
    <w:rsid w:val="00731095"/>
    <w:rsid w:val="00731221"/>
    <w:rsid w:val="00731D02"/>
    <w:rsid w:val="00731D20"/>
    <w:rsid w:val="007328D2"/>
    <w:rsid w:val="00732C16"/>
    <w:rsid w:val="00732C1A"/>
    <w:rsid w:val="00732C5B"/>
    <w:rsid w:val="0073320D"/>
    <w:rsid w:val="007332D3"/>
    <w:rsid w:val="0073330E"/>
    <w:rsid w:val="0073374D"/>
    <w:rsid w:val="0073458C"/>
    <w:rsid w:val="00734AB6"/>
    <w:rsid w:val="007355BE"/>
    <w:rsid w:val="00735875"/>
    <w:rsid w:val="007359AD"/>
    <w:rsid w:val="00735B4B"/>
    <w:rsid w:val="00735E73"/>
    <w:rsid w:val="007360CA"/>
    <w:rsid w:val="00736525"/>
    <w:rsid w:val="007366AA"/>
    <w:rsid w:val="00736CD3"/>
    <w:rsid w:val="00737117"/>
    <w:rsid w:val="007371C6"/>
    <w:rsid w:val="0073743E"/>
    <w:rsid w:val="00737446"/>
    <w:rsid w:val="00737709"/>
    <w:rsid w:val="00737D7F"/>
    <w:rsid w:val="007404B0"/>
    <w:rsid w:val="00740534"/>
    <w:rsid w:val="007417DB"/>
    <w:rsid w:val="007423C9"/>
    <w:rsid w:val="007425C0"/>
    <w:rsid w:val="00742805"/>
    <w:rsid w:val="007428F8"/>
    <w:rsid w:val="00742909"/>
    <w:rsid w:val="00742D24"/>
    <w:rsid w:val="00742D51"/>
    <w:rsid w:val="00742E3D"/>
    <w:rsid w:val="0074305A"/>
    <w:rsid w:val="00743A53"/>
    <w:rsid w:val="00743AB3"/>
    <w:rsid w:val="00743C5E"/>
    <w:rsid w:val="00743E7F"/>
    <w:rsid w:val="007453B1"/>
    <w:rsid w:val="00745566"/>
    <w:rsid w:val="0074576E"/>
    <w:rsid w:val="00745BA6"/>
    <w:rsid w:val="00745D39"/>
    <w:rsid w:val="00745EF6"/>
    <w:rsid w:val="007466E8"/>
    <w:rsid w:val="00746ED0"/>
    <w:rsid w:val="007470E2"/>
    <w:rsid w:val="007470E5"/>
    <w:rsid w:val="0074723E"/>
    <w:rsid w:val="007472BC"/>
    <w:rsid w:val="00747CC4"/>
    <w:rsid w:val="00747EBA"/>
    <w:rsid w:val="007503F3"/>
    <w:rsid w:val="00750F5A"/>
    <w:rsid w:val="007510C1"/>
    <w:rsid w:val="00751387"/>
    <w:rsid w:val="00751964"/>
    <w:rsid w:val="00751A53"/>
    <w:rsid w:val="00751D43"/>
    <w:rsid w:val="00751E2B"/>
    <w:rsid w:val="007520C5"/>
    <w:rsid w:val="007524AA"/>
    <w:rsid w:val="00752615"/>
    <w:rsid w:val="00752899"/>
    <w:rsid w:val="0075297A"/>
    <w:rsid w:val="00752AB4"/>
    <w:rsid w:val="00752AB9"/>
    <w:rsid w:val="00752B31"/>
    <w:rsid w:val="00752CAE"/>
    <w:rsid w:val="00753463"/>
    <w:rsid w:val="00753EB7"/>
    <w:rsid w:val="0075414F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820"/>
    <w:rsid w:val="00761F60"/>
    <w:rsid w:val="00762062"/>
    <w:rsid w:val="00762BF4"/>
    <w:rsid w:val="00762CC4"/>
    <w:rsid w:val="00763088"/>
    <w:rsid w:val="0076376E"/>
    <w:rsid w:val="00763865"/>
    <w:rsid w:val="00763935"/>
    <w:rsid w:val="00763B01"/>
    <w:rsid w:val="00763D80"/>
    <w:rsid w:val="00764F71"/>
    <w:rsid w:val="007658F4"/>
    <w:rsid w:val="0076598B"/>
    <w:rsid w:val="00765CE3"/>
    <w:rsid w:val="007662B6"/>
    <w:rsid w:val="0076631B"/>
    <w:rsid w:val="00766434"/>
    <w:rsid w:val="007666EE"/>
    <w:rsid w:val="007666F7"/>
    <w:rsid w:val="00766709"/>
    <w:rsid w:val="00766FA9"/>
    <w:rsid w:val="00770146"/>
    <w:rsid w:val="00770608"/>
    <w:rsid w:val="00770928"/>
    <w:rsid w:val="00770948"/>
    <w:rsid w:val="00770E23"/>
    <w:rsid w:val="00770F97"/>
    <w:rsid w:val="00771912"/>
    <w:rsid w:val="00771ACB"/>
    <w:rsid w:val="007726DC"/>
    <w:rsid w:val="007729D8"/>
    <w:rsid w:val="00772A01"/>
    <w:rsid w:val="00772A22"/>
    <w:rsid w:val="00772BAF"/>
    <w:rsid w:val="00772D19"/>
    <w:rsid w:val="007734C3"/>
    <w:rsid w:val="00773A83"/>
    <w:rsid w:val="00774506"/>
    <w:rsid w:val="007746D5"/>
    <w:rsid w:val="007746F5"/>
    <w:rsid w:val="00774AEE"/>
    <w:rsid w:val="00774B54"/>
    <w:rsid w:val="00774EE7"/>
    <w:rsid w:val="00774F6F"/>
    <w:rsid w:val="00775072"/>
    <w:rsid w:val="00775B09"/>
    <w:rsid w:val="00775B4C"/>
    <w:rsid w:val="00775BA3"/>
    <w:rsid w:val="0077655B"/>
    <w:rsid w:val="0077676E"/>
    <w:rsid w:val="00776A7B"/>
    <w:rsid w:val="00776B82"/>
    <w:rsid w:val="00776CB2"/>
    <w:rsid w:val="007779A6"/>
    <w:rsid w:val="00777A51"/>
    <w:rsid w:val="00780D41"/>
    <w:rsid w:val="00781436"/>
    <w:rsid w:val="00781688"/>
    <w:rsid w:val="00781A22"/>
    <w:rsid w:val="00781BE3"/>
    <w:rsid w:val="00781CB6"/>
    <w:rsid w:val="00781F1F"/>
    <w:rsid w:val="0078236C"/>
    <w:rsid w:val="007824D4"/>
    <w:rsid w:val="00782F2D"/>
    <w:rsid w:val="0078336D"/>
    <w:rsid w:val="00783427"/>
    <w:rsid w:val="0078372D"/>
    <w:rsid w:val="00783C89"/>
    <w:rsid w:val="0078405C"/>
    <w:rsid w:val="0078414B"/>
    <w:rsid w:val="007849C5"/>
    <w:rsid w:val="00784C6B"/>
    <w:rsid w:val="007850DF"/>
    <w:rsid w:val="00785A46"/>
    <w:rsid w:val="007868C3"/>
    <w:rsid w:val="00787050"/>
    <w:rsid w:val="007875A8"/>
    <w:rsid w:val="00787760"/>
    <w:rsid w:val="0078787D"/>
    <w:rsid w:val="00787C34"/>
    <w:rsid w:val="0079069A"/>
    <w:rsid w:val="00790DBF"/>
    <w:rsid w:val="00790F95"/>
    <w:rsid w:val="00791029"/>
    <w:rsid w:val="0079107F"/>
    <w:rsid w:val="007913CB"/>
    <w:rsid w:val="007915C9"/>
    <w:rsid w:val="00791B11"/>
    <w:rsid w:val="007927AE"/>
    <w:rsid w:val="00793188"/>
    <w:rsid w:val="00793DC2"/>
    <w:rsid w:val="0079415A"/>
    <w:rsid w:val="00794293"/>
    <w:rsid w:val="0079430A"/>
    <w:rsid w:val="00794629"/>
    <w:rsid w:val="00794C87"/>
    <w:rsid w:val="00794CD5"/>
    <w:rsid w:val="007953B6"/>
    <w:rsid w:val="007955EA"/>
    <w:rsid w:val="00795871"/>
    <w:rsid w:val="00795DBA"/>
    <w:rsid w:val="00796048"/>
    <w:rsid w:val="00796547"/>
    <w:rsid w:val="0079683A"/>
    <w:rsid w:val="007969A2"/>
    <w:rsid w:val="00796C67"/>
    <w:rsid w:val="0079792C"/>
    <w:rsid w:val="00797AD6"/>
    <w:rsid w:val="00797DD2"/>
    <w:rsid w:val="007A01F2"/>
    <w:rsid w:val="007A02E6"/>
    <w:rsid w:val="007A127F"/>
    <w:rsid w:val="007A13C4"/>
    <w:rsid w:val="007A19E2"/>
    <w:rsid w:val="007A2474"/>
    <w:rsid w:val="007A2C22"/>
    <w:rsid w:val="007A312B"/>
    <w:rsid w:val="007A3712"/>
    <w:rsid w:val="007A39D6"/>
    <w:rsid w:val="007A3F78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E55"/>
    <w:rsid w:val="007A5FC2"/>
    <w:rsid w:val="007A601A"/>
    <w:rsid w:val="007A63B1"/>
    <w:rsid w:val="007A6409"/>
    <w:rsid w:val="007A64DF"/>
    <w:rsid w:val="007A68FB"/>
    <w:rsid w:val="007A6C11"/>
    <w:rsid w:val="007A7782"/>
    <w:rsid w:val="007A788D"/>
    <w:rsid w:val="007A7BDF"/>
    <w:rsid w:val="007A7C12"/>
    <w:rsid w:val="007A7CA8"/>
    <w:rsid w:val="007B0301"/>
    <w:rsid w:val="007B0414"/>
    <w:rsid w:val="007B042F"/>
    <w:rsid w:val="007B045D"/>
    <w:rsid w:val="007B04B1"/>
    <w:rsid w:val="007B0619"/>
    <w:rsid w:val="007B09EE"/>
    <w:rsid w:val="007B0C3D"/>
    <w:rsid w:val="007B0D63"/>
    <w:rsid w:val="007B13B3"/>
    <w:rsid w:val="007B1693"/>
    <w:rsid w:val="007B18BB"/>
    <w:rsid w:val="007B1CBD"/>
    <w:rsid w:val="007B1EE2"/>
    <w:rsid w:val="007B2448"/>
    <w:rsid w:val="007B2988"/>
    <w:rsid w:val="007B2DA9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6258"/>
    <w:rsid w:val="007B62E1"/>
    <w:rsid w:val="007B63E5"/>
    <w:rsid w:val="007B6496"/>
    <w:rsid w:val="007B6BC5"/>
    <w:rsid w:val="007B760A"/>
    <w:rsid w:val="007B7B7D"/>
    <w:rsid w:val="007B7F14"/>
    <w:rsid w:val="007B7F36"/>
    <w:rsid w:val="007C089C"/>
    <w:rsid w:val="007C0962"/>
    <w:rsid w:val="007C0D19"/>
    <w:rsid w:val="007C16C4"/>
    <w:rsid w:val="007C1E12"/>
    <w:rsid w:val="007C2378"/>
    <w:rsid w:val="007C31CB"/>
    <w:rsid w:val="007C32A9"/>
    <w:rsid w:val="007C3521"/>
    <w:rsid w:val="007C36EB"/>
    <w:rsid w:val="007C4596"/>
    <w:rsid w:val="007C480B"/>
    <w:rsid w:val="007C48EB"/>
    <w:rsid w:val="007C49BF"/>
    <w:rsid w:val="007C4BFF"/>
    <w:rsid w:val="007C4C62"/>
    <w:rsid w:val="007C4F7A"/>
    <w:rsid w:val="007C50BE"/>
    <w:rsid w:val="007C536A"/>
    <w:rsid w:val="007C54CC"/>
    <w:rsid w:val="007C5AFE"/>
    <w:rsid w:val="007C5E3E"/>
    <w:rsid w:val="007C626D"/>
    <w:rsid w:val="007C7C1A"/>
    <w:rsid w:val="007C7D5A"/>
    <w:rsid w:val="007D07EC"/>
    <w:rsid w:val="007D088E"/>
    <w:rsid w:val="007D09BE"/>
    <w:rsid w:val="007D1105"/>
    <w:rsid w:val="007D1B56"/>
    <w:rsid w:val="007D1CA9"/>
    <w:rsid w:val="007D1D97"/>
    <w:rsid w:val="007D2024"/>
    <w:rsid w:val="007D23F3"/>
    <w:rsid w:val="007D2EF9"/>
    <w:rsid w:val="007D40ED"/>
    <w:rsid w:val="007D4B2C"/>
    <w:rsid w:val="007D4C19"/>
    <w:rsid w:val="007D4CF1"/>
    <w:rsid w:val="007D53CA"/>
    <w:rsid w:val="007D5606"/>
    <w:rsid w:val="007D566C"/>
    <w:rsid w:val="007D570A"/>
    <w:rsid w:val="007D5717"/>
    <w:rsid w:val="007D5B9F"/>
    <w:rsid w:val="007D5D66"/>
    <w:rsid w:val="007D61C4"/>
    <w:rsid w:val="007D6228"/>
    <w:rsid w:val="007D6764"/>
    <w:rsid w:val="007D69FC"/>
    <w:rsid w:val="007D6B4D"/>
    <w:rsid w:val="007D6D5A"/>
    <w:rsid w:val="007D6DCF"/>
    <w:rsid w:val="007D7123"/>
    <w:rsid w:val="007D7B7E"/>
    <w:rsid w:val="007E0331"/>
    <w:rsid w:val="007E08F1"/>
    <w:rsid w:val="007E0C8B"/>
    <w:rsid w:val="007E0D64"/>
    <w:rsid w:val="007E0EC3"/>
    <w:rsid w:val="007E10FF"/>
    <w:rsid w:val="007E1ACF"/>
    <w:rsid w:val="007E1CAA"/>
    <w:rsid w:val="007E23DC"/>
    <w:rsid w:val="007E33DE"/>
    <w:rsid w:val="007E3925"/>
    <w:rsid w:val="007E3B19"/>
    <w:rsid w:val="007E3BCA"/>
    <w:rsid w:val="007E4712"/>
    <w:rsid w:val="007E5226"/>
    <w:rsid w:val="007E5FD2"/>
    <w:rsid w:val="007E66E7"/>
    <w:rsid w:val="007E6863"/>
    <w:rsid w:val="007E690B"/>
    <w:rsid w:val="007E6EF7"/>
    <w:rsid w:val="007E7011"/>
    <w:rsid w:val="007E71E9"/>
    <w:rsid w:val="007E7264"/>
    <w:rsid w:val="007E7534"/>
    <w:rsid w:val="007E783E"/>
    <w:rsid w:val="007E7B97"/>
    <w:rsid w:val="007F0103"/>
    <w:rsid w:val="007F031D"/>
    <w:rsid w:val="007F058F"/>
    <w:rsid w:val="007F121C"/>
    <w:rsid w:val="007F1583"/>
    <w:rsid w:val="007F18AF"/>
    <w:rsid w:val="007F1967"/>
    <w:rsid w:val="007F1ED3"/>
    <w:rsid w:val="007F20B1"/>
    <w:rsid w:val="007F23F7"/>
    <w:rsid w:val="007F2950"/>
    <w:rsid w:val="007F35A1"/>
    <w:rsid w:val="007F3615"/>
    <w:rsid w:val="007F3D23"/>
    <w:rsid w:val="007F40AB"/>
    <w:rsid w:val="007F41B0"/>
    <w:rsid w:val="007F4701"/>
    <w:rsid w:val="007F4AC0"/>
    <w:rsid w:val="007F4E06"/>
    <w:rsid w:val="007F4E27"/>
    <w:rsid w:val="007F4F6A"/>
    <w:rsid w:val="007F52F6"/>
    <w:rsid w:val="007F5986"/>
    <w:rsid w:val="007F5E76"/>
    <w:rsid w:val="007F63D7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103A"/>
    <w:rsid w:val="008013B7"/>
    <w:rsid w:val="00801D1A"/>
    <w:rsid w:val="008021CB"/>
    <w:rsid w:val="0080223B"/>
    <w:rsid w:val="00802523"/>
    <w:rsid w:val="0080253E"/>
    <w:rsid w:val="008032B8"/>
    <w:rsid w:val="00803930"/>
    <w:rsid w:val="008041F3"/>
    <w:rsid w:val="008042BD"/>
    <w:rsid w:val="00804418"/>
    <w:rsid w:val="008046DA"/>
    <w:rsid w:val="00804BD2"/>
    <w:rsid w:val="00804D33"/>
    <w:rsid w:val="00804D90"/>
    <w:rsid w:val="0080522B"/>
    <w:rsid w:val="008052DF"/>
    <w:rsid w:val="00805401"/>
    <w:rsid w:val="00805867"/>
    <w:rsid w:val="008059ED"/>
    <w:rsid w:val="0080651D"/>
    <w:rsid w:val="008065A3"/>
    <w:rsid w:val="00806DD1"/>
    <w:rsid w:val="00807AE8"/>
    <w:rsid w:val="00807F96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2099"/>
    <w:rsid w:val="008126DA"/>
    <w:rsid w:val="008130FC"/>
    <w:rsid w:val="008132B2"/>
    <w:rsid w:val="0081355B"/>
    <w:rsid w:val="0081359B"/>
    <w:rsid w:val="00813EC4"/>
    <w:rsid w:val="008140F1"/>
    <w:rsid w:val="008141CD"/>
    <w:rsid w:val="00814408"/>
    <w:rsid w:val="00814556"/>
    <w:rsid w:val="00814818"/>
    <w:rsid w:val="00814881"/>
    <w:rsid w:val="00814A7D"/>
    <w:rsid w:val="008152EB"/>
    <w:rsid w:val="00815508"/>
    <w:rsid w:val="00815BF7"/>
    <w:rsid w:val="00815F1B"/>
    <w:rsid w:val="00816578"/>
    <w:rsid w:val="008168B8"/>
    <w:rsid w:val="00816ABC"/>
    <w:rsid w:val="00816E5A"/>
    <w:rsid w:val="00817073"/>
    <w:rsid w:val="00817151"/>
    <w:rsid w:val="00817368"/>
    <w:rsid w:val="00817D70"/>
    <w:rsid w:val="008207A9"/>
    <w:rsid w:val="008212F0"/>
    <w:rsid w:val="008216C7"/>
    <w:rsid w:val="00822257"/>
    <w:rsid w:val="00822B13"/>
    <w:rsid w:val="00822FD7"/>
    <w:rsid w:val="0082308D"/>
    <w:rsid w:val="00823623"/>
    <w:rsid w:val="00823C83"/>
    <w:rsid w:val="00824289"/>
    <w:rsid w:val="008242DF"/>
    <w:rsid w:val="00824B80"/>
    <w:rsid w:val="00825CD2"/>
    <w:rsid w:val="008268F9"/>
    <w:rsid w:val="00827453"/>
    <w:rsid w:val="008276D7"/>
    <w:rsid w:val="00827A0A"/>
    <w:rsid w:val="00827A0D"/>
    <w:rsid w:val="00827C40"/>
    <w:rsid w:val="00827D49"/>
    <w:rsid w:val="00827E55"/>
    <w:rsid w:val="00830036"/>
    <w:rsid w:val="008300A4"/>
    <w:rsid w:val="0083067C"/>
    <w:rsid w:val="00830A91"/>
    <w:rsid w:val="00830CEA"/>
    <w:rsid w:val="008311B5"/>
    <w:rsid w:val="00831559"/>
    <w:rsid w:val="0083192A"/>
    <w:rsid w:val="00831C93"/>
    <w:rsid w:val="00831DC6"/>
    <w:rsid w:val="0083209B"/>
    <w:rsid w:val="00832402"/>
    <w:rsid w:val="0083298D"/>
    <w:rsid w:val="008331B7"/>
    <w:rsid w:val="00833BAB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ACB"/>
    <w:rsid w:val="008363FA"/>
    <w:rsid w:val="00836ABD"/>
    <w:rsid w:val="008370DB"/>
    <w:rsid w:val="00837323"/>
    <w:rsid w:val="0083761E"/>
    <w:rsid w:val="00837F6A"/>
    <w:rsid w:val="00840122"/>
    <w:rsid w:val="00840170"/>
    <w:rsid w:val="008402B2"/>
    <w:rsid w:val="0084039A"/>
    <w:rsid w:val="008404A4"/>
    <w:rsid w:val="00840609"/>
    <w:rsid w:val="00840A0B"/>
    <w:rsid w:val="00840E3B"/>
    <w:rsid w:val="0084143F"/>
    <w:rsid w:val="00841651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7052"/>
    <w:rsid w:val="0084716D"/>
    <w:rsid w:val="008473F2"/>
    <w:rsid w:val="00847789"/>
    <w:rsid w:val="00847F08"/>
    <w:rsid w:val="0085019E"/>
    <w:rsid w:val="008501CF"/>
    <w:rsid w:val="008504C5"/>
    <w:rsid w:val="0085081A"/>
    <w:rsid w:val="00850EA3"/>
    <w:rsid w:val="00851521"/>
    <w:rsid w:val="00851555"/>
    <w:rsid w:val="00851A42"/>
    <w:rsid w:val="00851A72"/>
    <w:rsid w:val="00851BA6"/>
    <w:rsid w:val="00851EA4"/>
    <w:rsid w:val="008527EA"/>
    <w:rsid w:val="00852863"/>
    <w:rsid w:val="0085288A"/>
    <w:rsid w:val="0085337A"/>
    <w:rsid w:val="00853610"/>
    <w:rsid w:val="00853C39"/>
    <w:rsid w:val="00854543"/>
    <w:rsid w:val="0085460D"/>
    <w:rsid w:val="0085474A"/>
    <w:rsid w:val="008553F5"/>
    <w:rsid w:val="00855A96"/>
    <w:rsid w:val="00856063"/>
    <w:rsid w:val="0085661F"/>
    <w:rsid w:val="00856807"/>
    <w:rsid w:val="00856EE2"/>
    <w:rsid w:val="0085704D"/>
    <w:rsid w:val="00857784"/>
    <w:rsid w:val="008600A0"/>
    <w:rsid w:val="008600FF"/>
    <w:rsid w:val="00860427"/>
    <w:rsid w:val="00860849"/>
    <w:rsid w:val="008608A2"/>
    <w:rsid w:val="008609D4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FCC"/>
    <w:rsid w:val="008652E2"/>
    <w:rsid w:val="00865DF8"/>
    <w:rsid w:val="008664EA"/>
    <w:rsid w:val="00866901"/>
    <w:rsid w:val="00866A0C"/>
    <w:rsid w:val="00866EB1"/>
    <w:rsid w:val="00866F60"/>
    <w:rsid w:val="00867AE3"/>
    <w:rsid w:val="00867CC8"/>
    <w:rsid w:val="00867CCA"/>
    <w:rsid w:val="00867CFC"/>
    <w:rsid w:val="0087036C"/>
    <w:rsid w:val="0087050D"/>
    <w:rsid w:val="008706D8"/>
    <w:rsid w:val="008707D0"/>
    <w:rsid w:val="008709F0"/>
    <w:rsid w:val="00870EF1"/>
    <w:rsid w:val="00870F8C"/>
    <w:rsid w:val="0087116F"/>
    <w:rsid w:val="008712C9"/>
    <w:rsid w:val="008716B4"/>
    <w:rsid w:val="00871AA8"/>
    <w:rsid w:val="00871CB4"/>
    <w:rsid w:val="00871D39"/>
    <w:rsid w:val="00872566"/>
    <w:rsid w:val="00872AD9"/>
    <w:rsid w:val="00872EBE"/>
    <w:rsid w:val="00872F0A"/>
    <w:rsid w:val="00873FB4"/>
    <w:rsid w:val="008744C0"/>
    <w:rsid w:val="00875229"/>
    <w:rsid w:val="00875250"/>
    <w:rsid w:val="008752F1"/>
    <w:rsid w:val="00875497"/>
    <w:rsid w:val="00875EBE"/>
    <w:rsid w:val="008768E1"/>
    <w:rsid w:val="008772C9"/>
    <w:rsid w:val="00877300"/>
    <w:rsid w:val="008777AA"/>
    <w:rsid w:val="00877A7D"/>
    <w:rsid w:val="00877AB0"/>
    <w:rsid w:val="00877AD5"/>
    <w:rsid w:val="00877E6E"/>
    <w:rsid w:val="008800A8"/>
    <w:rsid w:val="008813C4"/>
    <w:rsid w:val="00881450"/>
    <w:rsid w:val="00881FC4"/>
    <w:rsid w:val="00882F73"/>
    <w:rsid w:val="008839C8"/>
    <w:rsid w:val="00883E5C"/>
    <w:rsid w:val="0088422F"/>
    <w:rsid w:val="0088431D"/>
    <w:rsid w:val="00884347"/>
    <w:rsid w:val="00884594"/>
    <w:rsid w:val="00884866"/>
    <w:rsid w:val="00884A64"/>
    <w:rsid w:val="008852A1"/>
    <w:rsid w:val="008854D6"/>
    <w:rsid w:val="008859FF"/>
    <w:rsid w:val="0088615B"/>
    <w:rsid w:val="008861D7"/>
    <w:rsid w:val="008863F9"/>
    <w:rsid w:val="0088661E"/>
    <w:rsid w:val="008867FC"/>
    <w:rsid w:val="00886B30"/>
    <w:rsid w:val="00886DC5"/>
    <w:rsid w:val="00886FD4"/>
    <w:rsid w:val="008871D4"/>
    <w:rsid w:val="00887271"/>
    <w:rsid w:val="00887647"/>
    <w:rsid w:val="00887AFD"/>
    <w:rsid w:val="00887DD0"/>
    <w:rsid w:val="0089006A"/>
    <w:rsid w:val="008909D7"/>
    <w:rsid w:val="00891237"/>
    <w:rsid w:val="0089129A"/>
    <w:rsid w:val="008914BF"/>
    <w:rsid w:val="008915B5"/>
    <w:rsid w:val="00891846"/>
    <w:rsid w:val="0089184D"/>
    <w:rsid w:val="00891BA3"/>
    <w:rsid w:val="00892242"/>
    <w:rsid w:val="00892256"/>
    <w:rsid w:val="008925A0"/>
    <w:rsid w:val="00892F6D"/>
    <w:rsid w:val="0089336A"/>
    <w:rsid w:val="0089344E"/>
    <w:rsid w:val="008934C7"/>
    <w:rsid w:val="0089394D"/>
    <w:rsid w:val="00893DAB"/>
    <w:rsid w:val="00894521"/>
    <w:rsid w:val="008947F4"/>
    <w:rsid w:val="00894926"/>
    <w:rsid w:val="00895026"/>
    <w:rsid w:val="008952BD"/>
    <w:rsid w:val="00895401"/>
    <w:rsid w:val="008955D5"/>
    <w:rsid w:val="00895DBA"/>
    <w:rsid w:val="008960C0"/>
    <w:rsid w:val="0089634B"/>
    <w:rsid w:val="00896379"/>
    <w:rsid w:val="00896F2F"/>
    <w:rsid w:val="008972D5"/>
    <w:rsid w:val="0089737D"/>
    <w:rsid w:val="008979C6"/>
    <w:rsid w:val="00897AF1"/>
    <w:rsid w:val="00897EDC"/>
    <w:rsid w:val="008A037B"/>
    <w:rsid w:val="008A06C6"/>
    <w:rsid w:val="008A08D5"/>
    <w:rsid w:val="008A09C2"/>
    <w:rsid w:val="008A0B1C"/>
    <w:rsid w:val="008A12E7"/>
    <w:rsid w:val="008A1344"/>
    <w:rsid w:val="008A14D0"/>
    <w:rsid w:val="008A1674"/>
    <w:rsid w:val="008A234E"/>
    <w:rsid w:val="008A2B7D"/>
    <w:rsid w:val="008A2E26"/>
    <w:rsid w:val="008A3104"/>
    <w:rsid w:val="008A31D3"/>
    <w:rsid w:val="008A35E3"/>
    <w:rsid w:val="008A3BC4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419"/>
    <w:rsid w:val="008A6434"/>
    <w:rsid w:val="008A650A"/>
    <w:rsid w:val="008A6875"/>
    <w:rsid w:val="008A6E8C"/>
    <w:rsid w:val="008A6F6F"/>
    <w:rsid w:val="008A728E"/>
    <w:rsid w:val="008A775E"/>
    <w:rsid w:val="008B02D2"/>
    <w:rsid w:val="008B0DF7"/>
    <w:rsid w:val="008B1AE7"/>
    <w:rsid w:val="008B1C36"/>
    <w:rsid w:val="008B1F97"/>
    <w:rsid w:val="008B2B7C"/>
    <w:rsid w:val="008B3332"/>
    <w:rsid w:val="008B376D"/>
    <w:rsid w:val="008B3964"/>
    <w:rsid w:val="008B3FA2"/>
    <w:rsid w:val="008B427A"/>
    <w:rsid w:val="008B4488"/>
    <w:rsid w:val="008B4BED"/>
    <w:rsid w:val="008B4FD8"/>
    <w:rsid w:val="008B51AB"/>
    <w:rsid w:val="008B52B4"/>
    <w:rsid w:val="008B53FB"/>
    <w:rsid w:val="008B549F"/>
    <w:rsid w:val="008B55FE"/>
    <w:rsid w:val="008B59AC"/>
    <w:rsid w:val="008B5C85"/>
    <w:rsid w:val="008B5DAD"/>
    <w:rsid w:val="008B6239"/>
    <w:rsid w:val="008B67E5"/>
    <w:rsid w:val="008B6997"/>
    <w:rsid w:val="008B6A75"/>
    <w:rsid w:val="008B6C80"/>
    <w:rsid w:val="008B6D49"/>
    <w:rsid w:val="008B6E98"/>
    <w:rsid w:val="008B7C1F"/>
    <w:rsid w:val="008B7C3F"/>
    <w:rsid w:val="008B7C61"/>
    <w:rsid w:val="008B7FD8"/>
    <w:rsid w:val="008C014D"/>
    <w:rsid w:val="008C0533"/>
    <w:rsid w:val="008C0709"/>
    <w:rsid w:val="008C07FC"/>
    <w:rsid w:val="008C0A64"/>
    <w:rsid w:val="008C10A1"/>
    <w:rsid w:val="008C1492"/>
    <w:rsid w:val="008C1594"/>
    <w:rsid w:val="008C15B7"/>
    <w:rsid w:val="008C16D6"/>
    <w:rsid w:val="008C2A5D"/>
    <w:rsid w:val="008C31B3"/>
    <w:rsid w:val="008C31C1"/>
    <w:rsid w:val="008C3644"/>
    <w:rsid w:val="008C3B00"/>
    <w:rsid w:val="008C4231"/>
    <w:rsid w:val="008C4289"/>
    <w:rsid w:val="008C4555"/>
    <w:rsid w:val="008C47B4"/>
    <w:rsid w:val="008C4B41"/>
    <w:rsid w:val="008C4DD2"/>
    <w:rsid w:val="008C501B"/>
    <w:rsid w:val="008C544E"/>
    <w:rsid w:val="008C5692"/>
    <w:rsid w:val="008C589E"/>
    <w:rsid w:val="008C5E1C"/>
    <w:rsid w:val="008C60F0"/>
    <w:rsid w:val="008C612C"/>
    <w:rsid w:val="008C6551"/>
    <w:rsid w:val="008C668B"/>
    <w:rsid w:val="008C69C0"/>
    <w:rsid w:val="008C6B48"/>
    <w:rsid w:val="008C700D"/>
    <w:rsid w:val="008C72B8"/>
    <w:rsid w:val="008C77FD"/>
    <w:rsid w:val="008C7875"/>
    <w:rsid w:val="008C7892"/>
    <w:rsid w:val="008C7FD0"/>
    <w:rsid w:val="008D00F2"/>
    <w:rsid w:val="008D01D6"/>
    <w:rsid w:val="008D053E"/>
    <w:rsid w:val="008D06BE"/>
    <w:rsid w:val="008D1B63"/>
    <w:rsid w:val="008D1CCC"/>
    <w:rsid w:val="008D20AA"/>
    <w:rsid w:val="008D2B00"/>
    <w:rsid w:val="008D2E04"/>
    <w:rsid w:val="008D3311"/>
    <w:rsid w:val="008D3692"/>
    <w:rsid w:val="008D3F5E"/>
    <w:rsid w:val="008D4967"/>
    <w:rsid w:val="008D4B14"/>
    <w:rsid w:val="008D4EF0"/>
    <w:rsid w:val="008D538C"/>
    <w:rsid w:val="008D5C78"/>
    <w:rsid w:val="008D5D03"/>
    <w:rsid w:val="008D64B5"/>
    <w:rsid w:val="008D6760"/>
    <w:rsid w:val="008D67FB"/>
    <w:rsid w:val="008D6CA2"/>
    <w:rsid w:val="008D6D99"/>
    <w:rsid w:val="008D7322"/>
    <w:rsid w:val="008D7C5D"/>
    <w:rsid w:val="008E0072"/>
    <w:rsid w:val="008E023C"/>
    <w:rsid w:val="008E2775"/>
    <w:rsid w:val="008E2973"/>
    <w:rsid w:val="008E2C95"/>
    <w:rsid w:val="008E2FFE"/>
    <w:rsid w:val="008E353A"/>
    <w:rsid w:val="008E364D"/>
    <w:rsid w:val="008E3932"/>
    <w:rsid w:val="008E3C22"/>
    <w:rsid w:val="008E41B2"/>
    <w:rsid w:val="008E44A5"/>
    <w:rsid w:val="008E4C73"/>
    <w:rsid w:val="008E5151"/>
    <w:rsid w:val="008E55AA"/>
    <w:rsid w:val="008E57A9"/>
    <w:rsid w:val="008E5B80"/>
    <w:rsid w:val="008E7659"/>
    <w:rsid w:val="008E7666"/>
    <w:rsid w:val="008E77D1"/>
    <w:rsid w:val="008E7BF7"/>
    <w:rsid w:val="008E7EA2"/>
    <w:rsid w:val="008F0ACA"/>
    <w:rsid w:val="008F0CA6"/>
    <w:rsid w:val="008F13E6"/>
    <w:rsid w:val="008F1471"/>
    <w:rsid w:val="008F1BBB"/>
    <w:rsid w:val="008F1CAE"/>
    <w:rsid w:val="008F1CD9"/>
    <w:rsid w:val="008F294E"/>
    <w:rsid w:val="008F2B8D"/>
    <w:rsid w:val="008F3335"/>
    <w:rsid w:val="008F3372"/>
    <w:rsid w:val="008F3C36"/>
    <w:rsid w:val="008F3DD0"/>
    <w:rsid w:val="008F4178"/>
    <w:rsid w:val="008F433D"/>
    <w:rsid w:val="008F515B"/>
    <w:rsid w:val="008F53BE"/>
    <w:rsid w:val="008F56FE"/>
    <w:rsid w:val="008F5E39"/>
    <w:rsid w:val="008F616A"/>
    <w:rsid w:val="008F6ACB"/>
    <w:rsid w:val="008F731A"/>
    <w:rsid w:val="008F73F8"/>
    <w:rsid w:val="008F749E"/>
    <w:rsid w:val="008F74F5"/>
    <w:rsid w:val="008F7611"/>
    <w:rsid w:val="008F766F"/>
    <w:rsid w:val="008F7FF0"/>
    <w:rsid w:val="00900565"/>
    <w:rsid w:val="00900954"/>
    <w:rsid w:val="00900E3B"/>
    <w:rsid w:val="00901A50"/>
    <w:rsid w:val="00901CBE"/>
    <w:rsid w:val="00902784"/>
    <w:rsid w:val="00902E6D"/>
    <w:rsid w:val="00902F8D"/>
    <w:rsid w:val="00903082"/>
    <w:rsid w:val="009037E4"/>
    <w:rsid w:val="00903836"/>
    <w:rsid w:val="00903DB3"/>
    <w:rsid w:val="00903DD1"/>
    <w:rsid w:val="009040B2"/>
    <w:rsid w:val="00904757"/>
    <w:rsid w:val="0090509B"/>
    <w:rsid w:val="00905357"/>
    <w:rsid w:val="00906591"/>
    <w:rsid w:val="00906999"/>
    <w:rsid w:val="00906C70"/>
    <w:rsid w:val="00906E94"/>
    <w:rsid w:val="009072AA"/>
    <w:rsid w:val="0090775F"/>
    <w:rsid w:val="009077D9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AF7"/>
    <w:rsid w:val="00912E6E"/>
    <w:rsid w:val="009135A6"/>
    <w:rsid w:val="009139FB"/>
    <w:rsid w:val="00913A62"/>
    <w:rsid w:val="00913B16"/>
    <w:rsid w:val="00913EEE"/>
    <w:rsid w:val="009141D2"/>
    <w:rsid w:val="0091423C"/>
    <w:rsid w:val="0091497F"/>
    <w:rsid w:val="0091535D"/>
    <w:rsid w:val="009155C4"/>
    <w:rsid w:val="00915770"/>
    <w:rsid w:val="00915C7E"/>
    <w:rsid w:val="009160CF"/>
    <w:rsid w:val="00916110"/>
    <w:rsid w:val="00916117"/>
    <w:rsid w:val="00916A5C"/>
    <w:rsid w:val="00916B35"/>
    <w:rsid w:val="00916E41"/>
    <w:rsid w:val="009172CA"/>
    <w:rsid w:val="0091741D"/>
    <w:rsid w:val="009174DB"/>
    <w:rsid w:val="00917F93"/>
    <w:rsid w:val="00920011"/>
    <w:rsid w:val="009200F5"/>
    <w:rsid w:val="009202AC"/>
    <w:rsid w:val="0092033E"/>
    <w:rsid w:val="009206E1"/>
    <w:rsid w:val="009209D1"/>
    <w:rsid w:val="00920D18"/>
    <w:rsid w:val="00920F68"/>
    <w:rsid w:val="00921C4F"/>
    <w:rsid w:val="00921D17"/>
    <w:rsid w:val="009226C6"/>
    <w:rsid w:val="0092279C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53F"/>
    <w:rsid w:val="00924B4B"/>
    <w:rsid w:val="00925D7C"/>
    <w:rsid w:val="00925D91"/>
    <w:rsid w:val="00925FDC"/>
    <w:rsid w:val="0092667F"/>
    <w:rsid w:val="00926A3F"/>
    <w:rsid w:val="00926C99"/>
    <w:rsid w:val="009278B9"/>
    <w:rsid w:val="009279C2"/>
    <w:rsid w:val="00927B81"/>
    <w:rsid w:val="009310BD"/>
    <w:rsid w:val="009312EE"/>
    <w:rsid w:val="0093167A"/>
    <w:rsid w:val="00931B9E"/>
    <w:rsid w:val="00932307"/>
    <w:rsid w:val="0093237D"/>
    <w:rsid w:val="009326FE"/>
    <w:rsid w:val="00932CEF"/>
    <w:rsid w:val="00932D14"/>
    <w:rsid w:val="00932DBB"/>
    <w:rsid w:val="0093313B"/>
    <w:rsid w:val="00933C22"/>
    <w:rsid w:val="00933E25"/>
    <w:rsid w:val="009341F5"/>
    <w:rsid w:val="00934484"/>
    <w:rsid w:val="00934E7C"/>
    <w:rsid w:val="0093519D"/>
    <w:rsid w:val="009354B6"/>
    <w:rsid w:val="0093599F"/>
    <w:rsid w:val="00935ACB"/>
    <w:rsid w:val="00936DC2"/>
    <w:rsid w:val="00936F97"/>
    <w:rsid w:val="00937118"/>
    <w:rsid w:val="00937232"/>
    <w:rsid w:val="0093745A"/>
    <w:rsid w:val="00937C68"/>
    <w:rsid w:val="00937F93"/>
    <w:rsid w:val="009407BC"/>
    <w:rsid w:val="00940D68"/>
    <w:rsid w:val="00941280"/>
    <w:rsid w:val="00941D34"/>
    <w:rsid w:val="00941F6F"/>
    <w:rsid w:val="00942084"/>
    <w:rsid w:val="0094230F"/>
    <w:rsid w:val="00942717"/>
    <w:rsid w:val="00942725"/>
    <w:rsid w:val="00942DC2"/>
    <w:rsid w:val="0094306B"/>
    <w:rsid w:val="0094367B"/>
    <w:rsid w:val="00943D6E"/>
    <w:rsid w:val="0094463F"/>
    <w:rsid w:val="009446A4"/>
    <w:rsid w:val="00944AA5"/>
    <w:rsid w:val="00944D40"/>
    <w:rsid w:val="009451BD"/>
    <w:rsid w:val="00945237"/>
    <w:rsid w:val="00945427"/>
    <w:rsid w:val="009458CF"/>
    <w:rsid w:val="00945A97"/>
    <w:rsid w:val="00945FBB"/>
    <w:rsid w:val="00946302"/>
    <w:rsid w:val="00946664"/>
    <w:rsid w:val="00947819"/>
    <w:rsid w:val="00947C06"/>
    <w:rsid w:val="009503F6"/>
    <w:rsid w:val="00950AF3"/>
    <w:rsid w:val="00950BC9"/>
    <w:rsid w:val="00950C14"/>
    <w:rsid w:val="00950E8E"/>
    <w:rsid w:val="0095156B"/>
    <w:rsid w:val="00951E66"/>
    <w:rsid w:val="009521C6"/>
    <w:rsid w:val="0095240D"/>
    <w:rsid w:val="00952713"/>
    <w:rsid w:val="009527AE"/>
    <w:rsid w:val="00952933"/>
    <w:rsid w:val="00952D2B"/>
    <w:rsid w:val="009533E4"/>
    <w:rsid w:val="009536A1"/>
    <w:rsid w:val="00953BE1"/>
    <w:rsid w:val="0095439C"/>
    <w:rsid w:val="00954526"/>
    <w:rsid w:val="0095474F"/>
    <w:rsid w:val="00954966"/>
    <w:rsid w:val="0095499D"/>
    <w:rsid w:val="00954AB5"/>
    <w:rsid w:val="00954C48"/>
    <w:rsid w:val="00954D49"/>
    <w:rsid w:val="009551F3"/>
    <w:rsid w:val="0095592B"/>
    <w:rsid w:val="009559BA"/>
    <w:rsid w:val="00955AA2"/>
    <w:rsid w:val="00956543"/>
    <w:rsid w:val="0095689D"/>
    <w:rsid w:val="00956963"/>
    <w:rsid w:val="00956CF4"/>
    <w:rsid w:val="0096040A"/>
    <w:rsid w:val="009608F1"/>
    <w:rsid w:val="0096140E"/>
    <w:rsid w:val="009615E3"/>
    <w:rsid w:val="00961654"/>
    <w:rsid w:val="00961D52"/>
    <w:rsid w:val="00961F26"/>
    <w:rsid w:val="00962316"/>
    <w:rsid w:val="009623ED"/>
    <w:rsid w:val="00962ADE"/>
    <w:rsid w:val="00962B1C"/>
    <w:rsid w:val="00962D2E"/>
    <w:rsid w:val="00962DC7"/>
    <w:rsid w:val="0096304D"/>
    <w:rsid w:val="0096393B"/>
    <w:rsid w:val="00963AE3"/>
    <w:rsid w:val="00963D1B"/>
    <w:rsid w:val="0096406F"/>
    <w:rsid w:val="00964198"/>
    <w:rsid w:val="009657D1"/>
    <w:rsid w:val="00965F93"/>
    <w:rsid w:val="00965FA7"/>
    <w:rsid w:val="009662B3"/>
    <w:rsid w:val="009664A6"/>
    <w:rsid w:val="009666DB"/>
    <w:rsid w:val="00966802"/>
    <w:rsid w:val="00966CD4"/>
    <w:rsid w:val="00966D9C"/>
    <w:rsid w:val="00966E37"/>
    <w:rsid w:val="009672BF"/>
    <w:rsid w:val="00967635"/>
    <w:rsid w:val="00967B14"/>
    <w:rsid w:val="00967C3F"/>
    <w:rsid w:val="00967DF3"/>
    <w:rsid w:val="009703BA"/>
    <w:rsid w:val="00970539"/>
    <w:rsid w:val="00970839"/>
    <w:rsid w:val="00970B27"/>
    <w:rsid w:val="00970B49"/>
    <w:rsid w:val="0097138A"/>
    <w:rsid w:val="0097144B"/>
    <w:rsid w:val="009715AD"/>
    <w:rsid w:val="009721F6"/>
    <w:rsid w:val="009724B3"/>
    <w:rsid w:val="0097316B"/>
    <w:rsid w:val="0097388C"/>
    <w:rsid w:val="00973BF9"/>
    <w:rsid w:val="00973C5A"/>
    <w:rsid w:val="009740FA"/>
    <w:rsid w:val="00974509"/>
    <w:rsid w:val="009748D0"/>
    <w:rsid w:val="009749DF"/>
    <w:rsid w:val="00974BC2"/>
    <w:rsid w:val="00974FC5"/>
    <w:rsid w:val="00975FCA"/>
    <w:rsid w:val="0097614B"/>
    <w:rsid w:val="00976BBA"/>
    <w:rsid w:val="0097719A"/>
    <w:rsid w:val="009773EE"/>
    <w:rsid w:val="009773F7"/>
    <w:rsid w:val="0097778D"/>
    <w:rsid w:val="00977BC9"/>
    <w:rsid w:val="00977EB1"/>
    <w:rsid w:val="0098035D"/>
    <w:rsid w:val="009808A8"/>
    <w:rsid w:val="0098096C"/>
    <w:rsid w:val="00980B38"/>
    <w:rsid w:val="009812D6"/>
    <w:rsid w:val="0098131C"/>
    <w:rsid w:val="00981391"/>
    <w:rsid w:val="00981451"/>
    <w:rsid w:val="009820F8"/>
    <w:rsid w:val="00982387"/>
    <w:rsid w:val="0098260C"/>
    <w:rsid w:val="00982A0B"/>
    <w:rsid w:val="00983211"/>
    <w:rsid w:val="0098346F"/>
    <w:rsid w:val="0098353E"/>
    <w:rsid w:val="009835B0"/>
    <w:rsid w:val="0098364E"/>
    <w:rsid w:val="00983864"/>
    <w:rsid w:val="00983933"/>
    <w:rsid w:val="00983B87"/>
    <w:rsid w:val="00983F6B"/>
    <w:rsid w:val="0098448C"/>
    <w:rsid w:val="00984836"/>
    <w:rsid w:val="00984D2E"/>
    <w:rsid w:val="00984DC4"/>
    <w:rsid w:val="00984E96"/>
    <w:rsid w:val="0098507A"/>
    <w:rsid w:val="00985300"/>
    <w:rsid w:val="00985DF6"/>
    <w:rsid w:val="009860BC"/>
    <w:rsid w:val="0098633F"/>
    <w:rsid w:val="009864AF"/>
    <w:rsid w:val="009867D6"/>
    <w:rsid w:val="00986ABA"/>
    <w:rsid w:val="00986CF8"/>
    <w:rsid w:val="00987712"/>
    <w:rsid w:val="00987757"/>
    <w:rsid w:val="009879AB"/>
    <w:rsid w:val="00987DF3"/>
    <w:rsid w:val="00990072"/>
    <w:rsid w:val="00990223"/>
    <w:rsid w:val="0099060F"/>
    <w:rsid w:val="00990C21"/>
    <w:rsid w:val="00990E8B"/>
    <w:rsid w:val="00991B0A"/>
    <w:rsid w:val="00991B24"/>
    <w:rsid w:val="00991F61"/>
    <w:rsid w:val="0099296E"/>
    <w:rsid w:val="00992BAD"/>
    <w:rsid w:val="00993940"/>
    <w:rsid w:val="00993A02"/>
    <w:rsid w:val="00993A14"/>
    <w:rsid w:val="00993C21"/>
    <w:rsid w:val="009940C0"/>
    <w:rsid w:val="00994CDC"/>
    <w:rsid w:val="009953B8"/>
    <w:rsid w:val="00995BEB"/>
    <w:rsid w:val="0099634A"/>
    <w:rsid w:val="009964B4"/>
    <w:rsid w:val="009969B2"/>
    <w:rsid w:val="00997003"/>
    <w:rsid w:val="0099704D"/>
    <w:rsid w:val="00997393"/>
    <w:rsid w:val="009974D6"/>
    <w:rsid w:val="00997626"/>
    <w:rsid w:val="0099783E"/>
    <w:rsid w:val="009A0172"/>
    <w:rsid w:val="009A0613"/>
    <w:rsid w:val="009A07E4"/>
    <w:rsid w:val="009A089D"/>
    <w:rsid w:val="009A0B1A"/>
    <w:rsid w:val="009A0BAF"/>
    <w:rsid w:val="009A130A"/>
    <w:rsid w:val="009A1323"/>
    <w:rsid w:val="009A13F8"/>
    <w:rsid w:val="009A1B26"/>
    <w:rsid w:val="009A1B9B"/>
    <w:rsid w:val="009A1ED0"/>
    <w:rsid w:val="009A2766"/>
    <w:rsid w:val="009A276D"/>
    <w:rsid w:val="009A280B"/>
    <w:rsid w:val="009A2CDB"/>
    <w:rsid w:val="009A2CFE"/>
    <w:rsid w:val="009A2FDD"/>
    <w:rsid w:val="009A3596"/>
    <w:rsid w:val="009A3636"/>
    <w:rsid w:val="009A3A68"/>
    <w:rsid w:val="009A3E52"/>
    <w:rsid w:val="009A3E9C"/>
    <w:rsid w:val="009A412C"/>
    <w:rsid w:val="009A478F"/>
    <w:rsid w:val="009A4798"/>
    <w:rsid w:val="009A549E"/>
    <w:rsid w:val="009A5CC1"/>
    <w:rsid w:val="009A5E21"/>
    <w:rsid w:val="009A6426"/>
    <w:rsid w:val="009A690A"/>
    <w:rsid w:val="009A6A23"/>
    <w:rsid w:val="009A6A93"/>
    <w:rsid w:val="009A7663"/>
    <w:rsid w:val="009B0723"/>
    <w:rsid w:val="009B07A4"/>
    <w:rsid w:val="009B09D0"/>
    <w:rsid w:val="009B0AA4"/>
    <w:rsid w:val="009B0B03"/>
    <w:rsid w:val="009B1302"/>
    <w:rsid w:val="009B16CA"/>
    <w:rsid w:val="009B1A2B"/>
    <w:rsid w:val="009B22CA"/>
    <w:rsid w:val="009B245E"/>
    <w:rsid w:val="009B2548"/>
    <w:rsid w:val="009B2822"/>
    <w:rsid w:val="009B2B86"/>
    <w:rsid w:val="009B38A2"/>
    <w:rsid w:val="009B3CFA"/>
    <w:rsid w:val="009B471B"/>
    <w:rsid w:val="009B4A96"/>
    <w:rsid w:val="009B4B22"/>
    <w:rsid w:val="009B4B24"/>
    <w:rsid w:val="009B4B59"/>
    <w:rsid w:val="009B4DAD"/>
    <w:rsid w:val="009B509A"/>
    <w:rsid w:val="009B53E0"/>
    <w:rsid w:val="009B5711"/>
    <w:rsid w:val="009B59FE"/>
    <w:rsid w:val="009B5DEA"/>
    <w:rsid w:val="009B66E0"/>
    <w:rsid w:val="009B6C06"/>
    <w:rsid w:val="009B6E06"/>
    <w:rsid w:val="009B7183"/>
    <w:rsid w:val="009B71E1"/>
    <w:rsid w:val="009B7332"/>
    <w:rsid w:val="009B76DC"/>
    <w:rsid w:val="009B7B43"/>
    <w:rsid w:val="009C002F"/>
    <w:rsid w:val="009C01B9"/>
    <w:rsid w:val="009C053E"/>
    <w:rsid w:val="009C0880"/>
    <w:rsid w:val="009C0AD0"/>
    <w:rsid w:val="009C0BAB"/>
    <w:rsid w:val="009C0D55"/>
    <w:rsid w:val="009C0DC0"/>
    <w:rsid w:val="009C127E"/>
    <w:rsid w:val="009C1621"/>
    <w:rsid w:val="009C1A1E"/>
    <w:rsid w:val="009C1B92"/>
    <w:rsid w:val="009C1EF1"/>
    <w:rsid w:val="009C1F61"/>
    <w:rsid w:val="009C22B1"/>
    <w:rsid w:val="009C274A"/>
    <w:rsid w:val="009C3115"/>
    <w:rsid w:val="009C34AB"/>
    <w:rsid w:val="009C3C11"/>
    <w:rsid w:val="009C3CEA"/>
    <w:rsid w:val="009C4171"/>
    <w:rsid w:val="009C4B02"/>
    <w:rsid w:val="009C4EAD"/>
    <w:rsid w:val="009C516D"/>
    <w:rsid w:val="009C52DC"/>
    <w:rsid w:val="009C5617"/>
    <w:rsid w:val="009C5903"/>
    <w:rsid w:val="009C65AA"/>
    <w:rsid w:val="009C6B6C"/>
    <w:rsid w:val="009C707E"/>
    <w:rsid w:val="009C76EA"/>
    <w:rsid w:val="009C7A6D"/>
    <w:rsid w:val="009C7EEC"/>
    <w:rsid w:val="009C7F07"/>
    <w:rsid w:val="009D0524"/>
    <w:rsid w:val="009D063E"/>
    <w:rsid w:val="009D0664"/>
    <w:rsid w:val="009D06BC"/>
    <w:rsid w:val="009D0B43"/>
    <w:rsid w:val="009D0C49"/>
    <w:rsid w:val="009D12D1"/>
    <w:rsid w:val="009D1806"/>
    <w:rsid w:val="009D19CB"/>
    <w:rsid w:val="009D1B63"/>
    <w:rsid w:val="009D2276"/>
    <w:rsid w:val="009D2465"/>
    <w:rsid w:val="009D264F"/>
    <w:rsid w:val="009D2C6D"/>
    <w:rsid w:val="009D2EB7"/>
    <w:rsid w:val="009D344B"/>
    <w:rsid w:val="009D355F"/>
    <w:rsid w:val="009D3663"/>
    <w:rsid w:val="009D37BC"/>
    <w:rsid w:val="009D38F9"/>
    <w:rsid w:val="009D3AFB"/>
    <w:rsid w:val="009D41FD"/>
    <w:rsid w:val="009D4933"/>
    <w:rsid w:val="009D538F"/>
    <w:rsid w:val="009D65AB"/>
    <w:rsid w:val="009D67CB"/>
    <w:rsid w:val="009D6A97"/>
    <w:rsid w:val="009D7010"/>
    <w:rsid w:val="009D7FA6"/>
    <w:rsid w:val="009E014A"/>
    <w:rsid w:val="009E05E5"/>
    <w:rsid w:val="009E06FF"/>
    <w:rsid w:val="009E0721"/>
    <w:rsid w:val="009E090F"/>
    <w:rsid w:val="009E0D5D"/>
    <w:rsid w:val="009E1348"/>
    <w:rsid w:val="009E15F0"/>
    <w:rsid w:val="009E18F6"/>
    <w:rsid w:val="009E1B37"/>
    <w:rsid w:val="009E1F29"/>
    <w:rsid w:val="009E23E1"/>
    <w:rsid w:val="009E2F98"/>
    <w:rsid w:val="009E3293"/>
    <w:rsid w:val="009E3B47"/>
    <w:rsid w:val="009E4EF6"/>
    <w:rsid w:val="009E5294"/>
    <w:rsid w:val="009E5371"/>
    <w:rsid w:val="009E5AF5"/>
    <w:rsid w:val="009E6228"/>
    <w:rsid w:val="009E6D6C"/>
    <w:rsid w:val="009E70C2"/>
    <w:rsid w:val="009E7379"/>
    <w:rsid w:val="009E77A5"/>
    <w:rsid w:val="009E79CA"/>
    <w:rsid w:val="009E7A8A"/>
    <w:rsid w:val="009E7AEE"/>
    <w:rsid w:val="009E7D21"/>
    <w:rsid w:val="009F0294"/>
    <w:rsid w:val="009F0797"/>
    <w:rsid w:val="009F0895"/>
    <w:rsid w:val="009F08C6"/>
    <w:rsid w:val="009F0B70"/>
    <w:rsid w:val="009F1334"/>
    <w:rsid w:val="009F1629"/>
    <w:rsid w:val="009F2414"/>
    <w:rsid w:val="009F2431"/>
    <w:rsid w:val="009F25AA"/>
    <w:rsid w:val="009F290E"/>
    <w:rsid w:val="009F2A0B"/>
    <w:rsid w:val="009F3363"/>
    <w:rsid w:val="009F35A0"/>
    <w:rsid w:val="009F373B"/>
    <w:rsid w:val="009F3C1F"/>
    <w:rsid w:val="009F421F"/>
    <w:rsid w:val="009F454A"/>
    <w:rsid w:val="009F493C"/>
    <w:rsid w:val="009F49BF"/>
    <w:rsid w:val="009F546F"/>
    <w:rsid w:val="009F5977"/>
    <w:rsid w:val="009F5B93"/>
    <w:rsid w:val="009F63E6"/>
    <w:rsid w:val="009F6608"/>
    <w:rsid w:val="009F6F89"/>
    <w:rsid w:val="009F716E"/>
    <w:rsid w:val="009F717C"/>
    <w:rsid w:val="009F732F"/>
    <w:rsid w:val="009F777F"/>
    <w:rsid w:val="00A00C89"/>
    <w:rsid w:val="00A00DD1"/>
    <w:rsid w:val="00A00DF3"/>
    <w:rsid w:val="00A011A5"/>
    <w:rsid w:val="00A01491"/>
    <w:rsid w:val="00A015A1"/>
    <w:rsid w:val="00A015F9"/>
    <w:rsid w:val="00A01F1A"/>
    <w:rsid w:val="00A0228B"/>
    <w:rsid w:val="00A022FB"/>
    <w:rsid w:val="00A02570"/>
    <w:rsid w:val="00A029B3"/>
    <w:rsid w:val="00A029CA"/>
    <w:rsid w:val="00A029F3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08F"/>
    <w:rsid w:val="00A06891"/>
    <w:rsid w:val="00A0696A"/>
    <w:rsid w:val="00A07157"/>
    <w:rsid w:val="00A071F5"/>
    <w:rsid w:val="00A075B7"/>
    <w:rsid w:val="00A0780E"/>
    <w:rsid w:val="00A07D8E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2AB4"/>
    <w:rsid w:val="00A12F85"/>
    <w:rsid w:val="00A13531"/>
    <w:rsid w:val="00A136E4"/>
    <w:rsid w:val="00A13991"/>
    <w:rsid w:val="00A13AF4"/>
    <w:rsid w:val="00A13B9B"/>
    <w:rsid w:val="00A13FF9"/>
    <w:rsid w:val="00A140A9"/>
    <w:rsid w:val="00A1424F"/>
    <w:rsid w:val="00A14403"/>
    <w:rsid w:val="00A145F4"/>
    <w:rsid w:val="00A147B0"/>
    <w:rsid w:val="00A14FA6"/>
    <w:rsid w:val="00A15066"/>
    <w:rsid w:val="00A156D1"/>
    <w:rsid w:val="00A1570C"/>
    <w:rsid w:val="00A15967"/>
    <w:rsid w:val="00A159C7"/>
    <w:rsid w:val="00A164EF"/>
    <w:rsid w:val="00A16DDC"/>
    <w:rsid w:val="00A171E2"/>
    <w:rsid w:val="00A17506"/>
    <w:rsid w:val="00A17C03"/>
    <w:rsid w:val="00A17C99"/>
    <w:rsid w:val="00A17E40"/>
    <w:rsid w:val="00A20026"/>
    <w:rsid w:val="00A205D1"/>
    <w:rsid w:val="00A2074D"/>
    <w:rsid w:val="00A21689"/>
    <w:rsid w:val="00A219A1"/>
    <w:rsid w:val="00A22156"/>
    <w:rsid w:val="00A22316"/>
    <w:rsid w:val="00A22929"/>
    <w:rsid w:val="00A22D61"/>
    <w:rsid w:val="00A23594"/>
    <w:rsid w:val="00A2383E"/>
    <w:rsid w:val="00A23BB0"/>
    <w:rsid w:val="00A23C2C"/>
    <w:rsid w:val="00A2445C"/>
    <w:rsid w:val="00A24692"/>
    <w:rsid w:val="00A24C54"/>
    <w:rsid w:val="00A256BD"/>
    <w:rsid w:val="00A25805"/>
    <w:rsid w:val="00A25A14"/>
    <w:rsid w:val="00A25E2C"/>
    <w:rsid w:val="00A261D9"/>
    <w:rsid w:val="00A26458"/>
    <w:rsid w:val="00A2688C"/>
    <w:rsid w:val="00A26AD9"/>
    <w:rsid w:val="00A27844"/>
    <w:rsid w:val="00A27F3F"/>
    <w:rsid w:val="00A3004D"/>
    <w:rsid w:val="00A30310"/>
    <w:rsid w:val="00A309B1"/>
    <w:rsid w:val="00A30B6E"/>
    <w:rsid w:val="00A30F54"/>
    <w:rsid w:val="00A311DA"/>
    <w:rsid w:val="00A317B4"/>
    <w:rsid w:val="00A32065"/>
    <w:rsid w:val="00A3231E"/>
    <w:rsid w:val="00A32352"/>
    <w:rsid w:val="00A32433"/>
    <w:rsid w:val="00A32B5B"/>
    <w:rsid w:val="00A33232"/>
    <w:rsid w:val="00A33FC1"/>
    <w:rsid w:val="00A34373"/>
    <w:rsid w:val="00A34BDA"/>
    <w:rsid w:val="00A351B4"/>
    <w:rsid w:val="00A35733"/>
    <w:rsid w:val="00A35A85"/>
    <w:rsid w:val="00A35B55"/>
    <w:rsid w:val="00A35CCE"/>
    <w:rsid w:val="00A36397"/>
    <w:rsid w:val="00A3660F"/>
    <w:rsid w:val="00A36907"/>
    <w:rsid w:val="00A36A23"/>
    <w:rsid w:val="00A3714F"/>
    <w:rsid w:val="00A3726E"/>
    <w:rsid w:val="00A37C79"/>
    <w:rsid w:val="00A4071E"/>
    <w:rsid w:val="00A409FE"/>
    <w:rsid w:val="00A40EDA"/>
    <w:rsid w:val="00A41401"/>
    <w:rsid w:val="00A42120"/>
    <w:rsid w:val="00A42778"/>
    <w:rsid w:val="00A42D37"/>
    <w:rsid w:val="00A43481"/>
    <w:rsid w:val="00A4383C"/>
    <w:rsid w:val="00A447F4"/>
    <w:rsid w:val="00A44B04"/>
    <w:rsid w:val="00A4520D"/>
    <w:rsid w:val="00A45518"/>
    <w:rsid w:val="00A46563"/>
    <w:rsid w:val="00A4674D"/>
    <w:rsid w:val="00A472F1"/>
    <w:rsid w:val="00A47865"/>
    <w:rsid w:val="00A479A8"/>
    <w:rsid w:val="00A479B1"/>
    <w:rsid w:val="00A47BD8"/>
    <w:rsid w:val="00A50C90"/>
    <w:rsid w:val="00A50CD8"/>
    <w:rsid w:val="00A51131"/>
    <w:rsid w:val="00A513D4"/>
    <w:rsid w:val="00A513F0"/>
    <w:rsid w:val="00A513FB"/>
    <w:rsid w:val="00A517BD"/>
    <w:rsid w:val="00A52172"/>
    <w:rsid w:val="00A52774"/>
    <w:rsid w:val="00A52B22"/>
    <w:rsid w:val="00A52DFE"/>
    <w:rsid w:val="00A5322A"/>
    <w:rsid w:val="00A532E2"/>
    <w:rsid w:val="00A53478"/>
    <w:rsid w:val="00A53627"/>
    <w:rsid w:val="00A53838"/>
    <w:rsid w:val="00A54515"/>
    <w:rsid w:val="00A54668"/>
    <w:rsid w:val="00A54706"/>
    <w:rsid w:val="00A54A1C"/>
    <w:rsid w:val="00A550D5"/>
    <w:rsid w:val="00A558A9"/>
    <w:rsid w:val="00A55A61"/>
    <w:rsid w:val="00A55CE2"/>
    <w:rsid w:val="00A55F16"/>
    <w:rsid w:val="00A56477"/>
    <w:rsid w:val="00A56944"/>
    <w:rsid w:val="00A5699A"/>
    <w:rsid w:val="00A57443"/>
    <w:rsid w:val="00A577AB"/>
    <w:rsid w:val="00A57B1D"/>
    <w:rsid w:val="00A57CCD"/>
    <w:rsid w:val="00A602E5"/>
    <w:rsid w:val="00A603C3"/>
    <w:rsid w:val="00A606DB"/>
    <w:rsid w:val="00A60E61"/>
    <w:rsid w:val="00A61546"/>
    <w:rsid w:val="00A61597"/>
    <w:rsid w:val="00A6165B"/>
    <w:rsid w:val="00A6177F"/>
    <w:rsid w:val="00A61A39"/>
    <w:rsid w:val="00A61B95"/>
    <w:rsid w:val="00A61D34"/>
    <w:rsid w:val="00A6232F"/>
    <w:rsid w:val="00A62523"/>
    <w:rsid w:val="00A6267C"/>
    <w:rsid w:val="00A62A33"/>
    <w:rsid w:val="00A62FED"/>
    <w:rsid w:val="00A63542"/>
    <w:rsid w:val="00A63707"/>
    <w:rsid w:val="00A63B60"/>
    <w:rsid w:val="00A64262"/>
    <w:rsid w:val="00A64268"/>
    <w:rsid w:val="00A643CA"/>
    <w:rsid w:val="00A6546B"/>
    <w:rsid w:val="00A6594C"/>
    <w:rsid w:val="00A65B00"/>
    <w:rsid w:val="00A65CC9"/>
    <w:rsid w:val="00A65EF6"/>
    <w:rsid w:val="00A65F24"/>
    <w:rsid w:val="00A660B2"/>
    <w:rsid w:val="00A66216"/>
    <w:rsid w:val="00A672D1"/>
    <w:rsid w:val="00A67956"/>
    <w:rsid w:val="00A70186"/>
    <w:rsid w:val="00A703B5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F46"/>
    <w:rsid w:val="00A7245E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EC"/>
    <w:rsid w:val="00A748E6"/>
    <w:rsid w:val="00A74EB1"/>
    <w:rsid w:val="00A7557E"/>
    <w:rsid w:val="00A75C1D"/>
    <w:rsid w:val="00A76085"/>
    <w:rsid w:val="00A7612F"/>
    <w:rsid w:val="00A764BB"/>
    <w:rsid w:val="00A76945"/>
    <w:rsid w:val="00A76B4F"/>
    <w:rsid w:val="00A76CC2"/>
    <w:rsid w:val="00A76CE5"/>
    <w:rsid w:val="00A771F6"/>
    <w:rsid w:val="00A7726B"/>
    <w:rsid w:val="00A7728A"/>
    <w:rsid w:val="00A7742B"/>
    <w:rsid w:val="00A77515"/>
    <w:rsid w:val="00A803F3"/>
    <w:rsid w:val="00A803F9"/>
    <w:rsid w:val="00A81C49"/>
    <w:rsid w:val="00A81E15"/>
    <w:rsid w:val="00A82394"/>
    <w:rsid w:val="00A82506"/>
    <w:rsid w:val="00A828D7"/>
    <w:rsid w:val="00A83054"/>
    <w:rsid w:val="00A836DC"/>
    <w:rsid w:val="00A837C9"/>
    <w:rsid w:val="00A83819"/>
    <w:rsid w:val="00A83B01"/>
    <w:rsid w:val="00A83CAC"/>
    <w:rsid w:val="00A84055"/>
    <w:rsid w:val="00A84282"/>
    <w:rsid w:val="00A8433E"/>
    <w:rsid w:val="00A84887"/>
    <w:rsid w:val="00A849FC"/>
    <w:rsid w:val="00A84DAB"/>
    <w:rsid w:val="00A84DBF"/>
    <w:rsid w:val="00A8514A"/>
    <w:rsid w:val="00A85386"/>
    <w:rsid w:val="00A858A6"/>
    <w:rsid w:val="00A86526"/>
    <w:rsid w:val="00A866C6"/>
    <w:rsid w:val="00A86CD6"/>
    <w:rsid w:val="00A86EBF"/>
    <w:rsid w:val="00A87CA1"/>
    <w:rsid w:val="00A90145"/>
    <w:rsid w:val="00A908A4"/>
    <w:rsid w:val="00A909C8"/>
    <w:rsid w:val="00A909D2"/>
    <w:rsid w:val="00A91505"/>
    <w:rsid w:val="00A91523"/>
    <w:rsid w:val="00A9164F"/>
    <w:rsid w:val="00A916C6"/>
    <w:rsid w:val="00A9206D"/>
    <w:rsid w:val="00A927C2"/>
    <w:rsid w:val="00A933A5"/>
    <w:rsid w:val="00A93DD4"/>
    <w:rsid w:val="00A93F0A"/>
    <w:rsid w:val="00A9427A"/>
    <w:rsid w:val="00A94640"/>
    <w:rsid w:val="00A9472E"/>
    <w:rsid w:val="00A948A7"/>
    <w:rsid w:val="00A94FC2"/>
    <w:rsid w:val="00A95233"/>
    <w:rsid w:val="00A961D4"/>
    <w:rsid w:val="00A96857"/>
    <w:rsid w:val="00A96B80"/>
    <w:rsid w:val="00A96D11"/>
    <w:rsid w:val="00A96F4C"/>
    <w:rsid w:val="00A970F6"/>
    <w:rsid w:val="00A9716A"/>
    <w:rsid w:val="00A971F1"/>
    <w:rsid w:val="00A97979"/>
    <w:rsid w:val="00A97FCB"/>
    <w:rsid w:val="00AA036B"/>
    <w:rsid w:val="00AA0B1E"/>
    <w:rsid w:val="00AA1170"/>
    <w:rsid w:val="00AA128A"/>
    <w:rsid w:val="00AA17CC"/>
    <w:rsid w:val="00AA2514"/>
    <w:rsid w:val="00AA285F"/>
    <w:rsid w:val="00AA36B2"/>
    <w:rsid w:val="00AA3B2E"/>
    <w:rsid w:val="00AA3F48"/>
    <w:rsid w:val="00AA4459"/>
    <w:rsid w:val="00AA4A91"/>
    <w:rsid w:val="00AA4E1B"/>
    <w:rsid w:val="00AA56DE"/>
    <w:rsid w:val="00AA60F2"/>
    <w:rsid w:val="00AA6C91"/>
    <w:rsid w:val="00AA6D44"/>
    <w:rsid w:val="00AA7001"/>
    <w:rsid w:val="00AA7119"/>
    <w:rsid w:val="00AA7856"/>
    <w:rsid w:val="00AA78D6"/>
    <w:rsid w:val="00AA7D86"/>
    <w:rsid w:val="00AB0236"/>
    <w:rsid w:val="00AB078F"/>
    <w:rsid w:val="00AB1599"/>
    <w:rsid w:val="00AB15A2"/>
    <w:rsid w:val="00AB1CC2"/>
    <w:rsid w:val="00AB22C4"/>
    <w:rsid w:val="00AB304C"/>
    <w:rsid w:val="00AB3142"/>
    <w:rsid w:val="00AB3241"/>
    <w:rsid w:val="00AB3CD2"/>
    <w:rsid w:val="00AB42D0"/>
    <w:rsid w:val="00AB4806"/>
    <w:rsid w:val="00AB5430"/>
    <w:rsid w:val="00AB56B2"/>
    <w:rsid w:val="00AB6244"/>
    <w:rsid w:val="00AB62DC"/>
    <w:rsid w:val="00AB6CAE"/>
    <w:rsid w:val="00AB6DB0"/>
    <w:rsid w:val="00AB7060"/>
    <w:rsid w:val="00AB713D"/>
    <w:rsid w:val="00AB7259"/>
    <w:rsid w:val="00AB7E41"/>
    <w:rsid w:val="00AB7E44"/>
    <w:rsid w:val="00AC00B1"/>
    <w:rsid w:val="00AC0491"/>
    <w:rsid w:val="00AC05E5"/>
    <w:rsid w:val="00AC073A"/>
    <w:rsid w:val="00AC0A0A"/>
    <w:rsid w:val="00AC0A4E"/>
    <w:rsid w:val="00AC0D65"/>
    <w:rsid w:val="00AC0F06"/>
    <w:rsid w:val="00AC1193"/>
    <w:rsid w:val="00AC1423"/>
    <w:rsid w:val="00AC1648"/>
    <w:rsid w:val="00AC1751"/>
    <w:rsid w:val="00AC1DD8"/>
    <w:rsid w:val="00AC1FCF"/>
    <w:rsid w:val="00AC207A"/>
    <w:rsid w:val="00AC2516"/>
    <w:rsid w:val="00AC2555"/>
    <w:rsid w:val="00AC278D"/>
    <w:rsid w:val="00AC2BD2"/>
    <w:rsid w:val="00AC3202"/>
    <w:rsid w:val="00AC350C"/>
    <w:rsid w:val="00AC386D"/>
    <w:rsid w:val="00AC3BA8"/>
    <w:rsid w:val="00AC4090"/>
    <w:rsid w:val="00AC415F"/>
    <w:rsid w:val="00AC422D"/>
    <w:rsid w:val="00AC4670"/>
    <w:rsid w:val="00AC4BBC"/>
    <w:rsid w:val="00AC4D88"/>
    <w:rsid w:val="00AC4DC4"/>
    <w:rsid w:val="00AC4EC9"/>
    <w:rsid w:val="00AC5092"/>
    <w:rsid w:val="00AC527C"/>
    <w:rsid w:val="00AC559B"/>
    <w:rsid w:val="00AC55CC"/>
    <w:rsid w:val="00AC55FD"/>
    <w:rsid w:val="00AC5A7F"/>
    <w:rsid w:val="00AC5AF9"/>
    <w:rsid w:val="00AC5FD1"/>
    <w:rsid w:val="00AC6326"/>
    <w:rsid w:val="00AC6892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A1"/>
    <w:rsid w:val="00AD01B4"/>
    <w:rsid w:val="00AD03B7"/>
    <w:rsid w:val="00AD0681"/>
    <w:rsid w:val="00AD1111"/>
    <w:rsid w:val="00AD1A89"/>
    <w:rsid w:val="00AD1AA4"/>
    <w:rsid w:val="00AD1C9C"/>
    <w:rsid w:val="00AD1D41"/>
    <w:rsid w:val="00AD2332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4F82"/>
    <w:rsid w:val="00AD5057"/>
    <w:rsid w:val="00AD526D"/>
    <w:rsid w:val="00AD53D9"/>
    <w:rsid w:val="00AD564C"/>
    <w:rsid w:val="00AD5704"/>
    <w:rsid w:val="00AD63DA"/>
    <w:rsid w:val="00AD670B"/>
    <w:rsid w:val="00AD6FFE"/>
    <w:rsid w:val="00AD7114"/>
    <w:rsid w:val="00AD7272"/>
    <w:rsid w:val="00AD72B1"/>
    <w:rsid w:val="00AD7818"/>
    <w:rsid w:val="00AE03E9"/>
    <w:rsid w:val="00AE0941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B39"/>
    <w:rsid w:val="00AE2D80"/>
    <w:rsid w:val="00AE368A"/>
    <w:rsid w:val="00AE38FC"/>
    <w:rsid w:val="00AE4485"/>
    <w:rsid w:val="00AE4561"/>
    <w:rsid w:val="00AE4BB6"/>
    <w:rsid w:val="00AE4C86"/>
    <w:rsid w:val="00AE4D06"/>
    <w:rsid w:val="00AE505A"/>
    <w:rsid w:val="00AE5141"/>
    <w:rsid w:val="00AE5459"/>
    <w:rsid w:val="00AE5558"/>
    <w:rsid w:val="00AE5631"/>
    <w:rsid w:val="00AE5BC4"/>
    <w:rsid w:val="00AE5CE0"/>
    <w:rsid w:val="00AE5D12"/>
    <w:rsid w:val="00AE60FD"/>
    <w:rsid w:val="00AE6194"/>
    <w:rsid w:val="00AE6FB8"/>
    <w:rsid w:val="00AE7120"/>
    <w:rsid w:val="00AE75D6"/>
    <w:rsid w:val="00AF022B"/>
    <w:rsid w:val="00AF06BD"/>
    <w:rsid w:val="00AF0803"/>
    <w:rsid w:val="00AF1176"/>
    <w:rsid w:val="00AF182C"/>
    <w:rsid w:val="00AF2691"/>
    <w:rsid w:val="00AF27CC"/>
    <w:rsid w:val="00AF28E3"/>
    <w:rsid w:val="00AF2FBD"/>
    <w:rsid w:val="00AF32CA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AF7FD4"/>
    <w:rsid w:val="00B0035E"/>
    <w:rsid w:val="00B00AEB"/>
    <w:rsid w:val="00B00D06"/>
    <w:rsid w:val="00B01321"/>
    <w:rsid w:val="00B01461"/>
    <w:rsid w:val="00B01620"/>
    <w:rsid w:val="00B01948"/>
    <w:rsid w:val="00B019A5"/>
    <w:rsid w:val="00B01C2D"/>
    <w:rsid w:val="00B01D2D"/>
    <w:rsid w:val="00B0215F"/>
    <w:rsid w:val="00B02444"/>
    <w:rsid w:val="00B02518"/>
    <w:rsid w:val="00B02812"/>
    <w:rsid w:val="00B02BE0"/>
    <w:rsid w:val="00B03387"/>
    <w:rsid w:val="00B03C82"/>
    <w:rsid w:val="00B0410D"/>
    <w:rsid w:val="00B04115"/>
    <w:rsid w:val="00B04B4D"/>
    <w:rsid w:val="00B04FC0"/>
    <w:rsid w:val="00B051FF"/>
    <w:rsid w:val="00B05488"/>
    <w:rsid w:val="00B05772"/>
    <w:rsid w:val="00B05C59"/>
    <w:rsid w:val="00B061A5"/>
    <w:rsid w:val="00B0623E"/>
    <w:rsid w:val="00B06463"/>
    <w:rsid w:val="00B0654C"/>
    <w:rsid w:val="00B06A39"/>
    <w:rsid w:val="00B06E1F"/>
    <w:rsid w:val="00B06F1D"/>
    <w:rsid w:val="00B06F85"/>
    <w:rsid w:val="00B07243"/>
    <w:rsid w:val="00B0795D"/>
    <w:rsid w:val="00B07E85"/>
    <w:rsid w:val="00B07F8B"/>
    <w:rsid w:val="00B07FAA"/>
    <w:rsid w:val="00B108AB"/>
    <w:rsid w:val="00B108F5"/>
    <w:rsid w:val="00B10A68"/>
    <w:rsid w:val="00B10BF1"/>
    <w:rsid w:val="00B10E99"/>
    <w:rsid w:val="00B10F95"/>
    <w:rsid w:val="00B11152"/>
    <w:rsid w:val="00B11778"/>
    <w:rsid w:val="00B11AC0"/>
    <w:rsid w:val="00B11BB3"/>
    <w:rsid w:val="00B126A2"/>
    <w:rsid w:val="00B12BBF"/>
    <w:rsid w:val="00B12EC2"/>
    <w:rsid w:val="00B130EA"/>
    <w:rsid w:val="00B13804"/>
    <w:rsid w:val="00B13B24"/>
    <w:rsid w:val="00B14029"/>
    <w:rsid w:val="00B1414B"/>
    <w:rsid w:val="00B1473A"/>
    <w:rsid w:val="00B1480B"/>
    <w:rsid w:val="00B148A0"/>
    <w:rsid w:val="00B14E31"/>
    <w:rsid w:val="00B14FBB"/>
    <w:rsid w:val="00B15825"/>
    <w:rsid w:val="00B159AE"/>
    <w:rsid w:val="00B15BC0"/>
    <w:rsid w:val="00B15E55"/>
    <w:rsid w:val="00B160AA"/>
    <w:rsid w:val="00B16238"/>
    <w:rsid w:val="00B162AC"/>
    <w:rsid w:val="00B16945"/>
    <w:rsid w:val="00B170F2"/>
    <w:rsid w:val="00B173DE"/>
    <w:rsid w:val="00B175CF"/>
    <w:rsid w:val="00B175E6"/>
    <w:rsid w:val="00B17650"/>
    <w:rsid w:val="00B1776E"/>
    <w:rsid w:val="00B17809"/>
    <w:rsid w:val="00B17ACB"/>
    <w:rsid w:val="00B17F85"/>
    <w:rsid w:val="00B2044A"/>
    <w:rsid w:val="00B204E7"/>
    <w:rsid w:val="00B205B2"/>
    <w:rsid w:val="00B20B9F"/>
    <w:rsid w:val="00B20EBC"/>
    <w:rsid w:val="00B2126E"/>
    <w:rsid w:val="00B21802"/>
    <w:rsid w:val="00B218F3"/>
    <w:rsid w:val="00B21A4E"/>
    <w:rsid w:val="00B21C94"/>
    <w:rsid w:val="00B21D3E"/>
    <w:rsid w:val="00B21E37"/>
    <w:rsid w:val="00B22D4E"/>
    <w:rsid w:val="00B23B71"/>
    <w:rsid w:val="00B24093"/>
    <w:rsid w:val="00B241AD"/>
    <w:rsid w:val="00B242F0"/>
    <w:rsid w:val="00B244BB"/>
    <w:rsid w:val="00B24D7D"/>
    <w:rsid w:val="00B25661"/>
    <w:rsid w:val="00B261C2"/>
    <w:rsid w:val="00B267C3"/>
    <w:rsid w:val="00B269A8"/>
    <w:rsid w:val="00B26A91"/>
    <w:rsid w:val="00B26E51"/>
    <w:rsid w:val="00B26FED"/>
    <w:rsid w:val="00B274C7"/>
    <w:rsid w:val="00B27559"/>
    <w:rsid w:val="00B27962"/>
    <w:rsid w:val="00B2796B"/>
    <w:rsid w:val="00B27DC7"/>
    <w:rsid w:val="00B30369"/>
    <w:rsid w:val="00B30688"/>
    <w:rsid w:val="00B3077F"/>
    <w:rsid w:val="00B308ED"/>
    <w:rsid w:val="00B31026"/>
    <w:rsid w:val="00B31235"/>
    <w:rsid w:val="00B31A17"/>
    <w:rsid w:val="00B31CA9"/>
    <w:rsid w:val="00B3219E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5F2B"/>
    <w:rsid w:val="00B36BA2"/>
    <w:rsid w:val="00B36F2A"/>
    <w:rsid w:val="00B3713B"/>
    <w:rsid w:val="00B37243"/>
    <w:rsid w:val="00B373F7"/>
    <w:rsid w:val="00B37F06"/>
    <w:rsid w:val="00B409DF"/>
    <w:rsid w:val="00B40A10"/>
    <w:rsid w:val="00B40EAF"/>
    <w:rsid w:val="00B417CD"/>
    <w:rsid w:val="00B41C68"/>
    <w:rsid w:val="00B41F8B"/>
    <w:rsid w:val="00B41FB5"/>
    <w:rsid w:val="00B423CE"/>
    <w:rsid w:val="00B42440"/>
    <w:rsid w:val="00B42680"/>
    <w:rsid w:val="00B4270B"/>
    <w:rsid w:val="00B4297F"/>
    <w:rsid w:val="00B42AE4"/>
    <w:rsid w:val="00B4340D"/>
    <w:rsid w:val="00B43A60"/>
    <w:rsid w:val="00B43E07"/>
    <w:rsid w:val="00B43E6E"/>
    <w:rsid w:val="00B44F14"/>
    <w:rsid w:val="00B45060"/>
    <w:rsid w:val="00B452DF"/>
    <w:rsid w:val="00B45528"/>
    <w:rsid w:val="00B45601"/>
    <w:rsid w:val="00B45D16"/>
    <w:rsid w:val="00B45E12"/>
    <w:rsid w:val="00B466C4"/>
    <w:rsid w:val="00B468CA"/>
    <w:rsid w:val="00B46BA0"/>
    <w:rsid w:val="00B47249"/>
    <w:rsid w:val="00B47546"/>
    <w:rsid w:val="00B475BF"/>
    <w:rsid w:val="00B47A2A"/>
    <w:rsid w:val="00B47B24"/>
    <w:rsid w:val="00B501BA"/>
    <w:rsid w:val="00B50457"/>
    <w:rsid w:val="00B5089F"/>
    <w:rsid w:val="00B50CFF"/>
    <w:rsid w:val="00B50E4D"/>
    <w:rsid w:val="00B50EBB"/>
    <w:rsid w:val="00B51F10"/>
    <w:rsid w:val="00B5388F"/>
    <w:rsid w:val="00B53C5F"/>
    <w:rsid w:val="00B53C86"/>
    <w:rsid w:val="00B53FF9"/>
    <w:rsid w:val="00B546A4"/>
    <w:rsid w:val="00B5477A"/>
    <w:rsid w:val="00B547C5"/>
    <w:rsid w:val="00B54C7F"/>
    <w:rsid w:val="00B5531D"/>
    <w:rsid w:val="00B557F6"/>
    <w:rsid w:val="00B55D33"/>
    <w:rsid w:val="00B55F8B"/>
    <w:rsid w:val="00B56E87"/>
    <w:rsid w:val="00B56F0F"/>
    <w:rsid w:val="00B57B19"/>
    <w:rsid w:val="00B57BA9"/>
    <w:rsid w:val="00B60386"/>
    <w:rsid w:val="00B60640"/>
    <w:rsid w:val="00B60822"/>
    <w:rsid w:val="00B60D9D"/>
    <w:rsid w:val="00B61050"/>
    <w:rsid w:val="00B6288A"/>
    <w:rsid w:val="00B62B8A"/>
    <w:rsid w:val="00B63A3C"/>
    <w:rsid w:val="00B640A4"/>
    <w:rsid w:val="00B643A4"/>
    <w:rsid w:val="00B64EE8"/>
    <w:rsid w:val="00B6539D"/>
    <w:rsid w:val="00B65FB5"/>
    <w:rsid w:val="00B65FCD"/>
    <w:rsid w:val="00B66413"/>
    <w:rsid w:val="00B6683E"/>
    <w:rsid w:val="00B66AF2"/>
    <w:rsid w:val="00B66E2F"/>
    <w:rsid w:val="00B701E8"/>
    <w:rsid w:val="00B7078D"/>
    <w:rsid w:val="00B710B7"/>
    <w:rsid w:val="00B7118F"/>
    <w:rsid w:val="00B719A1"/>
    <w:rsid w:val="00B71DCE"/>
    <w:rsid w:val="00B71F6E"/>
    <w:rsid w:val="00B724A6"/>
    <w:rsid w:val="00B725BA"/>
    <w:rsid w:val="00B72794"/>
    <w:rsid w:val="00B729B5"/>
    <w:rsid w:val="00B72DD2"/>
    <w:rsid w:val="00B73134"/>
    <w:rsid w:val="00B737B2"/>
    <w:rsid w:val="00B7390E"/>
    <w:rsid w:val="00B7402B"/>
    <w:rsid w:val="00B74903"/>
    <w:rsid w:val="00B74B57"/>
    <w:rsid w:val="00B7539F"/>
    <w:rsid w:val="00B753F8"/>
    <w:rsid w:val="00B757D8"/>
    <w:rsid w:val="00B75A45"/>
    <w:rsid w:val="00B75CAF"/>
    <w:rsid w:val="00B75CBC"/>
    <w:rsid w:val="00B75E63"/>
    <w:rsid w:val="00B76143"/>
    <w:rsid w:val="00B767F0"/>
    <w:rsid w:val="00B76C53"/>
    <w:rsid w:val="00B77459"/>
    <w:rsid w:val="00B775E5"/>
    <w:rsid w:val="00B7788D"/>
    <w:rsid w:val="00B779D4"/>
    <w:rsid w:val="00B77C31"/>
    <w:rsid w:val="00B77C3C"/>
    <w:rsid w:val="00B77F6D"/>
    <w:rsid w:val="00B77FD4"/>
    <w:rsid w:val="00B80223"/>
    <w:rsid w:val="00B80389"/>
    <w:rsid w:val="00B80844"/>
    <w:rsid w:val="00B80A73"/>
    <w:rsid w:val="00B80F6A"/>
    <w:rsid w:val="00B810E6"/>
    <w:rsid w:val="00B81510"/>
    <w:rsid w:val="00B817A8"/>
    <w:rsid w:val="00B81B5F"/>
    <w:rsid w:val="00B81D38"/>
    <w:rsid w:val="00B82050"/>
    <w:rsid w:val="00B820D5"/>
    <w:rsid w:val="00B82334"/>
    <w:rsid w:val="00B82880"/>
    <w:rsid w:val="00B82DDF"/>
    <w:rsid w:val="00B838E7"/>
    <w:rsid w:val="00B83AB2"/>
    <w:rsid w:val="00B83C9A"/>
    <w:rsid w:val="00B84705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94B"/>
    <w:rsid w:val="00B86F57"/>
    <w:rsid w:val="00B87839"/>
    <w:rsid w:val="00B87CA9"/>
    <w:rsid w:val="00B9066A"/>
    <w:rsid w:val="00B90737"/>
    <w:rsid w:val="00B9154E"/>
    <w:rsid w:val="00B915F3"/>
    <w:rsid w:val="00B91964"/>
    <w:rsid w:val="00B91A57"/>
    <w:rsid w:val="00B92020"/>
    <w:rsid w:val="00B932D8"/>
    <w:rsid w:val="00B935DA"/>
    <w:rsid w:val="00B94029"/>
    <w:rsid w:val="00B9436F"/>
    <w:rsid w:val="00B94F91"/>
    <w:rsid w:val="00B9552C"/>
    <w:rsid w:val="00B95B39"/>
    <w:rsid w:val="00B95B96"/>
    <w:rsid w:val="00B962FD"/>
    <w:rsid w:val="00B96338"/>
    <w:rsid w:val="00BA0788"/>
    <w:rsid w:val="00BA07A5"/>
    <w:rsid w:val="00BA0963"/>
    <w:rsid w:val="00BA0A58"/>
    <w:rsid w:val="00BA0AB5"/>
    <w:rsid w:val="00BA0DB3"/>
    <w:rsid w:val="00BA173D"/>
    <w:rsid w:val="00BA1A55"/>
    <w:rsid w:val="00BA20A9"/>
    <w:rsid w:val="00BA2330"/>
    <w:rsid w:val="00BA24B1"/>
    <w:rsid w:val="00BA2ADE"/>
    <w:rsid w:val="00BA33D5"/>
    <w:rsid w:val="00BA3639"/>
    <w:rsid w:val="00BA38ED"/>
    <w:rsid w:val="00BA3AB4"/>
    <w:rsid w:val="00BA3B2B"/>
    <w:rsid w:val="00BA426B"/>
    <w:rsid w:val="00BA451E"/>
    <w:rsid w:val="00BA4C4B"/>
    <w:rsid w:val="00BA569B"/>
    <w:rsid w:val="00BA5859"/>
    <w:rsid w:val="00BA59F2"/>
    <w:rsid w:val="00BA5D99"/>
    <w:rsid w:val="00BA5FE8"/>
    <w:rsid w:val="00BA6514"/>
    <w:rsid w:val="00BA6B06"/>
    <w:rsid w:val="00BA6CBA"/>
    <w:rsid w:val="00BA7813"/>
    <w:rsid w:val="00BA7A8F"/>
    <w:rsid w:val="00BB0288"/>
    <w:rsid w:val="00BB07E0"/>
    <w:rsid w:val="00BB0A3C"/>
    <w:rsid w:val="00BB0E66"/>
    <w:rsid w:val="00BB0F66"/>
    <w:rsid w:val="00BB0FB1"/>
    <w:rsid w:val="00BB1287"/>
    <w:rsid w:val="00BB15AC"/>
    <w:rsid w:val="00BB1795"/>
    <w:rsid w:val="00BB18D5"/>
    <w:rsid w:val="00BB1A3A"/>
    <w:rsid w:val="00BB1C8F"/>
    <w:rsid w:val="00BB1EB2"/>
    <w:rsid w:val="00BB203E"/>
    <w:rsid w:val="00BB20D7"/>
    <w:rsid w:val="00BB2766"/>
    <w:rsid w:val="00BB2831"/>
    <w:rsid w:val="00BB378B"/>
    <w:rsid w:val="00BB4093"/>
    <w:rsid w:val="00BB41F5"/>
    <w:rsid w:val="00BB4278"/>
    <w:rsid w:val="00BB45C9"/>
    <w:rsid w:val="00BB4C4A"/>
    <w:rsid w:val="00BB4D99"/>
    <w:rsid w:val="00BB4DA9"/>
    <w:rsid w:val="00BB4EF1"/>
    <w:rsid w:val="00BB4F91"/>
    <w:rsid w:val="00BB50AF"/>
    <w:rsid w:val="00BB51D0"/>
    <w:rsid w:val="00BB535B"/>
    <w:rsid w:val="00BB54FB"/>
    <w:rsid w:val="00BB5D15"/>
    <w:rsid w:val="00BB6119"/>
    <w:rsid w:val="00BB688B"/>
    <w:rsid w:val="00BB68B5"/>
    <w:rsid w:val="00BB6ABA"/>
    <w:rsid w:val="00BB6CDA"/>
    <w:rsid w:val="00BB6FF8"/>
    <w:rsid w:val="00BB70A6"/>
    <w:rsid w:val="00BB731F"/>
    <w:rsid w:val="00BB790E"/>
    <w:rsid w:val="00BC004B"/>
    <w:rsid w:val="00BC0294"/>
    <w:rsid w:val="00BC0BA9"/>
    <w:rsid w:val="00BC0EF9"/>
    <w:rsid w:val="00BC1120"/>
    <w:rsid w:val="00BC193B"/>
    <w:rsid w:val="00BC1A59"/>
    <w:rsid w:val="00BC1CD9"/>
    <w:rsid w:val="00BC1FBB"/>
    <w:rsid w:val="00BC2500"/>
    <w:rsid w:val="00BC2740"/>
    <w:rsid w:val="00BC2B4B"/>
    <w:rsid w:val="00BC2C7A"/>
    <w:rsid w:val="00BC3160"/>
    <w:rsid w:val="00BC3389"/>
    <w:rsid w:val="00BC3944"/>
    <w:rsid w:val="00BC3D6F"/>
    <w:rsid w:val="00BC482A"/>
    <w:rsid w:val="00BC499B"/>
    <w:rsid w:val="00BC4AE6"/>
    <w:rsid w:val="00BC4FCB"/>
    <w:rsid w:val="00BC503B"/>
    <w:rsid w:val="00BC5437"/>
    <w:rsid w:val="00BC56C4"/>
    <w:rsid w:val="00BC5967"/>
    <w:rsid w:val="00BC5B04"/>
    <w:rsid w:val="00BC5F4C"/>
    <w:rsid w:val="00BC6240"/>
    <w:rsid w:val="00BC6329"/>
    <w:rsid w:val="00BC67B4"/>
    <w:rsid w:val="00BC6C23"/>
    <w:rsid w:val="00BC72A6"/>
    <w:rsid w:val="00BC7330"/>
    <w:rsid w:val="00BC7B55"/>
    <w:rsid w:val="00BC7E19"/>
    <w:rsid w:val="00BC7E8D"/>
    <w:rsid w:val="00BD0538"/>
    <w:rsid w:val="00BD075C"/>
    <w:rsid w:val="00BD0819"/>
    <w:rsid w:val="00BD0D0F"/>
    <w:rsid w:val="00BD15AC"/>
    <w:rsid w:val="00BD1C11"/>
    <w:rsid w:val="00BD2216"/>
    <w:rsid w:val="00BD2A90"/>
    <w:rsid w:val="00BD34FA"/>
    <w:rsid w:val="00BD3D67"/>
    <w:rsid w:val="00BD3E89"/>
    <w:rsid w:val="00BD429C"/>
    <w:rsid w:val="00BD447E"/>
    <w:rsid w:val="00BD46E1"/>
    <w:rsid w:val="00BD4C79"/>
    <w:rsid w:val="00BD569B"/>
    <w:rsid w:val="00BD5DD1"/>
    <w:rsid w:val="00BD6306"/>
    <w:rsid w:val="00BD63FC"/>
    <w:rsid w:val="00BD67B2"/>
    <w:rsid w:val="00BD69BB"/>
    <w:rsid w:val="00BD6CD0"/>
    <w:rsid w:val="00BD6D2C"/>
    <w:rsid w:val="00BD6D94"/>
    <w:rsid w:val="00BD71C7"/>
    <w:rsid w:val="00BD759D"/>
    <w:rsid w:val="00BD777C"/>
    <w:rsid w:val="00BD7A4D"/>
    <w:rsid w:val="00BD7AD9"/>
    <w:rsid w:val="00BD7EE3"/>
    <w:rsid w:val="00BD7FFB"/>
    <w:rsid w:val="00BE0384"/>
    <w:rsid w:val="00BE0911"/>
    <w:rsid w:val="00BE1000"/>
    <w:rsid w:val="00BE135D"/>
    <w:rsid w:val="00BE1573"/>
    <w:rsid w:val="00BE1747"/>
    <w:rsid w:val="00BE18C1"/>
    <w:rsid w:val="00BE1A97"/>
    <w:rsid w:val="00BE1B77"/>
    <w:rsid w:val="00BE1B9B"/>
    <w:rsid w:val="00BE1E1A"/>
    <w:rsid w:val="00BE1E6B"/>
    <w:rsid w:val="00BE27B6"/>
    <w:rsid w:val="00BE30EA"/>
    <w:rsid w:val="00BE3122"/>
    <w:rsid w:val="00BE321C"/>
    <w:rsid w:val="00BE33AA"/>
    <w:rsid w:val="00BE34CE"/>
    <w:rsid w:val="00BE35D2"/>
    <w:rsid w:val="00BE3A41"/>
    <w:rsid w:val="00BE4927"/>
    <w:rsid w:val="00BE4CCB"/>
    <w:rsid w:val="00BE5111"/>
    <w:rsid w:val="00BE597B"/>
    <w:rsid w:val="00BE5AC5"/>
    <w:rsid w:val="00BE5BC0"/>
    <w:rsid w:val="00BE5BEB"/>
    <w:rsid w:val="00BE5C19"/>
    <w:rsid w:val="00BE6232"/>
    <w:rsid w:val="00BE636E"/>
    <w:rsid w:val="00BE6432"/>
    <w:rsid w:val="00BE6999"/>
    <w:rsid w:val="00BE6A1F"/>
    <w:rsid w:val="00BE6C5E"/>
    <w:rsid w:val="00BE6DC7"/>
    <w:rsid w:val="00BE70F0"/>
    <w:rsid w:val="00BE7582"/>
    <w:rsid w:val="00BF02AD"/>
    <w:rsid w:val="00BF030A"/>
    <w:rsid w:val="00BF06D6"/>
    <w:rsid w:val="00BF0CDB"/>
    <w:rsid w:val="00BF129F"/>
    <w:rsid w:val="00BF1E90"/>
    <w:rsid w:val="00BF2D55"/>
    <w:rsid w:val="00BF2E9F"/>
    <w:rsid w:val="00BF3561"/>
    <w:rsid w:val="00BF3798"/>
    <w:rsid w:val="00BF397C"/>
    <w:rsid w:val="00BF3CCB"/>
    <w:rsid w:val="00BF41AD"/>
    <w:rsid w:val="00BF461D"/>
    <w:rsid w:val="00BF4747"/>
    <w:rsid w:val="00BF4D06"/>
    <w:rsid w:val="00BF4F95"/>
    <w:rsid w:val="00BF5143"/>
    <w:rsid w:val="00BF51AB"/>
    <w:rsid w:val="00BF54B0"/>
    <w:rsid w:val="00BF5543"/>
    <w:rsid w:val="00BF5D09"/>
    <w:rsid w:val="00BF5D7C"/>
    <w:rsid w:val="00BF5E85"/>
    <w:rsid w:val="00BF6027"/>
    <w:rsid w:val="00BF6777"/>
    <w:rsid w:val="00BF6B39"/>
    <w:rsid w:val="00BF7177"/>
    <w:rsid w:val="00BF72BE"/>
    <w:rsid w:val="00BF75F2"/>
    <w:rsid w:val="00BF7793"/>
    <w:rsid w:val="00BF780D"/>
    <w:rsid w:val="00BF7C47"/>
    <w:rsid w:val="00C005CA"/>
    <w:rsid w:val="00C006CD"/>
    <w:rsid w:val="00C00B16"/>
    <w:rsid w:val="00C00CD9"/>
    <w:rsid w:val="00C00EDC"/>
    <w:rsid w:val="00C01087"/>
    <w:rsid w:val="00C010AF"/>
    <w:rsid w:val="00C0118F"/>
    <w:rsid w:val="00C03215"/>
    <w:rsid w:val="00C03347"/>
    <w:rsid w:val="00C0363B"/>
    <w:rsid w:val="00C037D0"/>
    <w:rsid w:val="00C03E12"/>
    <w:rsid w:val="00C04C82"/>
    <w:rsid w:val="00C057EA"/>
    <w:rsid w:val="00C05A89"/>
    <w:rsid w:val="00C05C6D"/>
    <w:rsid w:val="00C05FBC"/>
    <w:rsid w:val="00C065B3"/>
    <w:rsid w:val="00C06715"/>
    <w:rsid w:val="00C068B6"/>
    <w:rsid w:val="00C07174"/>
    <w:rsid w:val="00C07584"/>
    <w:rsid w:val="00C07729"/>
    <w:rsid w:val="00C07842"/>
    <w:rsid w:val="00C07CAC"/>
    <w:rsid w:val="00C07DEE"/>
    <w:rsid w:val="00C10453"/>
    <w:rsid w:val="00C10622"/>
    <w:rsid w:val="00C10872"/>
    <w:rsid w:val="00C10989"/>
    <w:rsid w:val="00C11431"/>
    <w:rsid w:val="00C11B10"/>
    <w:rsid w:val="00C11B92"/>
    <w:rsid w:val="00C129D4"/>
    <w:rsid w:val="00C12CAB"/>
    <w:rsid w:val="00C13779"/>
    <w:rsid w:val="00C13BC3"/>
    <w:rsid w:val="00C13EDB"/>
    <w:rsid w:val="00C13F4E"/>
    <w:rsid w:val="00C141D8"/>
    <w:rsid w:val="00C148D1"/>
    <w:rsid w:val="00C14CAB"/>
    <w:rsid w:val="00C15315"/>
    <w:rsid w:val="00C15DF3"/>
    <w:rsid w:val="00C160C4"/>
    <w:rsid w:val="00C16208"/>
    <w:rsid w:val="00C1698A"/>
    <w:rsid w:val="00C16DB2"/>
    <w:rsid w:val="00C16E53"/>
    <w:rsid w:val="00C16EA3"/>
    <w:rsid w:val="00C174FD"/>
    <w:rsid w:val="00C1771F"/>
    <w:rsid w:val="00C17ACD"/>
    <w:rsid w:val="00C20DA2"/>
    <w:rsid w:val="00C21466"/>
    <w:rsid w:val="00C21756"/>
    <w:rsid w:val="00C21EE4"/>
    <w:rsid w:val="00C21F64"/>
    <w:rsid w:val="00C2200A"/>
    <w:rsid w:val="00C221E1"/>
    <w:rsid w:val="00C222C7"/>
    <w:rsid w:val="00C22664"/>
    <w:rsid w:val="00C237C7"/>
    <w:rsid w:val="00C242BF"/>
    <w:rsid w:val="00C24425"/>
    <w:rsid w:val="00C24561"/>
    <w:rsid w:val="00C24609"/>
    <w:rsid w:val="00C25D60"/>
    <w:rsid w:val="00C26896"/>
    <w:rsid w:val="00C268B2"/>
    <w:rsid w:val="00C26A59"/>
    <w:rsid w:val="00C26D3C"/>
    <w:rsid w:val="00C2711E"/>
    <w:rsid w:val="00C27E29"/>
    <w:rsid w:val="00C301D2"/>
    <w:rsid w:val="00C3058E"/>
    <w:rsid w:val="00C30617"/>
    <w:rsid w:val="00C30628"/>
    <w:rsid w:val="00C30C05"/>
    <w:rsid w:val="00C30C3A"/>
    <w:rsid w:val="00C30F34"/>
    <w:rsid w:val="00C3129E"/>
    <w:rsid w:val="00C3143B"/>
    <w:rsid w:val="00C31905"/>
    <w:rsid w:val="00C31D64"/>
    <w:rsid w:val="00C3234B"/>
    <w:rsid w:val="00C32824"/>
    <w:rsid w:val="00C32E95"/>
    <w:rsid w:val="00C33311"/>
    <w:rsid w:val="00C33542"/>
    <w:rsid w:val="00C33856"/>
    <w:rsid w:val="00C338C5"/>
    <w:rsid w:val="00C33D17"/>
    <w:rsid w:val="00C33D30"/>
    <w:rsid w:val="00C33FBC"/>
    <w:rsid w:val="00C34008"/>
    <w:rsid w:val="00C345A8"/>
    <w:rsid w:val="00C3464C"/>
    <w:rsid w:val="00C34A24"/>
    <w:rsid w:val="00C35439"/>
    <w:rsid w:val="00C35993"/>
    <w:rsid w:val="00C362D8"/>
    <w:rsid w:val="00C363A2"/>
    <w:rsid w:val="00C363ED"/>
    <w:rsid w:val="00C36692"/>
    <w:rsid w:val="00C369C2"/>
    <w:rsid w:val="00C36AB8"/>
    <w:rsid w:val="00C37796"/>
    <w:rsid w:val="00C37A73"/>
    <w:rsid w:val="00C37ADB"/>
    <w:rsid w:val="00C409AF"/>
    <w:rsid w:val="00C409DB"/>
    <w:rsid w:val="00C40B4F"/>
    <w:rsid w:val="00C40D84"/>
    <w:rsid w:val="00C40FEF"/>
    <w:rsid w:val="00C41155"/>
    <w:rsid w:val="00C41769"/>
    <w:rsid w:val="00C41A58"/>
    <w:rsid w:val="00C422B7"/>
    <w:rsid w:val="00C423F5"/>
    <w:rsid w:val="00C424D8"/>
    <w:rsid w:val="00C42C2F"/>
    <w:rsid w:val="00C42F2D"/>
    <w:rsid w:val="00C430D1"/>
    <w:rsid w:val="00C43838"/>
    <w:rsid w:val="00C43CCF"/>
    <w:rsid w:val="00C44260"/>
    <w:rsid w:val="00C4428A"/>
    <w:rsid w:val="00C443DF"/>
    <w:rsid w:val="00C448A5"/>
    <w:rsid w:val="00C449B2"/>
    <w:rsid w:val="00C449DB"/>
    <w:rsid w:val="00C44A7A"/>
    <w:rsid w:val="00C44CEB"/>
    <w:rsid w:val="00C454C3"/>
    <w:rsid w:val="00C459B6"/>
    <w:rsid w:val="00C45C20"/>
    <w:rsid w:val="00C45C85"/>
    <w:rsid w:val="00C460D1"/>
    <w:rsid w:val="00C46B25"/>
    <w:rsid w:val="00C46E60"/>
    <w:rsid w:val="00C4713B"/>
    <w:rsid w:val="00C50142"/>
    <w:rsid w:val="00C5033A"/>
    <w:rsid w:val="00C50882"/>
    <w:rsid w:val="00C50E4D"/>
    <w:rsid w:val="00C51091"/>
    <w:rsid w:val="00C5127D"/>
    <w:rsid w:val="00C513A6"/>
    <w:rsid w:val="00C515C6"/>
    <w:rsid w:val="00C516A3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4DE"/>
    <w:rsid w:val="00C54615"/>
    <w:rsid w:val="00C54DB1"/>
    <w:rsid w:val="00C55083"/>
    <w:rsid w:val="00C55863"/>
    <w:rsid w:val="00C55C16"/>
    <w:rsid w:val="00C55E5E"/>
    <w:rsid w:val="00C55F29"/>
    <w:rsid w:val="00C55F91"/>
    <w:rsid w:val="00C572D3"/>
    <w:rsid w:val="00C57515"/>
    <w:rsid w:val="00C57C64"/>
    <w:rsid w:val="00C57CAF"/>
    <w:rsid w:val="00C57CF6"/>
    <w:rsid w:val="00C6073B"/>
    <w:rsid w:val="00C607E3"/>
    <w:rsid w:val="00C60986"/>
    <w:rsid w:val="00C60B0B"/>
    <w:rsid w:val="00C613D3"/>
    <w:rsid w:val="00C61B84"/>
    <w:rsid w:val="00C61C39"/>
    <w:rsid w:val="00C61F81"/>
    <w:rsid w:val="00C622E9"/>
    <w:rsid w:val="00C62A9B"/>
    <w:rsid w:val="00C633D2"/>
    <w:rsid w:val="00C63457"/>
    <w:rsid w:val="00C6390B"/>
    <w:rsid w:val="00C63C13"/>
    <w:rsid w:val="00C642F7"/>
    <w:rsid w:val="00C643AE"/>
    <w:rsid w:val="00C64655"/>
    <w:rsid w:val="00C64900"/>
    <w:rsid w:val="00C64E4F"/>
    <w:rsid w:val="00C6512F"/>
    <w:rsid w:val="00C652F5"/>
    <w:rsid w:val="00C65565"/>
    <w:rsid w:val="00C65766"/>
    <w:rsid w:val="00C65B81"/>
    <w:rsid w:val="00C66939"/>
    <w:rsid w:val="00C669C9"/>
    <w:rsid w:val="00C66A74"/>
    <w:rsid w:val="00C66BFE"/>
    <w:rsid w:val="00C671BE"/>
    <w:rsid w:val="00C6770E"/>
    <w:rsid w:val="00C677C7"/>
    <w:rsid w:val="00C70343"/>
    <w:rsid w:val="00C70635"/>
    <w:rsid w:val="00C713CA"/>
    <w:rsid w:val="00C71560"/>
    <w:rsid w:val="00C71D70"/>
    <w:rsid w:val="00C71F19"/>
    <w:rsid w:val="00C72431"/>
    <w:rsid w:val="00C7245A"/>
    <w:rsid w:val="00C7260A"/>
    <w:rsid w:val="00C72712"/>
    <w:rsid w:val="00C727FD"/>
    <w:rsid w:val="00C72E60"/>
    <w:rsid w:val="00C72FDE"/>
    <w:rsid w:val="00C7340B"/>
    <w:rsid w:val="00C7345A"/>
    <w:rsid w:val="00C73468"/>
    <w:rsid w:val="00C73790"/>
    <w:rsid w:val="00C73A8F"/>
    <w:rsid w:val="00C7400D"/>
    <w:rsid w:val="00C742DA"/>
    <w:rsid w:val="00C74F8F"/>
    <w:rsid w:val="00C752AF"/>
    <w:rsid w:val="00C75A49"/>
    <w:rsid w:val="00C75F04"/>
    <w:rsid w:val="00C77510"/>
    <w:rsid w:val="00C77EED"/>
    <w:rsid w:val="00C80115"/>
    <w:rsid w:val="00C80FEC"/>
    <w:rsid w:val="00C81393"/>
    <w:rsid w:val="00C81E24"/>
    <w:rsid w:val="00C82B86"/>
    <w:rsid w:val="00C82C8A"/>
    <w:rsid w:val="00C82D37"/>
    <w:rsid w:val="00C82E65"/>
    <w:rsid w:val="00C82FA3"/>
    <w:rsid w:val="00C8307A"/>
    <w:rsid w:val="00C832F4"/>
    <w:rsid w:val="00C83516"/>
    <w:rsid w:val="00C83855"/>
    <w:rsid w:val="00C83AC6"/>
    <w:rsid w:val="00C83D8B"/>
    <w:rsid w:val="00C83FDD"/>
    <w:rsid w:val="00C8434E"/>
    <w:rsid w:val="00C84B07"/>
    <w:rsid w:val="00C84FB8"/>
    <w:rsid w:val="00C850FC"/>
    <w:rsid w:val="00C85518"/>
    <w:rsid w:val="00C8552C"/>
    <w:rsid w:val="00C85AE5"/>
    <w:rsid w:val="00C85B18"/>
    <w:rsid w:val="00C85E9C"/>
    <w:rsid w:val="00C85F28"/>
    <w:rsid w:val="00C8633B"/>
    <w:rsid w:val="00C865AF"/>
    <w:rsid w:val="00C86F06"/>
    <w:rsid w:val="00C86FD7"/>
    <w:rsid w:val="00C870D3"/>
    <w:rsid w:val="00C87308"/>
    <w:rsid w:val="00C87A2A"/>
    <w:rsid w:val="00C87D7D"/>
    <w:rsid w:val="00C87E53"/>
    <w:rsid w:val="00C9056B"/>
    <w:rsid w:val="00C91206"/>
    <w:rsid w:val="00C91860"/>
    <w:rsid w:val="00C91D65"/>
    <w:rsid w:val="00C92172"/>
    <w:rsid w:val="00C92231"/>
    <w:rsid w:val="00C923DA"/>
    <w:rsid w:val="00C92E98"/>
    <w:rsid w:val="00C92FFD"/>
    <w:rsid w:val="00C931A1"/>
    <w:rsid w:val="00C931E2"/>
    <w:rsid w:val="00C93422"/>
    <w:rsid w:val="00C93586"/>
    <w:rsid w:val="00C9376E"/>
    <w:rsid w:val="00C93E50"/>
    <w:rsid w:val="00C94374"/>
    <w:rsid w:val="00C94645"/>
    <w:rsid w:val="00C94BFA"/>
    <w:rsid w:val="00C950D1"/>
    <w:rsid w:val="00C95D44"/>
    <w:rsid w:val="00C95E4A"/>
    <w:rsid w:val="00C96382"/>
    <w:rsid w:val="00C96799"/>
    <w:rsid w:val="00C9690B"/>
    <w:rsid w:val="00C96F7D"/>
    <w:rsid w:val="00C97582"/>
    <w:rsid w:val="00C97766"/>
    <w:rsid w:val="00C97767"/>
    <w:rsid w:val="00CA020D"/>
    <w:rsid w:val="00CA0549"/>
    <w:rsid w:val="00CA05CF"/>
    <w:rsid w:val="00CA0702"/>
    <w:rsid w:val="00CA079C"/>
    <w:rsid w:val="00CA07E8"/>
    <w:rsid w:val="00CA1265"/>
    <w:rsid w:val="00CA13CA"/>
    <w:rsid w:val="00CA18EA"/>
    <w:rsid w:val="00CA1DF7"/>
    <w:rsid w:val="00CA1F4E"/>
    <w:rsid w:val="00CA2E55"/>
    <w:rsid w:val="00CA31ED"/>
    <w:rsid w:val="00CA38B1"/>
    <w:rsid w:val="00CA398A"/>
    <w:rsid w:val="00CA3BB4"/>
    <w:rsid w:val="00CA42F8"/>
    <w:rsid w:val="00CA4938"/>
    <w:rsid w:val="00CA65BD"/>
    <w:rsid w:val="00CA6920"/>
    <w:rsid w:val="00CA7068"/>
    <w:rsid w:val="00CA7208"/>
    <w:rsid w:val="00CA74C8"/>
    <w:rsid w:val="00CA7863"/>
    <w:rsid w:val="00CA7AC4"/>
    <w:rsid w:val="00CA7D74"/>
    <w:rsid w:val="00CA7F5B"/>
    <w:rsid w:val="00CB00D4"/>
    <w:rsid w:val="00CB0473"/>
    <w:rsid w:val="00CB0A9D"/>
    <w:rsid w:val="00CB0B03"/>
    <w:rsid w:val="00CB14FD"/>
    <w:rsid w:val="00CB19C7"/>
    <w:rsid w:val="00CB1D37"/>
    <w:rsid w:val="00CB2875"/>
    <w:rsid w:val="00CB2A80"/>
    <w:rsid w:val="00CB2CB0"/>
    <w:rsid w:val="00CB2CF4"/>
    <w:rsid w:val="00CB30F9"/>
    <w:rsid w:val="00CB31D8"/>
    <w:rsid w:val="00CB3603"/>
    <w:rsid w:val="00CB3C29"/>
    <w:rsid w:val="00CB3F94"/>
    <w:rsid w:val="00CB40EF"/>
    <w:rsid w:val="00CB44AE"/>
    <w:rsid w:val="00CB4B29"/>
    <w:rsid w:val="00CB5040"/>
    <w:rsid w:val="00CB51A6"/>
    <w:rsid w:val="00CB555B"/>
    <w:rsid w:val="00CB5F37"/>
    <w:rsid w:val="00CB67A0"/>
    <w:rsid w:val="00CB6BBD"/>
    <w:rsid w:val="00CB75DE"/>
    <w:rsid w:val="00CB77DD"/>
    <w:rsid w:val="00CB7A72"/>
    <w:rsid w:val="00CB7C29"/>
    <w:rsid w:val="00CC0324"/>
    <w:rsid w:val="00CC0431"/>
    <w:rsid w:val="00CC08BD"/>
    <w:rsid w:val="00CC0BE4"/>
    <w:rsid w:val="00CC0E5B"/>
    <w:rsid w:val="00CC0F4A"/>
    <w:rsid w:val="00CC11AE"/>
    <w:rsid w:val="00CC11DB"/>
    <w:rsid w:val="00CC14A5"/>
    <w:rsid w:val="00CC1527"/>
    <w:rsid w:val="00CC1F9C"/>
    <w:rsid w:val="00CC25B2"/>
    <w:rsid w:val="00CC29A4"/>
    <w:rsid w:val="00CC3045"/>
    <w:rsid w:val="00CC3ADC"/>
    <w:rsid w:val="00CC3D0D"/>
    <w:rsid w:val="00CC3F4D"/>
    <w:rsid w:val="00CC44DE"/>
    <w:rsid w:val="00CC4941"/>
    <w:rsid w:val="00CC4CF2"/>
    <w:rsid w:val="00CC4D72"/>
    <w:rsid w:val="00CC500C"/>
    <w:rsid w:val="00CC5E1A"/>
    <w:rsid w:val="00CC6065"/>
    <w:rsid w:val="00CC6216"/>
    <w:rsid w:val="00CC66FD"/>
    <w:rsid w:val="00CC69D2"/>
    <w:rsid w:val="00CC6F9D"/>
    <w:rsid w:val="00CC74FC"/>
    <w:rsid w:val="00CC7508"/>
    <w:rsid w:val="00CC7970"/>
    <w:rsid w:val="00CC7E5B"/>
    <w:rsid w:val="00CC7FCC"/>
    <w:rsid w:val="00CC7FE3"/>
    <w:rsid w:val="00CD04A7"/>
    <w:rsid w:val="00CD05D2"/>
    <w:rsid w:val="00CD05E5"/>
    <w:rsid w:val="00CD06A4"/>
    <w:rsid w:val="00CD0BEE"/>
    <w:rsid w:val="00CD0BF8"/>
    <w:rsid w:val="00CD19A8"/>
    <w:rsid w:val="00CD2713"/>
    <w:rsid w:val="00CD2819"/>
    <w:rsid w:val="00CD2932"/>
    <w:rsid w:val="00CD2B51"/>
    <w:rsid w:val="00CD31E6"/>
    <w:rsid w:val="00CD385E"/>
    <w:rsid w:val="00CD3B1A"/>
    <w:rsid w:val="00CD3F09"/>
    <w:rsid w:val="00CD3F4E"/>
    <w:rsid w:val="00CD3F9A"/>
    <w:rsid w:val="00CD5A12"/>
    <w:rsid w:val="00CD5CA9"/>
    <w:rsid w:val="00CD63EC"/>
    <w:rsid w:val="00CD6A3A"/>
    <w:rsid w:val="00CD6E80"/>
    <w:rsid w:val="00CD7333"/>
    <w:rsid w:val="00CD7460"/>
    <w:rsid w:val="00CD7525"/>
    <w:rsid w:val="00CD7B4D"/>
    <w:rsid w:val="00CD7C9A"/>
    <w:rsid w:val="00CD7D4B"/>
    <w:rsid w:val="00CD7E50"/>
    <w:rsid w:val="00CE0223"/>
    <w:rsid w:val="00CE05FA"/>
    <w:rsid w:val="00CE09C0"/>
    <w:rsid w:val="00CE155B"/>
    <w:rsid w:val="00CE1C59"/>
    <w:rsid w:val="00CE1CFF"/>
    <w:rsid w:val="00CE2635"/>
    <w:rsid w:val="00CE2BFB"/>
    <w:rsid w:val="00CE2CD1"/>
    <w:rsid w:val="00CE2CDD"/>
    <w:rsid w:val="00CE3184"/>
    <w:rsid w:val="00CE33AE"/>
    <w:rsid w:val="00CE3506"/>
    <w:rsid w:val="00CE3589"/>
    <w:rsid w:val="00CE3A49"/>
    <w:rsid w:val="00CE3E79"/>
    <w:rsid w:val="00CE4118"/>
    <w:rsid w:val="00CE458C"/>
    <w:rsid w:val="00CE485D"/>
    <w:rsid w:val="00CE5971"/>
    <w:rsid w:val="00CE628E"/>
    <w:rsid w:val="00CE65C5"/>
    <w:rsid w:val="00CE68FF"/>
    <w:rsid w:val="00CE6A3A"/>
    <w:rsid w:val="00CE6E70"/>
    <w:rsid w:val="00CE7070"/>
    <w:rsid w:val="00CE72D3"/>
    <w:rsid w:val="00CE7333"/>
    <w:rsid w:val="00CE7B2F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30CE"/>
    <w:rsid w:val="00CF30F8"/>
    <w:rsid w:val="00CF3DBD"/>
    <w:rsid w:val="00CF4E99"/>
    <w:rsid w:val="00CF5168"/>
    <w:rsid w:val="00CF5729"/>
    <w:rsid w:val="00CF5883"/>
    <w:rsid w:val="00CF5A64"/>
    <w:rsid w:val="00CF5EC2"/>
    <w:rsid w:val="00CF6254"/>
    <w:rsid w:val="00CF62D6"/>
    <w:rsid w:val="00CF650C"/>
    <w:rsid w:val="00CF6759"/>
    <w:rsid w:val="00CF6977"/>
    <w:rsid w:val="00CF6D67"/>
    <w:rsid w:val="00CF7430"/>
    <w:rsid w:val="00CF799B"/>
    <w:rsid w:val="00CF7BD4"/>
    <w:rsid w:val="00D0093D"/>
    <w:rsid w:val="00D013A9"/>
    <w:rsid w:val="00D014BC"/>
    <w:rsid w:val="00D026F2"/>
    <w:rsid w:val="00D028E9"/>
    <w:rsid w:val="00D0305F"/>
    <w:rsid w:val="00D032FC"/>
    <w:rsid w:val="00D038CC"/>
    <w:rsid w:val="00D042CC"/>
    <w:rsid w:val="00D046CB"/>
    <w:rsid w:val="00D04BA3"/>
    <w:rsid w:val="00D04EB2"/>
    <w:rsid w:val="00D055AB"/>
    <w:rsid w:val="00D058E8"/>
    <w:rsid w:val="00D05F4A"/>
    <w:rsid w:val="00D069BE"/>
    <w:rsid w:val="00D06A54"/>
    <w:rsid w:val="00D06BE4"/>
    <w:rsid w:val="00D07010"/>
    <w:rsid w:val="00D07A55"/>
    <w:rsid w:val="00D07AFD"/>
    <w:rsid w:val="00D07BB0"/>
    <w:rsid w:val="00D10D7D"/>
    <w:rsid w:val="00D11050"/>
    <w:rsid w:val="00D113DE"/>
    <w:rsid w:val="00D113F8"/>
    <w:rsid w:val="00D114D5"/>
    <w:rsid w:val="00D117CC"/>
    <w:rsid w:val="00D11D59"/>
    <w:rsid w:val="00D11E8F"/>
    <w:rsid w:val="00D11F92"/>
    <w:rsid w:val="00D1225A"/>
    <w:rsid w:val="00D125CF"/>
    <w:rsid w:val="00D126DC"/>
    <w:rsid w:val="00D128E5"/>
    <w:rsid w:val="00D12B45"/>
    <w:rsid w:val="00D12F91"/>
    <w:rsid w:val="00D13082"/>
    <w:rsid w:val="00D1311D"/>
    <w:rsid w:val="00D134A5"/>
    <w:rsid w:val="00D138DC"/>
    <w:rsid w:val="00D13CE6"/>
    <w:rsid w:val="00D13D70"/>
    <w:rsid w:val="00D15644"/>
    <w:rsid w:val="00D1572D"/>
    <w:rsid w:val="00D15A1B"/>
    <w:rsid w:val="00D15AB5"/>
    <w:rsid w:val="00D15E3E"/>
    <w:rsid w:val="00D15EB0"/>
    <w:rsid w:val="00D1622F"/>
    <w:rsid w:val="00D16258"/>
    <w:rsid w:val="00D162F3"/>
    <w:rsid w:val="00D163CB"/>
    <w:rsid w:val="00D169EF"/>
    <w:rsid w:val="00D17414"/>
    <w:rsid w:val="00D17468"/>
    <w:rsid w:val="00D176A5"/>
    <w:rsid w:val="00D17903"/>
    <w:rsid w:val="00D17F32"/>
    <w:rsid w:val="00D17F4A"/>
    <w:rsid w:val="00D203D4"/>
    <w:rsid w:val="00D2090D"/>
    <w:rsid w:val="00D20A57"/>
    <w:rsid w:val="00D220CB"/>
    <w:rsid w:val="00D22D39"/>
    <w:rsid w:val="00D22E1E"/>
    <w:rsid w:val="00D23474"/>
    <w:rsid w:val="00D2393C"/>
    <w:rsid w:val="00D239CC"/>
    <w:rsid w:val="00D23BBB"/>
    <w:rsid w:val="00D23D72"/>
    <w:rsid w:val="00D23FA6"/>
    <w:rsid w:val="00D24493"/>
    <w:rsid w:val="00D24D5B"/>
    <w:rsid w:val="00D25013"/>
    <w:rsid w:val="00D25899"/>
    <w:rsid w:val="00D26313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64A"/>
    <w:rsid w:val="00D316A1"/>
    <w:rsid w:val="00D316EA"/>
    <w:rsid w:val="00D317EE"/>
    <w:rsid w:val="00D31DBE"/>
    <w:rsid w:val="00D321D4"/>
    <w:rsid w:val="00D3237D"/>
    <w:rsid w:val="00D3271C"/>
    <w:rsid w:val="00D32B42"/>
    <w:rsid w:val="00D32C22"/>
    <w:rsid w:val="00D331D2"/>
    <w:rsid w:val="00D33735"/>
    <w:rsid w:val="00D33778"/>
    <w:rsid w:val="00D33DB3"/>
    <w:rsid w:val="00D34001"/>
    <w:rsid w:val="00D34294"/>
    <w:rsid w:val="00D34470"/>
    <w:rsid w:val="00D34851"/>
    <w:rsid w:val="00D351B3"/>
    <w:rsid w:val="00D358F8"/>
    <w:rsid w:val="00D35C7C"/>
    <w:rsid w:val="00D35D36"/>
    <w:rsid w:val="00D3735B"/>
    <w:rsid w:val="00D373BE"/>
    <w:rsid w:val="00D377B6"/>
    <w:rsid w:val="00D3790F"/>
    <w:rsid w:val="00D37B41"/>
    <w:rsid w:val="00D37F0B"/>
    <w:rsid w:val="00D400F3"/>
    <w:rsid w:val="00D40C80"/>
    <w:rsid w:val="00D418F1"/>
    <w:rsid w:val="00D41FF2"/>
    <w:rsid w:val="00D42184"/>
    <w:rsid w:val="00D42254"/>
    <w:rsid w:val="00D4229F"/>
    <w:rsid w:val="00D42485"/>
    <w:rsid w:val="00D42DFD"/>
    <w:rsid w:val="00D438B2"/>
    <w:rsid w:val="00D43B59"/>
    <w:rsid w:val="00D43B6A"/>
    <w:rsid w:val="00D43D29"/>
    <w:rsid w:val="00D446D5"/>
    <w:rsid w:val="00D44C9C"/>
    <w:rsid w:val="00D45244"/>
    <w:rsid w:val="00D454B3"/>
    <w:rsid w:val="00D46147"/>
    <w:rsid w:val="00D466D6"/>
    <w:rsid w:val="00D469C0"/>
    <w:rsid w:val="00D46FD5"/>
    <w:rsid w:val="00D47345"/>
    <w:rsid w:val="00D47834"/>
    <w:rsid w:val="00D47E1B"/>
    <w:rsid w:val="00D505C4"/>
    <w:rsid w:val="00D506D4"/>
    <w:rsid w:val="00D517C7"/>
    <w:rsid w:val="00D51B1A"/>
    <w:rsid w:val="00D51C4E"/>
    <w:rsid w:val="00D5247C"/>
    <w:rsid w:val="00D52606"/>
    <w:rsid w:val="00D5268A"/>
    <w:rsid w:val="00D52C5D"/>
    <w:rsid w:val="00D52D81"/>
    <w:rsid w:val="00D53BF0"/>
    <w:rsid w:val="00D54558"/>
    <w:rsid w:val="00D54AB4"/>
    <w:rsid w:val="00D54D80"/>
    <w:rsid w:val="00D54F05"/>
    <w:rsid w:val="00D5511A"/>
    <w:rsid w:val="00D557B4"/>
    <w:rsid w:val="00D5616F"/>
    <w:rsid w:val="00D56661"/>
    <w:rsid w:val="00D56733"/>
    <w:rsid w:val="00D5686A"/>
    <w:rsid w:val="00D56EBF"/>
    <w:rsid w:val="00D57102"/>
    <w:rsid w:val="00D57BB3"/>
    <w:rsid w:val="00D602AF"/>
    <w:rsid w:val="00D602F0"/>
    <w:rsid w:val="00D605BE"/>
    <w:rsid w:val="00D60E73"/>
    <w:rsid w:val="00D60F44"/>
    <w:rsid w:val="00D6102C"/>
    <w:rsid w:val="00D6108D"/>
    <w:rsid w:val="00D61968"/>
    <w:rsid w:val="00D619CF"/>
    <w:rsid w:val="00D61ED4"/>
    <w:rsid w:val="00D6270E"/>
    <w:rsid w:val="00D62710"/>
    <w:rsid w:val="00D62730"/>
    <w:rsid w:val="00D627D7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C0C"/>
    <w:rsid w:val="00D6523B"/>
    <w:rsid w:val="00D65465"/>
    <w:rsid w:val="00D6613F"/>
    <w:rsid w:val="00D66269"/>
    <w:rsid w:val="00D66594"/>
    <w:rsid w:val="00D66770"/>
    <w:rsid w:val="00D66DEB"/>
    <w:rsid w:val="00D6733F"/>
    <w:rsid w:val="00D675F2"/>
    <w:rsid w:val="00D67660"/>
    <w:rsid w:val="00D67CE1"/>
    <w:rsid w:val="00D67FD3"/>
    <w:rsid w:val="00D7013A"/>
    <w:rsid w:val="00D70290"/>
    <w:rsid w:val="00D703C7"/>
    <w:rsid w:val="00D708A8"/>
    <w:rsid w:val="00D70AB4"/>
    <w:rsid w:val="00D70BB8"/>
    <w:rsid w:val="00D70D07"/>
    <w:rsid w:val="00D70D7B"/>
    <w:rsid w:val="00D71143"/>
    <w:rsid w:val="00D71539"/>
    <w:rsid w:val="00D71680"/>
    <w:rsid w:val="00D7168C"/>
    <w:rsid w:val="00D716AF"/>
    <w:rsid w:val="00D71C6A"/>
    <w:rsid w:val="00D71FD5"/>
    <w:rsid w:val="00D72029"/>
    <w:rsid w:val="00D72465"/>
    <w:rsid w:val="00D72D3A"/>
    <w:rsid w:val="00D7304E"/>
    <w:rsid w:val="00D730B7"/>
    <w:rsid w:val="00D73785"/>
    <w:rsid w:val="00D73C4C"/>
    <w:rsid w:val="00D74434"/>
    <w:rsid w:val="00D744B6"/>
    <w:rsid w:val="00D7468C"/>
    <w:rsid w:val="00D74794"/>
    <w:rsid w:val="00D74D02"/>
    <w:rsid w:val="00D7555C"/>
    <w:rsid w:val="00D75FBB"/>
    <w:rsid w:val="00D76166"/>
    <w:rsid w:val="00D76CFE"/>
    <w:rsid w:val="00D76ECE"/>
    <w:rsid w:val="00D76F38"/>
    <w:rsid w:val="00D775B8"/>
    <w:rsid w:val="00D77C35"/>
    <w:rsid w:val="00D80173"/>
    <w:rsid w:val="00D80282"/>
    <w:rsid w:val="00D80AAE"/>
    <w:rsid w:val="00D813EC"/>
    <w:rsid w:val="00D81438"/>
    <w:rsid w:val="00D81D40"/>
    <w:rsid w:val="00D81D72"/>
    <w:rsid w:val="00D8218D"/>
    <w:rsid w:val="00D8240A"/>
    <w:rsid w:val="00D825E9"/>
    <w:rsid w:val="00D83A62"/>
    <w:rsid w:val="00D83CBA"/>
    <w:rsid w:val="00D83F43"/>
    <w:rsid w:val="00D83FF5"/>
    <w:rsid w:val="00D85C5F"/>
    <w:rsid w:val="00D8602E"/>
    <w:rsid w:val="00D865E6"/>
    <w:rsid w:val="00D86639"/>
    <w:rsid w:val="00D86715"/>
    <w:rsid w:val="00D8672C"/>
    <w:rsid w:val="00D86A84"/>
    <w:rsid w:val="00D86BA6"/>
    <w:rsid w:val="00D87495"/>
    <w:rsid w:val="00D8774E"/>
    <w:rsid w:val="00D8776D"/>
    <w:rsid w:val="00D90055"/>
    <w:rsid w:val="00D906B6"/>
    <w:rsid w:val="00D90FC5"/>
    <w:rsid w:val="00D91D83"/>
    <w:rsid w:val="00D921E4"/>
    <w:rsid w:val="00D92A78"/>
    <w:rsid w:val="00D92BA2"/>
    <w:rsid w:val="00D92C73"/>
    <w:rsid w:val="00D93255"/>
    <w:rsid w:val="00D93503"/>
    <w:rsid w:val="00D937F7"/>
    <w:rsid w:val="00D93874"/>
    <w:rsid w:val="00D944CD"/>
    <w:rsid w:val="00D9532E"/>
    <w:rsid w:val="00D9559A"/>
    <w:rsid w:val="00D95C71"/>
    <w:rsid w:val="00D9664B"/>
    <w:rsid w:val="00D974DA"/>
    <w:rsid w:val="00D9786B"/>
    <w:rsid w:val="00D9787D"/>
    <w:rsid w:val="00D97DE2"/>
    <w:rsid w:val="00DA0235"/>
    <w:rsid w:val="00DA03CC"/>
    <w:rsid w:val="00DA0549"/>
    <w:rsid w:val="00DA05FD"/>
    <w:rsid w:val="00DA1385"/>
    <w:rsid w:val="00DA1692"/>
    <w:rsid w:val="00DA16DF"/>
    <w:rsid w:val="00DA1B2C"/>
    <w:rsid w:val="00DA1C58"/>
    <w:rsid w:val="00DA1EC6"/>
    <w:rsid w:val="00DA24BD"/>
    <w:rsid w:val="00DA2D47"/>
    <w:rsid w:val="00DA2E8E"/>
    <w:rsid w:val="00DA2FA4"/>
    <w:rsid w:val="00DA31BE"/>
    <w:rsid w:val="00DA3234"/>
    <w:rsid w:val="00DA3462"/>
    <w:rsid w:val="00DA35E2"/>
    <w:rsid w:val="00DA3993"/>
    <w:rsid w:val="00DA466E"/>
    <w:rsid w:val="00DA46AB"/>
    <w:rsid w:val="00DA553D"/>
    <w:rsid w:val="00DA55FC"/>
    <w:rsid w:val="00DA5732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F0F"/>
    <w:rsid w:val="00DA70C2"/>
    <w:rsid w:val="00DA71FA"/>
    <w:rsid w:val="00DA728C"/>
    <w:rsid w:val="00DA7EDA"/>
    <w:rsid w:val="00DB048B"/>
    <w:rsid w:val="00DB0C4A"/>
    <w:rsid w:val="00DB1DAD"/>
    <w:rsid w:val="00DB1DE5"/>
    <w:rsid w:val="00DB22AE"/>
    <w:rsid w:val="00DB22B4"/>
    <w:rsid w:val="00DB2926"/>
    <w:rsid w:val="00DB2B75"/>
    <w:rsid w:val="00DB37EB"/>
    <w:rsid w:val="00DB3A4A"/>
    <w:rsid w:val="00DB41F5"/>
    <w:rsid w:val="00DB49DA"/>
    <w:rsid w:val="00DB4B1B"/>
    <w:rsid w:val="00DB530C"/>
    <w:rsid w:val="00DB54A2"/>
    <w:rsid w:val="00DB5943"/>
    <w:rsid w:val="00DB597C"/>
    <w:rsid w:val="00DB5993"/>
    <w:rsid w:val="00DB63CE"/>
    <w:rsid w:val="00DB642D"/>
    <w:rsid w:val="00DB66EF"/>
    <w:rsid w:val="00DB6B27"/>
    <w:rsid w:val="00DB7D33"/>
    <w:rsid w:val="00DB7D3E"/>
    <w:rsid w:val="00DC005E"/>
    <w:rsid w:val="00DC04E3"/>
    <w:rsid w:val="00DC05B4"/>
    <w:rsid w:val="00DC0AF6"/>
    <w:rsid w:val="00DC0E2D"/>
    <w:rsid w:val="00DC15B8"/>
    <w:rsid w:val="00DC19B2"/>
    <w:rsid w:val="00DC1FFB"/>
    <w:rsid w:val="00DC2270"/>
    <w:rsid w:val="00DC2A3C"/>
    <w:rsid w:val="00DC2AC3"/>
    <w:rsid w:val="00DC2ACD"/>
    <w:rsid w:val="00DC2E21"/>
    <w:rsid w:val="00DC31D4"/>
    <w:rsid w:val="00DC34E2"/>
    <w:rsid w:val="00DC36EA"/>
    <w:rsid w:val="00DC3880"/>
    <w:rsid w:val="00DC3A8E"/>
    <w:rsid w:val="00DC3BEE"/>
    <w:rsid w:val="00DC3D79"/>
    <w:rsid w:val="00DC3E44"/>
    <w:rsid w:val="00DC4791"/>
    <w:rsid w:val="00DC5459"/>
    <w:rsid w:val="00DC57B6"/>
    <w:rsid w:val="00DC5893"/>
    <w:rsid w:val="00DC6E91"/>
    <w:rsid w:val="00DC6F7F"/>
    <w:rsid w:val="00DC7661"/>
    <w:rsid w:val="00DC781E"/>
    <w:rsid w:val="00DC78C4"/>
    <w:rsid w:val="00DC7B82"/>
    <w:rsid w:val="00DC7C35"/>
    <w:rsid w:val="00DC7EBD"/>
    <w:rsid w:val="00DD039D"/>
    <w:rsid w:val="00DD06D0"/>
    <w:rsid w:val="00DD0D78"/>
    <w:rsid w:val="00DD113D"/>
    <w:rsid w:val="00DD115A"/>
    <w:rsid w:val="00DD1251"/>
    <w:rsid w:val="00DD1887"/>
    <w:rsid w:val="00DD248D"/>
    <w:rsid w:val="00DD269C"/>
    <w:rsid w:val="00DD3619"/>
    <w:rsid w:val="00DD388E"/>
    <w:rsid w:val="00DD3901"/>
    <w:rsid w:val="00DD3917"/>
    <w:rsid w:val="00DD3BFB"/>
    <w:rsid w:val="00DD3D23"/>
    <w:rsid w:val="00DD3FEA"/>
    <w:rsid w:val="00DD4418"/>
    <w:rsid w:val="00DD4471"/>
    <w:rsid w:val="00DD448B"/>
    <w:rsid w:val="00DD48B0"/>
    <w:rsid w:val="00DD499E"/>
    <w:rsid w:val="00DD54B0"/>
    <w:rsid w:val="00DD558F"/>
    <w:rsid w:val="00DD58B9"/>
    <w:rsid w:val="00DD58E3"/>
    <w:rsid w:val="00DD5ADE"/>
    <w:rsid w:val="00DD5F54"/>
    <w:rsid w:val="00DD6217"/>
    <w:rsid w:val="00DD6D33"/>
    <w:rsid w:val="00DD7093"/>
    <w:rsid w:val="00DD71CC"/>
    <w:rsid w:val="00DD7981"/>
    <w:rsid w:val="00DE175F"/>
    <w:rsid w:val="00DE1BA4"/>
    <w:rsid w:val="00DE1FDE"/>
    <w:rsid w:val="00DE2087"/>
    <w:rsid w:val="00DE296A"/>
    <w:rsid w:val="00DE2E61"/>
    <w:rsid w:val="00DE3575"/>
    <w:rsid w:val="00DE3726"/>
    <w:rsid w:val="00DE3C81"/>
    <w:rsid w:val="00DE3D02"/>
    <w:rsid w:val="00DE447C"/>
    <w:rsid w:val="00DE4868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786"/>
    <w:rsid w:val="00DE689F"/>
    <w:rsid w:val="00DE6A26"/>
    <w:rsid w:val="00DE6F11"/>
    <w:rsid w:val="00DE7C65"/>
    <w:rsid w:val="00DE7E62"/>
    <w:rsid w:val="00DF0939"/>
    <w:rsid w:val="00DF0A88"/>
    <w:rsid w:val="00DF0AFE"/>
    <w:rsid w:val="00DF103A"/>
    <w:rsid w:val="00DF118E"/>
    <w:rsid w:val="00DF120A"/>
    <w:rsid w:val="00DF1414"/>
    <w:rsid w:val="00DF156E"/>
    <w:rsid w:val="00DF2872"/>
    <w:rsid w:val="00DF2C3D"/>
    <w:rsid w:val="00DF3147"/>
    <w:rsid w:val="00DF347C"/>
    <w:rsid w:val="00DF38C9"/>
    <w:rsid w:val="00DF414F"/>
    <w:rsid w:val="00DF48E6"/>
    <w:rsid w:val="00DF4AD7"/>
    <w:rsid w:val="00DF4D7A"/>
    <w:rsid w:val="00DF4F2C"/>
    <w:rsid w:val="00DF4F55"/>
    <w:rsid w:val="00DF5090"/>
    <w:rsid w:val="00DF547E"/>
    <w:rsid w:val="00DF67E7"/>
    <w:rsid w:val="00DF6CB9"/>
    <w:rsid w:val="00DF6D5F"/>
    <w:rsid w:val="00DF6E18"/>
    <w:rsid w:val="00DF7374"/>
    <w:rsid w:val="00DF7546"/>
    <w:rsid w:val="00DF77ED"/>
    <w:rsid w:val="00DF7B69"/>
    <w:rsid w:val="00E0045C"/>
    <w:rsid w:val="00E006B1"/>
    <w:rsid w:val="00E0085B"/>
    <w:rsid w:val="00E00926"/>
    <w:rsid w:val="00E012BD"/>
    <w:rsid w:val="00E01482"/>
    <w:rsid w:val="00E01694"/>
    <w:rsid w:val="00E01A42"/>
    <w:rsid w:val="00E01CBB"/>
    <w:rsid w:val="00E01CFC"/>
    <w:rsid w:val="00E01D9D"/>
    <w:rsid w:val="00E01F36"/>
    <w:rsid w:val="00E021C3"/>
    <w:rsid w:val="00E03010"/>
    <w:rsid w:val="00E031C4"/>
    <w:rsid w:val="00E03348"/>
    <w:rsid w:val="00E0338A"/>
    <w:rsid w:val="00E035A7"/>
    <w:rsid w:val="00E037E4"/>
    <w:rsid w:val="00E03D2F"/>
    <w:rsid w:val="00E03F2C"/>
    <w:rsid w:val="00E0453A"/>
    <w:rsid w:val="00E049FA"/>
    <w:rsid w:val="00E04AA0"/>
    <w:rsid w:val="00E05037"/>
    <w:rsid w:val="00E0532C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5A8"/>
    <w:rsid w:val="00E066E5"/>
    <w:rsid w:val="00E07121"/>
    <w:rsid w:val="00E079D9"/>
    <w:rsid w:val="00E07A45"/>
    <w:rsid w:val="00E07F41"/>
    <w:rsid w:val="00E1015A"/>
    <w:rsid w:val="00E108AE"/>
    <w:rsid w:val="00E10D32"/>
    <w:rsid w:val="00E112F2"/>
    <w:rsid w:val="00E11A3F"/>
    <w:rsid w:val="00E11E2F"/>
    <w:rsid w:val="00E11E35"/>
    <w:rsid w:val="00E12594"/>
    <w:rsid w:val="00E12CF2"/>
    <w:rsid w:val="00E12FB1"/>
    <w:rsid w:val="00E12FD2"/>
    <w:rsid w:val="00E13041"/>
    <w:rsid w:val="00E133D5"/>
    <w:rsid w:val="00E1354F"/>
    <w:rsid w:val="00E1372C"/>
    <w:rsid w:val="00E144B1"/>
    <w:rsid w:val="00E14825"/>
    <w:rsid w:val="00E14BE2"/>
    <w:rsid w:val="00E14D2C"/>
    <w:rsid w:val="00E150C5"/>
    <w:rsid w:val="00E151E6"/>
    <w:rsid w:val="00E15423"/>
    <w:rsid w:val="00E15893"/>
    <w:rsid w:val="00E1589F"/>
    <w:rsid w:val="00E164C8"/>
    <w:rsid w:val="00E164F7"/>
    <w:rsid w:val="00E16ABF"/>
    <w:rsid w:val="00E16E03"/>
    <w:rsid w:val="00E17747"/>
    <w:rsid w:val="00E204BE"/>
    <w:rsid w:val="00E2053B"/>
    <w:rsid w:val="00E20919"/>
    <w:rsid w:val="00E2109F"/>
    <w:rsid w:val="00E214E7"/>
    <w:rsid w:val="00E2175C"/>
    <w:rsid w:val="00E21C42"/>
    <w:rsid w:val="00E21CD1"/>
    <w:rsid w:val="00E222AA"/>
    <w:rsid w:val="00E2273B"/>
    <w:rsid w:val="00E23584"/>
    <w:rsid w:val="00E235BE"/>
    <w:rsid w:val="00E237A3"/>
    <w:rsid w:val="00E23CFF"/>
    <w:rsid w:val="00E23D85"/>
    <w:rsid w:val="00E248DE"/>
    <w:rsid w:val="00E24B6D"/>
    <w:rsid w:val="00E24D19"/>
    <w:rsid w:val="00E24DB7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74E4"/>
    <w:rsid w:val="00E30119"/>
    <w:rsid w:val="00E307B9"/>
    <w:rsid w:val="00E307E4"/>
    <w:rsid w:val="00E30A15"/>
    <w:rsid w:val="00E30D08"/>
    <w:rsid w:val="00E30E5D"/>
    <w:rsid w:val="00E31909"/>
    <w:rsid w:val="00E31AF5"/>
    <w:rsid w:val="00E31FEA"/>
    <w:rsid w:val="00E322DE"/>
    <w:rsid w:val="00E322ED"/>
    <w:rsid w:val="00E327F3"/>
    <w:rsid w:val="00E32AAF"/>
    <w:rsid w:val="00E335EC"/>
    <w:rsid w:val="00E3367E"/>
    <w:rsid w:val="00E33A63"/>
    <w:rsid w:val="00E342F2"/>
    <w:rsid w:val="00E34615"/>
    <w:rsid w:val="00E34BC7"/>
    <w:rsid w:val="00E34CFA"/>
    <w:rsid w:val="00E35060"/>
    <w:rsid w:val="00E3567F"/>
    <w:rsid w:val="00E35C8F"/>
    <w:rsid w:val="00E360F3"/>
    <w:rsid w:val="00E361D3"/>
    <w:rsid w:val="00E36A9D"/>
    <w:rsid w:val="00E37023"/>
    <w:rsid w:val="00E37071"/>
    <w:rsid w:val="00E375FF"/>
    <w:rsid w:val="00E37653"/>
    <w:rsid w:val="00E37A17"/>
    <w:rsid w:val="00E37D7C"/>
    <w:rsid w:val="00E37EBA"/>
    <w:rsid w:val="00E4023A"/>
    <w:rsid w:val="00E40F8A"/>
    <w:rsid w:val="00E40FE3"/>
    <w:rsid w:val="00E411E3"/>
    <w:rsid w:val="00E41B1B"/>
    <w:rsid w:val="00E41BF5"/>
    <w:rsid w:val="00E41D61"/>
    <w:rsid w:val="00E42053"/>
    <w:rsid w:val="00E42D94"/>
    <w:rsid w:val="00E43000"/>
    <w:rsid w:val="00E433A8"/>
    <w:rsid w:val="00E43607"/>
    <w:rsid w:val="00E437C2"/>
    <w:rsid w:val="00E43A20"/>
    <w:rsid w:val="00E44248"/>
    <w:rsid w:val="00E44713"/>
    <w:rsid w:val="00E44779"/>
    <w:rsid w:val="00E4479D"/>
    <w:rsid w:val="00E448B7"/>
    <w:rsid w:val="00E458E3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107"/>
    <w:rsid w:val="00E51322"/>
    <w:rsid w:val="00E514E6"/>
    <w:rsid w:val="00E51525"/>
    <w:rsid w:val="00E517B9"/>
    <w:rsid w:val="00E517D5"/>
    <w:rsid w:val="00E5199B"/>
    <w:rsid w:val="00E51EB7"/>
    <w:rsid w:val="00E52392"/>
    <w:rsid w:val="00E5289B"/>
    <w:rsid w:val="00E53379"/>
    <w:rsid w:val="00E53A3E"/>
    <w:rsid w:val="00E54D2E"/>
    <w:rsid w:val="00E55149"/>
    <w:rsid w:val="00E5612A"/>
    <w:rsid w:val="00E56364"/>
    <w:rsid w:val="00E5663C"/>
    <w:rsid w:val="00E567C0"/>
    <w:rsid w:val="00E56B34"/>
    <w:rsid w:val="00E56ED6"/>
    <w:rsid w:val="00E57053"/>
    <w:rsid w:val="00E5728A"/>
    <w:rsid w:val="00E57A2B"/>
    <w:rsid w:val="00E57AD6"/>
    <w:rsid w:val="00E57BE3"/>
    <w:rsid w:val="00E6019C"/>
    <w:rsid w:val="00E605D6"/>
    <w:rsid w:val="00E60C9B"/>
    <w:rsid w:val="00E611B3"/>
    <w:rsid w:val="00E6190A"/>
    <w:rsid w:val="00E61BAD"/>
    <w:rsid w:val="00E6231B"/>
    <w:rsid w:val="00E6243F"/>
    <w:rsid w:val="00E62675"/>
    <w:rsid w:val="00E628FE"/>
    <w:rsid w:val="00E62C62"/>
    <w:rsid w:val="00E63216"/>
    <w:rsid w:val="00E633D5"/>
    <w:rsid w:val="00E635BC"/>
    <w:rsid w:val="00E6377E"/>
    <w:rsid w:val="00E63A39"/>
    <w:rsid w:val="00E63FEC"/>
    <w:rsid w:val="00E646B8"/>
    <w:rsid w:val="00E64C4E"/>
    <w:rsid w:val="00E656E0"/>
    <w:rsid w:val="00E65E99"/>
    <w:rsid w:val="00E65ED4"/>
    <w:rsid w:val="00E6617C"/>
    <w:rsid w:val="00E6640F"/>
    <w:rsid w:val="00E66505"/>
    <w:rsid w:val="00E66724"/>
    <w:rsid w:val="00E66892"/>
    <w:rsid w:val="00E66A75"/>
    <w:rsid w:val="00E66D34"/>
    <w:rsid w:val="00E6741A"/>
    <w:rsid w:val="00E674D2"/>
    <w:rsid w:val="00E67814"/>
    <w:rsid w:val="00E70351"/>
    <w:rsid w:val="00E70682"/>
    <w:rsid w:val="00E70802"/>
    <w:rsid w:val="00E70D8D"/>
    <w:rsid w:val="00E70E6E"/>
    <w:rsid w:val="00E71172"/>
    <w:rsid w:val="00E711EA"/>
    <w:rsid w:val="00E71A36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E9B"/>
    <w:rsid w:val="00E73EF4"/>
    <w:rsid w:val="00E74297"/>
    <w:rsid w:val="00E74A41"/>
    <w:rsid w:val="00E74C71"/>
    <w:rsid w:val="00E74E98"/>
    <w:rsid w:val="00E751E4"/>
    <w:rsid w:val="00E75715"/>
    <w:rsid w:val="00E75777"/>
    <w:rsid w:val="00E75B64"/>
    <w:rsid w:val="00E75C82"/>
    <w:rsid w:val="00E75DE8"/>
    <w:rsid w:val="00E75E2B"/>
    <w:rsid w:val="00E76A09"/>
    <w:rsid w:val="00E76A41"/>
    <w:rsid w:val="00E76BB4"/>
    <w:rsid w:val="00E76C67"/>
    <w:rsid w:val="00E76D6F"/>
    <w:rsid w:val="00E80170"/>
    <w:rsid w:val="00E80708"/>
    <w:rsid w:val="00E80AED"/>
    <w:rsid w:val="00E81203"/>
    <w:rsid w:val="00E81221"/>
    <w:rsid w:val="00E812D3"/>
    <w:rsid w:val="00E81534"/>
    <w:rsid w:val="00E8176A"/>
    <w:rsid w:val="00E81949"/>
    <w:rsid w:val="00E819B2"/>
    <w:rsid w:val="00E81ADF"/>
    <w:rsid w:val="00E81DB8"/>
    <w:rsid w:val="00E82D71"/>
    <w:rsid w:val="00E82FB1"/>
    <w:rsid w:val="00E83585"/>
    <w:rsid w:val="00E839BA"/>
    <w:rsid w:val="00E83BCC"/>
    <w:rsid w:val="00E83F3B"/>
    <w:rsid w:val="00E8400C"/>
    <w:rsid w:val="00E8421D"/>
    <w:rsid w:val="00E842CD"/>
    <w:rsid w:val="00E848F7"/>
    <w:rsid w:val="00E85B65"/>
    <w:rsid w:val="00E85F7C"/>
    <w:rsid w:val="00E8606A"/>
    <w:rsid w:val="00E86119"/>
    <w:rsid w:val="00E8622A"/>
    <w:rsid w:val="00E86D53"/>
    <w:rsid w:val="00E86E8D"/>
    <w:rsid w:val="00E86EC3"/>
    <w:rsid w:val="00E8746A"/>
    <w:rsid w:val="00E87AFF"/>
    <w:rsid w:val="00E87F96"/>
    <w:rsid w:val="00E90083"/>
    <w:rsid w:val="00E90153"/>
    <w:rsid w:val="00E90329"/>
    <w:rsid w:val="00E904EA"/>
    <w:rsid w:val="00E90520"/>
    <w:rsid w:val="00E907B4"/>
    <w:rsid w:val="00E90903"/>
    <w:rsid w:val="00E90990"/>
    <w:rsid w:val="00E90F34"/>
    <w:rsid w:val="00E91197"/>
    <w:rsid w:val="00E911D0"/>
    <w:rsid w:val="00E912E8"/>
    <w:rsid w:val="00E91462"/>
    <w:rsid w:val="00E9184E"/>
    <w:rsid w:val="00E91D55"/>
    <w:rsid w:val="00E91EC4"/>
    <w:rsid w:val="00E92192"/>
    <w:rsid w:val="00E92457"/>
    <w:rsid w:val="00E92552"/>
    <w:rsid w:val="00E9265F"/>
    <w:rsid w:val="00E9288C"/>
    <w:rsid w:val="00E92D67"/>
    <w:rsid w:val="00E930A3"/>
    <w:rsid w:val="00E934E0"/>
    <w:rsid w:val="00E935ED"/>
    <w:rsid w:val="00E93999"/>
    <w:rsid w:val="00E94153"/>
    <w:rsid w:val="00E94270"/>
    <w:rsid w:val="00E95160"/>
    <w:rsid w:val="00E95196"/>
    <w:rsid w:val="00E95A64"/>
    <w:rsid w:val="00E95E00"/>
    <w:rsid w:val="00E95F85"/>
    <w:rsid w:val="00E96083"/>
    <w:rsid w:val="00E96955"/>
    <w:rsid w:val="00E96E5B"/>
    <w:rsid w:val="00E96F4E"/>
    <w:rsid w:val="00E97CC6"/>
    <w:rsid w:val="00E97CD2"/>
    <w:rsid w:val="00EA07FF"/>
    <w:rsid w:val="00EA096E"/>
    <w:rsid w:val="00EA0BE7"/>
    <w:rsid w:val="00EA1159"/>
    <w:rsid w:val="00EA123B"/>
    <w:rsid w:val="00EA1682"/>
    <w:rsid w:val="00EA1D50"/>
    <w:rsid w:val="00EA1D76"/>
    <w:rsid w:val="00EA1DAA"/>
    <w:rsid w:val="00EA2548"/>
    <w:rsid w:val="00EA2707"/>
    <w:rsid w:val="00EA2758"/>
    <w:rsid w:val="00EA305A"/>
    <w:rsid w:val="00EA306B"/>
    <w:rsid w:val="00EA3221"/>
    <w:rsid w:val="00EA3458"/>
    <w:rsid w:val="00EA3823"/>
    <w:rsid w:val="00EA3971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A35"/>
    <w:rsid w:val="00EB0D7D"/>
    <w:rsid w:val="00EB0F5C"/>
    <w:rsid w:val="00EB1478"/>
    <w:rsid w:val="00EB16B8"/>
    <w:rsid w:val="00EB1AF5"/>
    <w:rsid w:val="00EB20B6"/>
    <w:rsid w:val="00EB2138"/>
    <w:rsid w:val="00EB2580"/>
    <w:rsid w:val="00EB2A6D"/>
    <w:rsid w:val="00EB2AAF"/>
    <w:rsid w:val="00EB2DA6"/>
    <w:rsid w:val="00EB3480"/>
    <w:rsid w:val="00EB36F1"/>
    <w:rsid w:val="00EB3A49"/>
    <w:rsid w:val="00EB3F02"/>
    <w:rsid w:val="00EB3F83"/>
    <w:rsid w:val="00EB479D"/>
    <w:rsid w:val="00EB5197"/>
    <w:rsid w:val="00EB5DBD"/>
    <w:rsid w:val="00EB5DC5"/>
    <w:rsid w:val="00EB5FCE"/>
    <w:rsid w:val="00EB6401"/>
    <w:rsid w:val="00EB6591"/>
    <w:rsid w:val="00EB6C05"/>
    <w:rsid w:val="00EB7277"/>
    <w:rsid w:val="00EC00CC"/>
    <w:rsid w:val="00EC0734"/>
    <w:rsid w:val="00EC10A8"/>
    <w:rsid w:val="00EC1112"/>
    <w:rsid w:val="00EC1F92"/>
    <w:rsid w:val="00EC2B57"/>
    <w:rsid w:val="00EC2DD1"/>
    <w:rsid w:val="00EC2F15"/>
    <w:rsid w:val="00EC312B"/>
    <w:rsid w:val="00EC3256"/>
    <w:rsid w:val="00EC4128"/>
    <w:rsid w:val="00EC42D0"/>
    <w:rsid w:val="00EC4B95"/>
    <w:rsid w:val="00EC4D59"/>
    <w:rsid w:val="00EC534A"/>
    <w:rsid w:val="00EC53F0"/>
    <w:rsid w:val="00EC5C51"/>
    <w:rsid w:val="00EC5E82"/>
    <w:rsid w:val="00EC6640"/>
    <w:rsid w:val="00EC66B2"/>
    <w:rsid w:val="00EC6AF1"/>
    <w:rsid w:val="00EC6C8A"/>
    <w:rsid w:val="00EC6E0E"/>
    <w:rsid w:val="00EC6E31"/>
    <w:rsid w:val="00EC7344"/>
    <w:rsid w:val="00EC7506"/>
    <w:rsid w:val="00EC7F3F"/>
    <w:rsid w:val="00ED00C9"/>
    <w:rsid w:val="00ED0249"/>
    <w:rsid w:val="00ED0385"/>
    <w:rsid w:val="00ED0407"/>
    <w:rsid w:val="00ED0847"/>
    <w:rsid w:val="00ED092D"/>
    <w:rsid w:val="00ED0F7C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82C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41E"/>
    <w:rsid w:val="00ED6462"/>
    <w:rsid w:val="00ED6B98"/>
    <w:rsid w:val="00ED6FB8"/>
    <w:rsid w:val="00ED73FA"/>
    <w:rsid w:val="00ED74C5"/>
    <w:rsid w:val="00EE02AE"/>
    <w:rsid w:val="00EE03E6"/>
    <w:rsid w:val="00EE0515"/>
    <w:rsid w:val="00EE0DC2"/>
    <w:rsid w:val="00EE104D"/>
    <w:rsid w:val="00EE1904"/>
    <w:rsid w:val="00EE1912"/>
    <w:rsid w:val="00EE20D9"/>
    <w:rsid w:val="00EE233C"/>
    <w:rsid w:val="00EE260B"/>
    <w:rsid w:val="00EE27F0"/>
    <w:rsid w:val="00EE2B83"/>
    <w:rsid w:val="00EE3A22"/>
    <w:rsid w:val="00EE3E62"/>
    <w:rsid w:val="00EE4235"/>
    <w:rsid w:val="00EE4297"/>
    <w:rsid w:val="00EE43BE"/>
    <w:rsid w:val="00EE43C8"/>
    <w:rsid w:val="00EE4AC7"/>
    <w:rsid w:val="00EE5089"/>
    <w:rsid w:val="00EE53BB"/>
    <w:rsid w:val="00EE53DC"/>
    <w:rsid w:val="00EE5621"/>
    <w:rsid w:val="00EE5D99"/>
    <w:rsid w:val="00EE608A"/>
    <w:rsid w:val="00EE615F"/>
    <w:rsid w:val="00EE625C"/>
    <w:rsid w:val="00EE6868"/>
    <w:rsid w:val="00EE72B5"/>
    <w:rsid w:val="00EE745D"/>
    <w:rsid w:val="00EE7657"/>
    <w:rsid w:val="00EE777D"/>
    <w:rsid w:val="00EE7B03"/>
    <w:rsid w:val="00EE7BDC"/>
    <w:rsid w:val="00EE7DE0"/>
    <w:rsid w:val="00EE7E72"/>
    <w:rsid w:val="00EF00D2"/>
    <w:rsid w:val="00EF0543"/>
    <w:rsid w:val="00EF05F9"/>
    <w:rsid w:val="00EF06FB"/>
    <w:rsid w:val="00EF11A0"/>
    <w:rsid w:val="00EF12DA"/>
    <w:rsid w:val="00EF13A3"/>
    <w:rsid w:val="00EF17F9"/>
    <w:rsid w:val="00EF1C3C"/>
    <w:rsid w:val="00EF204A"/>
    <w:rsid w:val="00EF2866"/>
    <w:rsid w:val="00EF29E8"/>
    <w:rsid w:val="00EF2CF7"/>
    <w:rsid w:val="00EF2DB9"/>
    <w:rsid w:val="00EF376E"/>
    <w:rsid w:val="00EF3A63"/>
    <w:rsid w:val="00EF3CAA"/>
    <w:rsid w:val="00EF42EA"/>
    <w:rsid w:val="00EF4596"/>
    <w:rsid w:val="00EF48D4"/>
    <w:rsid w:val="00EF4A94"/>
    <w:rsid w:val="00EF5282"/>
    <w:rsid w:val="00EF592D"/>
    <w:rsid w:val="00EF5C3B"/>
    <w:rsid w:val="00EF5CF0"/>
    <w:rsid w:val="00EF5E64"/>
    <w:rsid w:val="00EF6040"/>
    <w:rsid w:val="00EF66C3"/>
    <w:rsid w:val="00EF6E3E"/>
    <w:rsid w:val="00EF7135"/>
    <w:rsid w:val="00EF7353"/>
    <w:rsid w:val="00EF7BB4"/>
    <w:rsid w:val="00F0030D"/>
    <w:rsid w:val="00F005B8"/>
    <w:rsid w:val="00F0220E"/>
    <w:rsid w:val="00F022B0"/>
    <w:rsid w:val="00F028BC"/>
    <w:rsid w:val="00F02D9C"/>
    <w:rsid w:val="00F02ECF"/>
    <w:rsid w:val="00F02FD2"/>
    <w:rsid w:val="00F036A1"/>
    <w:rsid w:val="00F045D7"/>
    <w:rsid w:val="00F04E92"/>
    <w:rsid w:val="00F04F5E"/>
    <w:rsid w:val="00F04F6F"/>
    <w:rsid w:val="00F058D9"/>
    <w:rsid w:val="00F05AE0"/>
    <w:rsid w:val="00F05DDB"/>
    <w:rsid w:val="00F067E2"/>
    <w:rsid w:val="00F06F2E"/>
    <w:rsid w:val="00F0725C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9AB"/>
    <w:rsid w:val="00F10A9F"/>
    <w:rsid w:val="00F10AC2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31EB"/>
    <w:rsid w:val="00F13F7D"/>
    <w:rsid w:val="00F13FED"/>
    <w:rsid w:val="00F14CEC"/>
    <w:rsid w:val="00F15132"/>
    <w:rsid w:val="00F156C6"/>
    <w:rsid w:val="00F15C16"/>
    <w:rsid w:val="00F15C94"/>
    <w:rsid w:val="00F161EC"/>
    <w:rsid w:val="00F16258"/>
    <w:rsid w:val="00F170EC"/>
    <w:rsid w:val="00F178DF"/>
    <w:rsid w:val="00F17DB5"/>
    <w:rsid w:val="00F2022B"/>
    <w:rsid w:val="00F2026E"/>
    <w:rsid w:val="00F20AFF"/>
    <w:rsid w:val="00F20E27"/>
    <w:rsid w:val="00F20E54"/>
    <w:rsid w:val="00F20E99"/>
    <w:rsid w:val="00F21167"/>
    <w:rsid w:val="00F212D5"/>
    <w:rsid w:val="00F216D9"/>
    <w:rsid w:val="00F2172B"/>
    <w:rsid w:val="00F21C80"/>
    <w:rsid w:val="00F21F46"/>
    <w:rsid w:val="00F2203E"/>
    <w:rsid w:val="00F227E0"/>
    <w:rsid w:val="00F22B14"/>
    <w:rsid w:val="00F231F9"/>
    <w:rsid w:val="00F235A0"/>
    <w:rsid w:val="00F235C7"/>
    <w:rsid w:val="00F23D2A"/>
    <w:rsid w:val="00F248AA"/>
    <w:rsid w:val="00F24C32"/>
    <w:rsid w:val="00F24E5D"/>
    <w:rsid w:val="00F24F7E"/>
    <w:rsid w:val="00F251F7"/>
    <w:rsid w:val="00F25291"/>
    <w:rsid w:val="00F25341"/>
    <w:rsid w:val="00F2587B"/>
    <w:rsid w:val="00F25D91"/>
    <w:rsid w:val="00F260DF"/>
    <w:rsid w:val="00F261C3"/>
    <w:rsid w:val="00F26313"/>
    <w:rsid w:val="00F26384"/>
    <w:rsid w:val="00F26739"/>
    <w:rsid w:val="00F2693D"/>
    <w:rsid w:val="00F26A32"/>
    <w:rsid w:val="00F26E79"/>
    <w:rsid w:val="00F27AFA"/>
    <w:rsid w:val="00F27E01"/>
    <w:rsid w:val="00F27ECF"/>
    <w:rsid w:val="00F309AB"/>
    <w:rsid w:val="00F31A3A"/>
    <w:rsid w:val="00F31FA2"/>
    <w:rsid w:val="00F3247B"/>
    <w:rsid w:val="00F32618"/>
    <w:rsid w:val="00F3269E"/>
    <w:rsid w:val="00F3292B"/>
    <w:rsid w:val="00F33483"/>
    <w:rsid w:val="00F33583"/>
    <w:rsid w:val="00F33C0E"/>
    <w:rsid w:val="00F34422"/>
    <w:rsid w:val="00F346E4"/>
    <w:rsid w:val="00F3478A"/>
    <w:rsid w:val="00F347B3"/>
    <w:rsid w:val="00F34BAD"/>
    <w:rsid w:val="00F34BE7"/>
    <w:rsid w:val="00F351DE"/>
    <w:rsid w:val="00F353C4"/>
    <w:rsid w:val="00F35B32"/>
    <w:rsid w:val="00F36BD8"/>
    <w:rsid w:val="00F37023"/>
    <w:rsid w:val="00F40D47"/>
    <w:rsid w:val="00F41084"/>
    <w:rsid w:val="00F412C4"/>
    <w:rsid w:val="00F412F7"/>
    <w:rsid w:val="00F41AE9"/>
    <w:rsid w:val="00F41C8B"/>
    <w:rsid w:val="00F42084"/>
    <w:rsid w:val="00F424FA"/>
    <w:rsid w:val="00F43334"/>
    <w:rsid w:val="00F4333D"/>
    <w:rsid w:val="00F4356D"/>
    <w:rsid w:val="00F439C7"/>
    <w:rsid w:val="00F43C65"/>
    <w:rsid w:val="00F44FBF"/>
    <w:rsid w:val="00F45380"/>
    <w:rsid w:val="00F453CA"/>
    <w:rsid w:val="00F454C1"/>
    <w:rsid w:val="00F45CE1"/>
    <w:rsid w:val="00F46695"/>
    <w:rsid w:val="00F466D4"/>
    <w:rsid w:val="00F47472"/>
    <w:rsid w:val="00F47A37"/>
    <w:rsid w:val="00F47E20"/>
    <w:rsid w:val="00F47EC1"/>
    <w:rsid w:val="00F47F70"/>
    <w:rsid w:val="00F506C3"/>
    <w:rsid w:val="00F50A8A"/>
    <w:rsid w:val="00F50E4A"/>
    <w:rsid w:val="00F51468"/>
    <w:rsid w:val="00F5173F"/>
    <w:rsid w:val="00F5202B"/>
    <w:rsid w:val="00F53182"/>
    <w:rsid w:val="00F5320C"/>
    <w:rsid w:val="00F53229"/>
    <w:rsid w:val="00F53578"/>
    <w:rsid w:val="00F535A6"/>
    <w:rsid w:val="00F53B25"/>
    <w:rsid w:val="00F5440C"/>
    <w:rsid w:val="00F54BDD"/>
    <w:rsid w:val="00F54F0D"/>
    <w:rsid w:val="00F553CA"/>
    <w:rsid w:val="00F553EC"/>
    <w:rsid w:val="00F555F8"/>
    <w:rsid w:val="00F55A74"/>
    <w:rsid w:val="00F55AD7"/>
    <w:rsid w:val="00F55DB0"/>
    <w:rsid w:val="00F56469"/>
    <w:rsid w:val="00F571A8"/>
    <w:rsid w:val="00F57816"/>
    <w:rsid w:val="00F57B83"/>
    <w:rsid w:val="00F57D27"/>
    <w:rsid w:val="00F601F4"/>
    <w:rsid w:val="00F60388"/>
    <w:rsid w:val="00F605CE"/>
    <w:rsid w:val="00F60BFA"/>
    <w:rsid w:val="00F60C13"/>
    <w:rsid w:val="00F60CF3"/>
    <w:rsid w:val="00F61286"/>
    <w:rsid w:val="00F6188A"/>
    <w:rsid w:val="00F61983"/>
    <w:rsid w:val="00F61B40"/>
    <w:rsid w:val="00F62090"/>
    <w:rsid w:val="00F6242D"/>
    <w:rsid w:val="00F630B9"/>
    <w:rsid w:val="00F63B54"/>
    <w:rsid w:val="00F63CB1"/>
    <w:rsid w:val="00F63F26"/>
    <w:rsid w:val="00F641B2"/>
    <w:rsid w:val="00F64514"/>
    <w:rsid w:val="00F64B89"/>
    <w:rsid w:val="00F651FA"/>
    <w:rsid w:val="00F65892"/>
    <w:rsid w:val="00F66045"/>
    <w:rsid w:val="00F664CB"/>
    <w:rsid w:val="00F66587"/>
    <w:rsid w:val="00F66632"/>
    <w:rsid w:val="00F66ED3"/>
    <w:rsid w:val="00F6780E"/>
    <w:rsid w:val="00F7107C"/>
    <w:rsid w:val="00F71449"/>
    <w:rsid w:val="00F714D5"/>
    <w:rsid w:val="00F71CC2"/>
    <w:rsid w:val="00F71D08"/>
    <w:rsid w:val="00F72834"/>
    <w:rsid w:val="00F7334A"/>
    <w:rsid w:val="00F7334D"/>
    <w:rsid w:val="00F73D01"/>
    <w:rsid w:val="00F74195"/>
    <w:rsid w:val="00F74480"/>
    <w:rsid w:val="00F7457E"/>
    <w:rsid w:val="00F74A2D"/>
    <w:rsid w:val="00F74B40"/>
    <w:rsid w:val="00F75306"/>
    <w:rsid w:val="00F753CC"/>
    <w:rsid w:val="00F753FF"/>
    <w:rsid w:val="00F75B81"/>
    <w:rsid w:val="00F762AC"/>
    <w:rsid w:val="00F76425"/>
    <w:rsid w:val="00F765A8"/>
    <w:rsid w:val="00F76B45"/>
    <w:rsid w:val="00F76F9E"/>
    <w:rsid w:val="00F77581"/>
    <w:rsid w:val="00F77586"/>
    <w:rsid w:val="00F77ECF"/>
    <w:rsid w:val="00F804C9"/>
    <w:rsid w:val="00F80A62"/>
    <w:rsid w:val="00F80DF0"/>
    <w:rsid w:val="00F80F36"/>
    <w:rsid w:val="00F81374"/>
    <w:rsid w:val="00F819B9"/>
    <w:rsid w:val="00F81B3B"/>
    <w:rsid w:val="00F81EE7"/>
    <w:rsid w:val="00F827F9"/>
    <w:rsid w:val="00F828B9"/>
    <w:rsid w:val="00F82D86"/>
    <w:rsid w:val="00F831AC"/>
    <w:rsid w:val="00F8351E"/>
    <w:rsid w:val="00F83C6E"/>
    <w:rsid w:val="00F83F2F"/>
    <w:rsid w:val="00F83F3C"/>
    <w:rsid w:val="00F8434D"/>
    <w:rsid w:val="00F8477D"/>
    <w:rsid w:val="00F848DE"/>
    <w:rsid w:val="00F8490C"/>
    <w:rsid w:val="00F84EDB"/>
    <w:rsid w:val="00F8548C"/>
    <w:rsid w:val="00F85704"/>
    <w:rsid w:val="00F85CC7"/>
    <w:rsid w:val="00F85FAA"/>
    <w:rsid w:val="00F86407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B5F"/>
    <w:rsid w:val="00F91B0C"/>
    <w:rsid w:val="00F91F65"/>
    <w:rsid w:val="00F92663"/>
    <w:rsid w:val="00F92FD7"/>
    <w:rsid w:val="00F932CF"/>
    <w:rsid w:val="00F93528"/>
    <w:rsid w:val="00F9356D"/>
    <w:rsid w:val="00F937AD"/>
    <w:rsid w:val="00F937FA"/>
    <w:rsid w:val="00F93F44"/>
    <w:rsid w:val="00F9431B"/>
    <w:rsid w:val="00F944FB"/>
    <w:rsid w:val="00F94D40"/>
    <w:rsid w:val="00F95D8B"/>
    <w:rsid w:val="00F960DF"/>
    <w:rsid w:val="00F965F1"/>
    <w:rsid w:val="00F966E4"/>
    <w:rsid w:val="00F96E3C"/>
    <w:rsid w:val="00F97034"/>
    <w:rsid w:val="00F97A3D"/>
    <w:rsid w:val="00F97AA0"/>
    <w:rsid w:val="00F97F0A"/>
    <w:rsid w:val="00FA004C"/>
    <w:rsid w:val="00FA0969"/>
    <w:rsid w:val="00FA1106"/>
    <w:rsid w:val="00FA12FB"/>
    <w:rsid w:val="00FA1936"/>
    <w:rsid w:val="00FA1EB4"/>
    <w:rsid w:val="00FA2C1C"/>
    <w:rsid w:val="00FA2EF8"/>
    <w:rsid w:val="00FA3960"/>
    <w:rsid w:val="00FA4034"/>
    <w:rsid w:val="00FA429C"/>
    <w:rsid w:val="00FA43BE"/>
    <w:rsid w:val="00FA43D9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63CB"/>
    <w:rsid w:val="00FA6470"/>
    <w:rsid w:val="00FA6474"/>
    <w:rsid w:val="00FA653D"/>
    <w:rsid w:val="00FA667D"/>
    <w:rsid w:val="00FA6DFE"/>
    <w:rsid w:val="00FB0362"/>
    <w:rsid w:val="00FB05FB"/>
    <w:rsid w:val="00FB0B75"/>
    <w:rsid w:val="00FB0F05"/>
    <w:rsid w:val="00FB0F63"/>
    <w:rsid w:val="00FB100F"/>
    <w:rsid w:val="00FB10EC"/>
    <w:rsid w:val="00FB20B3"/>
    <w:rsid w:val="00FB2661"/>
    <w:rsid w:val="00FB2BA7"/>
    <w:rsid w:val="00FB2E59"/>
    <w:rsid w:val="00FB2ECD"/>
    <w:rsid w:val="00FB3114"/>
    <w:rsid w:val="00FB342E"/>
    <w:rsid w:val="00FB346C"/>
    <w:rsid w:val="00FB3555"/>
    <w:rsid w:val="00FB361C"/>
    <w:rsid w:val="00FB3C3D"/>
    <w:rsid w:val="00FB3CA2"/>
    <w:rsid w:val="00FB3EDA"/>
    <w:rsid w:val="00FB3F40"/>
    <w:rsid w:val="00FB424B"/>
    <w:rsid w:val="00FB4926"/>
    <w:rsid w:val="00FB4E99"/>
    <w:rsid w:val="00FB4ED4"/>
    <w:rsid w:val="00FB4F1E"/>
    <w:rsid w:val="00FB5B09"/>
    <w:rsid w:val="00FB5FB6"/>
    <w:rsid w:val="00FB729D"/>
    <w:rsid w:val="00FB75EB"/>
    <w:rsid w:val="00FB764C"/>
    <w:rsid w:val="00FB78A7"/>
    <w:rsid w:val="00FB79C3"/>
    <w:rsid w:val="00FB7E00"/>
    <w:rsid w:val="00FC02A1"/>
    <w:rsid w:val="00FC0955"/>
    <w:rsid w:val="00FC13F4"/>
    <w:rsid w:val="00FC196E"/>
    <w:rsid w:val="00FC1A3A"/>
    <w:rsid w:val="00FC1E21"/>
    <w:rsid w:val="00FC1F67"/>
    <w:rsid w:val="00FC237B"/>
    <w:rsid w:val="00FC25AF"/>
    <w:rsid w:val="00FC2DB5"/>
    <w:rsid w:val="00FC3440"/>
    <w:rsid w:val="00FC3DFA"/>
    <w:rsid w:val="00FC405B"/>
    <w:rsid w:val="00FC4342"/>
    <w:rsid w:val="00FC4A3E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DC0"/>
    <w:rsid w:val="00FC6FC9"/>
    <w:rsid w:val="00FC7780"/>
    <w:rsid w:val="00FC7831"/>
    <w:rsid w:val="00FC7D3C"/>
    <w:rsid w:val="00FC7E7B"/>
    <w:rsid w:val="00FD013F"/>
    <w:rsid w:val="00FD0226"/>
    <w:rsid w:val="00FD05BE"/>
    <w:rsid w:val="00FD0909"/>
    <w:rsid w:val="00FD0A23"/>
    <w:rsid w:val="00FD0B46"/>
    <w:rsid w:val="00FD0E2D"/>
    <w:rsid w:val="00FD13E6"/>
    <w:rsid w:val="00FD1400"/>
    <w:rsid w:val="00FD1596"/>
    <w:rsid w:val="00FD16F3"/>
    <w:rsid w:val="00FD1799"/>
    <w:rsid w:val="00FD1B70"/>
    <w:rsid w:val="00FD1C6D"/>
    <w:rsid w:val="00FD2145"/>
    <w:rsid w:val="00FD2290"/>
    <w:rsid w:val="00FD31EA"/>
    <w:rsid w:val="00FD367A"/>
    <w:rsid w:val="00FD394A"/>
    <w:rsid w:val="00FD3998"/>
    <w:rsid w:val="00FD3D7B"/>
    <w:rsid w:val="00FD3ED3"/>
    <w:rsid w:val="00FD4002"/>
    <w:rsid w:val="00FD4335"/>
    <w:rsid w:val="00FD4429"/>
    <w:rsid w:val="00FD467A"/>
    <w:rsid w:val="00FD4817"/>
    <w:rsid w:val="00FD4B7F"/>
    <w:rsid w:val="00FD51EE"/>
    <w:rsid w:val="00FD5491"/>
    <w:rsid w:val="00FD67A7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515B"/>
    <w:rsid w:val="00FE5185"/>
    <w:rsid w:val="00FE6040"/>
    <w:rsid w:val="00FE606D"/>
    <w:rsid w:val="00FE6805"/>
    <w:rsid w:val="00FE6940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95E"/>
    <w:rsid w:val="00FE7B6F"/>
    <w:rsid w:val="00FF05D0"/>
    <w:rsid w:val="00FF069F"/>
    <w:rsid w:val="00FF09C7"/>
    <w:rsid w:val="00FF0A32"/>
    <w:rsid w:val="00FF0F86"/>
    <w:rsid w:val="00FF0F90"/>
    <w:rsid w:val="00FF1A9B"/>
    <w:rsid w:val="00FF1CFB"/>
    <w:rsid w:val="00FF25D5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302B"/>
    <w:rsid w:val="00FF37E9"/>
    <w:rsid w:val="00FF3803"/>
    <w:rsid w:val="00FF3B28"/>
    <w:rsid w:val="00FF3D09"/>
    <w:rsid w:val="00FF3D83"/>
    <w:rsid w:val="00FF4261"/>
    <w:rsid w:val="00FF5097"/>
    <w:rsid w:val="00FF5286"/>
    <w:rsid w:val="00FF5CD4"/>
    <w:rsid w:val="00FF60CC"/>
    <w:rsid w:val="00FF61D2"/>
    <w:rsid w:val="00FF6339"/>
    <w:rsid w:val="00FF6511"/>
    <w:rsid w:val="00FF6789"/>
    <w:rsid w:val="00FF6BAD"/>
    <w:rsid w:val="00FF6C9F"/>
    <w:rsid w:val="00FF7188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B29727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21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uiPriority w:val="99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D6C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A74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2587B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9748D0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10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7226BF-5298-43B0-90EF-847A8FB5C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</TotalTime>
  <Pages>71</Pages>
  <Words>14514</Words>
  <Characters>82736</Characters>
  <Application>Microsoft Office Word</Application>
  <DocSecurity>0</DocSecurity>
  <Lines>689</Lines>
  <Paragraphs>194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97056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Sireetorn, Bunrod</cp:lastModifiedBy>
  <cp:revision>5</cp:revision>
  <cp:lastPrinted>2021-02-24T18:38:00Z</cp:lastPrinted>
  <dcterms:created xsi:type="dcterms:W3CDTF">2021-02-25T07:17:00Z</dcterms:created>
  <dcterms:modified xsi:type="dcterms:W3CDTF">2021-02-25T11:36:00Z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