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AAE69" w14:textId="77777777" w:rsidR="00EB296A" w:rsidRPr="0081104C" w:rsidRDefault="00EB296A" w:rsidP="00894457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81104C">
        <w:rPr>
          <w:rFonts w:ascii="Angsana New" w:hAnsi="Angsana New"/>
          <w:b/>
          <w:bCs/>
          <w:sz w:val="32"/>
          <w:szCs w:val="32"/>
          <w:cs/>
        </w:rPr>
        <w:t>คริส</w:t>
      </w:r>
      <w:proofErr w:type="spellEnd"/>
      <w:r w:rsidRPr="0081104C">
        <w:rPr>
          <w:rFonts w:ascii="Angsana New" w:hAnsi="Angsana New"/>
          <w:b/>
          <w:bCs/>
          <w:sz w:val="32"/>
          <w:szCs w:val="32"/>
          <w:cs/>
        </w:rPr>
        <w:t>เตียนีและนีลเส</w:t>
      </w:r>
      <w:proofErr w:type="spellStart"/>
      <w:r w:rsidRPr="0081104C">
        <w:rPr>
          <w:rFonts w:ascii="Angsana New" w:hAnsi="Angsana New"/>
          <w:b/>
          <w:bCs/>
          <w:sz w:val="32"/>
          <w:szCs w:val="32"/>
          <w:cs/>
        </w:rPr>
        <w:t>็น</w:t>
      </w:r>
      <w:proofErr w:type="spellEnd"/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b/>
          <w:bCs/>
          <w:sz w:val="32"/>
          <w:szCs w:val="32"/>
        </w:rPr>
        <w:t>(</w:t>
      </w:r>
      <w:r w:rsidRPr="0081104C">
        <w:rPr>
          <w:rFonts w:ascii="Angsana New" w:hAnsi="Angsana New"/>
          <w:b/>
          <w:bCs/>
          <w:sz w:val="32"/>
          <w:szCs w:val="32"/>
          <w:cs/>
        </w:rPr>
        <w:t>ไทย</w:t>
      </w:r>
      <w:r w:rsidRPr="0081104C">
        <w:rPr>
          <w:rFonts w:ascii="Angsana New" w:hAnsi="Angsana New"/>
          <w:b/>
          <w:bCs/>
          <w:sz w:val="32"/>
          <w:szCs w:val="32"/>
        </w:rPr>
        <w:t xml:space="preserve">) </w:t>
      </w:r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104C">
        <w:rPr>
          <w:rFonts w:ascii="Angsana New" w:hAnsi="Angsana New"/>
          <w:b/>
          <w:bCs/>
          <w:sz w:val="32"/>
          <w:szCs w:val="32"/>
        </w:rPr>
        <w:t>(</w:t>
      </w:r>
      <w:r w:rsidRPr="0081104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104C">
        <w:rPr>
          <w:rFonts w:ascii="Angsana New" w:hAnsi="Angsana New"/>
          <w:b/>
          <w:bCs/>
          <w:sz w:val="32"/>
          <w:szCs w:val="32"/>
        </w:rPr>
        <w:t xml:space="preserve">) </w:t>
      </w:r>
      <w:r w:rsidR="001D1060" w:rsidRPr="0081104C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บริษัทย่อย </w:t>
      </w:r>
    </w:p>
    <w:p w14:paraId="1B9AAE6A" w14:textId="77777777" w:rsidR="00EB296A" w:rsidRPr="0081104C" w:rsidRDefault="00EB296A" w:rsidP="00894457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620F5A" w:rsidRPr="0081104C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612505" w:rsidRPr="0081104C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1B9AAE6B" w14:textId="77777777" w:rsidR="007D15F6" w:rsidRPr="0081104C" w:rsidRDefault="00EB296A" w:rsidP="00894457">
      <w:pPr>
        <w:spacing w:after="120"/>
        <w:jc w:val="thaiDistribute"/>
        <w:outlineLvl w:val="0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956DE6" w:rsidRPr="0081104C">
        <w:rPr>
          <w:rFonts w:ascii="Angsana New" w:hAnsi="Angsana New"/>
          <w:b/>
          <w:bCs/>
          <w:sz w:val="32"/>
          <w:szCs w:val="32"/>
        </w:rPr>
        <w:t>31</w:t>
      </w:r>
      <w:r w:rsidR="009E4CA5" w:rsidRPr="0081104C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E854E6" w:rsidRPr="0081104C">
        <w:rPr>
          <w:rFonts w:ascii="Angsana New" w:hAnsi="Angsana New"/>
          <w:b/>
          <w:bCs/>
          <w:sz w:val="32"/>
          <w:szCs w:val="32"/>
        </w:rPr>
        <w:t>2563</w:t>
      </w:r>
    </w:p>
    <w:p w14:paraId="1B9AAE6C" w14:textId="77777777" w:rsidR="007F5C52" w:rsidRPr="0081104C" w:rsidRDefault="007F5C52" w:rsidP="00894457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1.</w:t>
      </w: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B9AAE6D" w14:textId="77777777" w:rsidR="00C01B19" w:rsidRPr="0081104C" w:rsidRDefault="00C01B19" w:rsidP="00894457">
      <w:pPr>
        <w:spacing w:before="120" w:after="120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1.1</w:t>
      </w:r>
      <w:r w:rsidRPr="0081104C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1B9AAE6E" w14:textId="77777777" w:rsidR="00776701" w:rsidRPr="0081104C" w:rsidRDefault="001F3524" w:rsidP="0089445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ab/>
      </w:r>
      <w:r w:rsidR="00776701" w:rsidRPr="0081104C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776701" w:rsidRPr="0081104C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="00776701" w:rsidRPr="0081104C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="00776701" w:rsidRPr="0081104C">
        <w:rPr>
          <w:rFonts w:ascii="Angsana New" w:hAnsi="Angsana New"/>
          <w:sz w:val="32"/>
          <w:szCs w:val="32"/>
          <w:cs/>
        </w:rPr>
        <w:t>็น</w:t>
      </w:r>
      <w:proofErr w:type="spellEnd"/>
      <w:r w:rsidR="00776701" w:rsidRPr="0081104C">
        <w:rPr>
          <w:rFonts w:ascii="Angsana New" w:hAnsi="Angsana New"/>
          <w:sz w:val="32"/>
          <w:szCs w:val="32"/>
          <w:cs/>
        </w:rPr>
        <w:t xml:space="preserve"> (ไทย) จำกัด </w:t>
      </w:r>
      <w:r w:rsidR="00776701" w:rsidRPr="0081104C">
        <w:rPr>
          <w:rFonts w:ascii="Angsana New" w:hAnsi="Angsana New"/>
          <w:sz w:val="32"/>
          <w:szCs w:val="32"/>
        </w:rPr>
        <w:t>(</w:t>
      </w:r>
      <w:r w:rsidR="00776701" w:rsidRPr="0081104C">
        <w:rPr>
          <w:rFonts w:ascii="Angsana New" w:hAnsi="Angsana New"/>
          <w:sz w:val="32"/>
          <w:szCs w:val="32"/>
          <w:cs/>
        </w:rPr>
        <w:t>มหาชน) (</w:t>
      </w:r>
      <w:r w:rsidR="00776701" w:rsidRPr="0081104C">
        <w:rPr>
          <w:rStyle w:val="PageNumber"/>
          <w:rFonts w:ascii="Angsana New" w:hAnsi="Angsana New"/>
          <w:sz w:val="32"/>
          <w:szCs w:val="32"/>
        </w:rPr>
        <w:t>“</w:t>
      </w:r>
      <w:r w:rsidR="00776701" w:rsidRPr="0081104C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76701" w:rsidRPr="0081104C">
        <w:rPr>
          <w:rStyle w:val="PageNumber"/>
          <w:rFonts w:ascii="Angsana New" w:hAnsi="Angsana New"/>
          <w:sz w:val="32"/>
          <w:szCs w:val="32"/>
        </w:rPr>
        <w:t xml:space="preserve">”) </w:t>
      </w:r>
      <w:r w:rsidR="00776701" w:rsidRPr="0081104C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โดยมีบริษัท โกล</w:t>
      </w:r>
      <w:proofErr w:type="spellStart"/>
      <w:r w:rsidR="00776701" w:rsidRPr="0081104C">
        <w:rPr>
          <w:rFonts w:ascii="Angsana New" w:hAnsi="Angsana New"/>
          <w:sz w:val="32"/>
          <w:szCs w:val="32"/>
          <w:cs/>
        </w:rPr>
        <w:t>เบ๊กซ์</w:t>
      </w:r>
      <w:proofErr w:type="spellEnd"/>
      <w:r w:rsidR="00776701" w:rsidRPr="0081104C">
        <w:rPr>
          <w:rFonts w:ascii="Angsana New" w:hAnsi="Angsana New"/>
          <w:sz w:val="32"/>
          <w:szCs w:val="32"/>
          <w:cs/>
        </w:rPr>
        <w:t xml:space="preserve"> คอร์ปอเรชั่น จำกัด ซึ่งเป็นบริษัทที่จดทะเบียนจัดตั้งในประเทศไทยเป็นผู้ถือหุ้นรายใหญ่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76701" w:rsidRPr="0081104C">
        <w:rPr>
          <w:rFonts w:ascii="Angsana New" w:hAnsi="Angsana New"/>
          <w:sz w:val="32"/>
          <w:szCs w:val="32"/>
        </w:rPr>
        <w:t xml:space="preserve"> 727 </w:t>
      </w:r>
      <w:r w:rsidR="00776701" w:rsidRPr="0081104C">
        <w:rPr>
          <w:rFonts w:ascii="Angsana New" w:hAnsi="Angsana New"/>
          <w:sz w:val="32"/>
          <w:szCs w:val="32"/>
          <w:cs/>
        </w:rPr>
        <w:t>ถนนลาซาล แขวงบางนา</w:t>
      </w:r>
      <w:r w:rsidR="00A17914" w:rsidRPr="0081104C">
        <w:rPr>
          <w:rFonts w:ascii="Angsana New" w:hAnsi="Angsana New"/>
          <w:sz w:val="32"/>
          <w:szCs w:val="32"/>
          <w:cs/>
        </w:rPr>
        <w:t>ใต้</w:t>
      </w:r>
      <w:r w:rsidR="00776701" w:rsidRPr="0081104C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14:paraId="1B9AAE6F" w14:textId="77777777" w:rsidR="00C01B19" w:rsidRPr="0081104C" w:rsidRDefault="00C01B19" w:rsidP="00894457">
      <w:pPr>
        <w:spacing w:before="120" w:after="120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1.2</w:t>
      </w:r>
      <w:r w:rsidRPr="0081104C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81104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81104C">
        <w:rPr>
          <w:rFonts w:ascii="Angsana New" w:hAnsi="Angsana New"/>
          <w:b/>
          <w:bCs/>
          <w:sz w:val="32"/>
          <w:szCs w:val="32"/>
        </w:rPr>
        <w:t>2019</w:t>
      </w:r>
    </w:p>
    <w:p w14:paraId="1B9AAE70" w14:textId="6BA30F1C" w:rsidR="00C01B19" w:rsidRPr="0081104C" w:rsidRDefault="00C01B19" w:rsidP="00894457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นา </w:t>
      </w:r>
      <w:r w:rsidRPr="0081104C">
        <w:rPr>
          <w:rFonts w:ascii="Angsana New" w:hAnsi="Angsana New"/>
          <w:sz w:val="32"/>
          <w:szCs w:val="32"/>
        </w:rPr>
        <w:t>2019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="00E635B5">
        <w:rPr>
          <w:rFonts w:ascii="Angsana New" w:hAnsi="Angsana New" w:hint="cs"/>
          <w:sz w:val="32"/>
          <w:szCs w:val="32"/>
          <w:cs/>
        </w:rPr>
        <w:t>ที่ปัจจุบันยัง</w:t>
      </w:r>
      <w:r w:rsidRPr="0081104C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B9AAE71" w14:textId="77777777" w:rsidR="00C84D95" w:rsidRPr="0081104C" w:rsidRDefault="00C01B19" w:rsidP="00894457">
      <w:pPr>
        <w:spacing w:before="120" w:after="120"/>
        <w:ind w:left="540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2</w:t>
      </w:r>
      <w:r w:rsidR="00C84D95" w:rsidRPr="0081104C">
        <w:rPr>
          <w:rFonts w:ascii="Angsana New" w:hAnsi="Angsana New"/>
          <w:b/>
          <w:bCs/>
          <w:sz w:val="32"/>
          <w:szCs w:val="32"/>
        </w:rPr>
        <w:t>.</w:t>
      </w:r>
      <w:r w:rsidR="00C84D95" w:rsidRPr="0081104C">
        <w:rPr>
          <w:rFonts w:ascii="Angsana New" w:hAnsi="Angsana New"/>
          <w:b/>
          <w:bCs/>
          <w:sz w:val="32"/>
          <w:szCs w:val="32"/>
        </w:rPr>
        <w:tab/>
      </w:r>
      <w:r w:rsidR="00C84D95" w:rsidRPr="0081104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1B9AAE72" w14:textId="77777777" w:rsidR="00776701" w:rsidRPr="0081104C" w:rsidRDefault="00C01B19" w:rsidP="00894457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>2</w:t>
      </w:r>
      <w:r w:rsidR="00C84D95" w:rsidRPr="0081104C">
        <w:rPr>
          <w:rFonts w:ascii="Angsana New" w:hAnsi="Angsana New"/>
          <w:sz w:val="32"/>
          <w:szCs w:val="32"/>
        </w:rPr>
        <w:t>.1</w:t>
      </w:r>
      <w:r w:rsidR="00C84D95" w:rsidRPr="0081104C">
        <w:rPr>
          <w:rFonts w:ascii="Angsana New" w:hAnsi="Angsana New"/>
          <w:sz w:val="32"/>
          <w:szCs w:val="32"/>
        </w:rPr>
        <w:tab/>
      </w:r>
      <w:r w:rsidR="00776701" w:rsidRPr="0081104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776701" w:rsidRPr="0081104C">
        <w:rPr>
          <w:rFonts w:ascii="Angsana New" w:hAnsi="Angsana New"/>
          <w:sz w:val="32"/>
          <w:szCs w:val="32"/>
        </w:rPr>
        <w:t>.</w:t>
      </w:r>
      <w:r w:rsidR="00776701" w:rsidRPr="0081104C">
        <w:rPr>
          <w:rFonts w:ascii="Angsana New" w:hAnsi="Angsana New"/>
          <w:sz w:val="32"/>
          <w:szCs w:val="32"/>
          <w:cs/>
        </w:rPr>
        <w:t>ศ</w:t>
      </w:r>
      <w:r w:rsidR="00776701" w:rsidRPr="0081104C">
        <w:rPr>
          <w:rFonts w:ascii="Angsana New" w:hAnsi="Angsana New"/>
          <w:sz w:val="32"/>
          <w:szCs w:val="32"/>
        </w:rPr>
        <w:t xml:space="preserve">. </w:t>
      </w:r>
      <w:r w:rsidR="00776701" w:rsidRPr="0081104C">
        <w:rPr>
          <w:rFonts w:ascii="Angsana New" w:hAnsi="Angsana New"/>
          <w:spacing w:val="-10"/>
          <w:sz w:val="32"/>
          <w:szCs w:val="32"/>
        </w:rPr>
        <w:t xml:space="preserve">2547 </w:t>
      </w:r>
      <w:r w:rsidR="00776701" w:rsidRPr="0081104C">
        <w:rPr>
          <w:rFonts w:ascii="Angsana New" w:hAnsi="Angsana New"/>
          <w:spacing w:val="-1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776701" w:rsidRPr="0081104C">
        <w:rPr>
          <w:rFonts w:ascii="Angsana New" w:hAnsi="Angsana New"/>
          <w:sz w:val="32"/>
          <w:szCs w:val="32"/>
        </w:rPr>
        <w:t xml:space="preserve"> </w:t>
      </w:r>
      <w:r w:rsidR="00776701" w:rsidRPr="0081104C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776701" w:rsidRPr="0081104C">
        <w:rPr>
          <w:rFonts w:ascii="Angsana New" w:hAnsi="Angsana New"/>
          <w:sz w:val="32"/>
          <w:szCs w:val="32"/>
        </w:rPr>
        <w:t>.</w:t>
      </w:r>
      <w:r w:rsidR="00776701" w:rsidRPr="0081104C">
        <w:rPr>
          <w:rFonts w:ascii="Angsana New" w:hAnsi="Angsana New"/>
          <w:sz w:val="32"/>
          <w:szCs w:val="32"/>
          <w:cs/>
        </w:rPr>
        <w:t>ศ</w:t>
      </w:r>
      <w:r w:rsidR="00776701" w:rsidRPr="0081104C">
        <w:rPr>
          <w:rFonts w:ascii="Angsana New" w:hAnsi="Angsana New"/>
          <w:sz w:val="32"/>
          <w:szCs w:val="32"/>
        </w:rPr>
        <w:t>. 2543</w:t>
      </w:r>
    </w:p>
    <w:p w14:paraId="1B9AAE73" w14:textId="77777777" w:rsidR="00776701" w:rsidRPr="0081104C" w:rsidRDefault="00776701" w:rsidP="00894457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B9AAE74" w14:textId="77777777" w:rsidR="00C84D95" w:rsidRPr="0081104C" w:rsidRDefault="00776701" w:rsidP="00894457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B9AAE75" w14:textId="77777777" w:rsidR="001540A0" w:rsidRPr="0081104C" w:rsidRDefault="001540A0" w:rsidP="008944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br w:type="page"/>
      </w:r>
    </w:p>
    <w:p w14:paraId="1B9AAE76" w14:textId="77777777" w:rsidR="00C84D95" w:rsidRPr="0081104C" w:rsidRDefault="00C01B19" w:rsidP="00894457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lastRenderedPageBreak/>
        <w:t>2</w:t>
      </w:r>
      <w:r w:rsidR="00C84D95" w:rsidRPr="0081104C">
        <w:rPr>
          <w:rFonts w:ascii="Angsana New" w:hAnsi="Angsana New"/>
          <w:sz w:val="32"/>
          <w:szCs w:val="32"/>
        </w:rPr>
        <w:t>.2</w:t>
      </w:r>
      <w:r w:rsidR="00C84D95" w:rsidRPr="0081104C">
        <w:rPr>
          <w:rFonts w:ascii="Angsana New" w:hAnsi="Angsana New"/>
          <w:sz w:val="32"/>
          <w:szCs w:val="32"/>
        </w:rPr>
        <w:tab/>
      </w:r>
      <w:r w:rsidR="00C84D95" w:rsidRPr="0081104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1B9AAE77" w14:textId="6C3B4D2F" w:rsidR="00387B8B" w:rsidRPr="0081104C" w:rsidRDefault="00387B8B" w:rsidP="00894457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ก)</w:t>
      </w: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proofErr w:type="spellStart"/>
      <w:r w:rsidRPr="0081104C">
        <w:rPr>
          <w:rFonts w:ascii="Angsana New" w:hAnsi="Angsana New"/>
          <w:spacing w:val="-4"/>
          <w:sz w:val="32"/>
          <w:szCs w:val="32"/>
          <w:cs/>
        </w:rPr>
        <w:t>คริส</w:t>
      </w:r>
      <w:proofErr w:type="spellEnd"/>
      <w:r w:rsidRPr="0081104C">
        <w:rPr>
          <w:rFonts w:ascii="Angsana New" w:hAnsi="Angsana New"/>
          <w:spacing w:val="-4"/>
          <w:sz w:val="32"/>
          <w:szCs w:val="32"/>
          <w:cs/>
        </w:rPr>
        <w:t>เตียนีและนีลเส</w:t>
      </w:r>
      <w:proofErr w:type="spellStart"/>
      <w:r w:rsidRPr="0081104C">
        <w:rPr>
          <w:rFonts w:ascii="Angsana New" w:hAnsi="Angsana New"/>
          <w:spacing w:val="-4"/>
          <w:sz w:val="32"/>
          <w:szCs w:val="32"/>
          <w:cs/>
        </w:rPr>
        <w:t>็น</w:t>
      </w:r>
      <w:proofErr w:type="spellEnd"/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</w:rPr>
        <w:t>(</w:t>
      </w:r>
      <w:r w:rsidRPr="0081104C">
        <w:rPr>
          <w:rFonts w:ascii="Angsana New" w:hAnsi="Angsana New"/>
          <w:spacing w:val="-4"/>
          <w:sz w:val="32"/>
          <w:szCs w:val="32"/>
          <w:cs/>
        </w:rPr>
        <w:t>ไทย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) 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จำกัด </w:t>
      </w:r>
      <w:r w:rsidRPr="0081104C">
        <w:rPr>
          <w:rFonts w:ascii="Angsana New" w:hAnsi="Angsana New"/>
          <w:spacing w:val="-4"/>
          <w:sz w:val="32"/>
          <w:szCs w:val="32"/>
        </w:rPr>
        <w:t>(</w:t>
      </w:r>
      <w:r w:rsidRPr="0081104C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81104C">
        <w:rPr>
          <w:rFonts w:ascii="Angsana New" w:hAnsi="Angsana New"/>
          <w:spacing w:val="-4"/>
          <w:sz w:val="32"/>
          <w:szCs w:val="32"/>
        </w:rPr>
        <w:t>)</w:t>
      </w:r>
      <w:r w:rsidRPr="0081104C">
        <w:rPr>
          <w:rFonts w:ascii="Angsana New" w:hAnsi="Angsana New"/>
          <w:spacing w:val="-6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</w:rPr>
        <w:t>(</w:t>
      </w:r>
      <w:r w:rsidR="00682047" w:rsidRPr="0081104C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81104C">
        <w:rPr>
          <w:rFonts w:ascii="Angsana New" w:hAnsi="Angsana New"/>
          <w:sz w:val="32"/>
          <w:szCs w:val="32"/>
        </w:rPr>
        <w:t>“</w:t>
      </w:r>
      <w:r w:rsidRPr="0081104C">
        <w:rPr>
          <w:rFonts w:ascii="Angsana New" w:hAnsi="Angsana New"/>
          <w:sz w:val="32"/>
          <w:szCs w:val="32"/>
          <w:cs/>
        </w:rPr>
        <w:t>บริษัทฯ</w:t>
      </w:r>
      <w:r w:rsidRPr="0081104C">
        <w:rPr>
          <w:rFonts w:ascii="Angsana New" w:hAnsi="Angsana New"/>
          <w:sz w:val="32"/>
          <w:szCs w:val="32"/>
        </w:rPr>
        <w:t xml:space="preserve">”) </w:t>
      </w:r>
      <w:r w:rsidR="00AC0C85" w:rsidRPr="0081104C">
        <w:rPr>
          <w:rFonts w:ascii="Angsana New" w:hAnsi="Angsana New"/>
          <w:sz w:val="32"/>
          <w:szCs w:val="32"/>
          <w:cs/>
        </w:rPr>
        <w:t>และ</w:t>
      </w:r>
      <w:r w:rsidRPr="0081104C">
        <w:rPr>
          <w:rFonts w:ascii="Angsana New" w:hAnsi="Angsana New"/>
          <w:sz w:val="32"/>
          <w:szCs w:val="32"/>
          <w:cs/>
        </w:rPr>
        <w:t>บริษัทย่อย</w:t>
      </w:r>
      <w:r w:rsidRPr="0081104C">
        <w:rPr>
          <w:rFonts w:ascii="Angsana New" w:hAnsi="Angsana New"/>
          <w:sz w:val="32"/>
          <w:szCs w:val="32"/>
        </w:rPr>
        <w:t xml:space="preserve"> (</w:t>
      </w:r>
      <w:r w:rsidR="00682047" w:rsidRPr="0081104C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81104C">
        <w:rPr>
          <w:rFonts w:ascii="Angsana New" w:hAnsi="Angsana New"/>
          <w:sz w:val="32"/>
          <w:szCs w:val="32"/>
        </w:rPr>
        <w:t>“</w:t>
      </w:r>
      <w:r w:rsidRPr="0081104C">
        <w:rPr>
          <w:rFonts w:ascii="Angsana New" w:hAnsi="Angsana New"/>
          <w:sz w:val="32"/>
          <w:szCs w:val="32"/>
          <w:cs/>
        </w:rPr>
        <w:t>บริษัทย่อย</w:t>
      </w:r>
      <w:r w:rsidRPr="0081104C">
        <w:rPr>
          <w:rFonts w:ascii="Angsana New" w:hAnsi="Angsana New"/>
          <w:sz w:val="32"/>
          <w:szCs w:val="32"/>
        </w:rPr>
        <w:t xml:space="preserve">”) </w:t>
      </w:r>
      <w:r w:rsidR="00E635B5">
        <w:rPr>
          <w:rFonts w:ascii="Angsana New" w:hAnsi="Angsana New" w:hint="cs"/>
          <w:sz w:val="32"/>
          <w:szCs w:val="32"/>
          <w:cs/>
        </w:rPr>
        <w:t xml:space="preserve">(รวมเรียกว่า                  “กลุ่มบริษัท”) </w:t>
      </w:r>
      <w:r w:rsidR="00064B29" w:rsidRPr="0081104C">
        <w:rPr>
          <w:rFonts w:ascii="Angsana New" w:hAnsi="Angsana New"/>
          <w:sz w:val="32"/>
          <w:szCs w:val="32"/>
          <w:cs/>
        </w:rPr>
        <w:t>ดังต่อไปนี้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548"/>
        <w:gridCol w:w="1692"/>
        <w:gridCol w:w="990"/>
        <w:gridCol w:w="1080"/>
      </w:tblGrid>
      <w:tr w:rsidR="0057200E" w:rsidRPr="0081104C" w14:paraId="1B9AAE7C" w14:textId="77777777" w:rsidTr="00573D77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1B9AAE78" w14:textId="77777777" w:rsidR="0057200E" w:rsidRPr="0081104C" w:rsidRDefault="0057200E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B9AAE79" w14:textId="77777777" w:rsidR="0057200E" w:rsidRPr="0081104C" w:rsidRDefault="0057200E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B9AAE7A" w14:textId="77777777" w:rsidR="0057200E" w:rsidRPr="0081104C" w:rsidRDefault="0057200E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AAE7B" w14:textId="77777777" w:rsidR="0057200E" w:rsidRPr="0081104C" w:rsidRDefault="0057200E" w:rsidP="00894457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57200E" w:rsidRPr="0081104C" w14:paraId="1B9AAE81" w14:textId="77777777" w:rsidTr="00573D77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1B9AAE7D" w14:textId="77777777" w:rsidR="0057200E" w:rsidRPr="0081104C" w:rsidRDefault="0057200E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B9AAE7E" w14:textId="77777777" w:rsidR="0057200E" w:rsidRPr="0081104C" w:rsidRDefault="0057200E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B9AAE7F" w14:textId="77777777" w:rsidR="0057200E" w:rsidRPr="0081104C" w:rsidRDefault="0057200E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AAE80" w14:textId="77777777" w:rsidR="0057200E" w:rsidRPr="0081104C" w:rsidRDefault="0057200E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57200E" w:rsidRPr="0081104C" w14:paraId="1B9AAE87" w14:textId="77777777" w:rsidTr="00573D77">
        <w:tc>
          <w:tcPr>
            <w:tcW w:w="3642" w:type="dxa"/>
            <w:tcBorders>
              <w:top w:val="nil"/>
              <w:left w:val="nil"/>
              <w:right w:val="nil"/>
            </w:tcBorders>
          </w:tcPr>
          <w:p w14:paraId="1B9AAE82" w14:textId="77777777" w:rsidR="0057200E" w:rsidRPr="0081104C" w:rsidRDefault="0057200E" w:rsidP="00894457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</w:tcPr>
          <w:p w14:paraId="1B9AAE83" w14:textId="77777777" w:rsidR="0057200E" w:rsidRPr="0081104C" w:rsidRDefault="0057200E" w:rsidP="0089445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1B9AAE84" w14:textId="77777777" w:rsidR="0057200E" w:rsidRPr="0081104C" w:rsidRDefault="0057200E" w:rsidP="0089445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9AAE85" w14:textId="77777777" w:rsidR="0057200E" w:rsidRPr="0081104C" w:rsidRDefault="00E854E6" w:rsidP="0089445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B9AAE86" w14:textId="77777777" w:rsidR="0057200E" w:rsidRPr="0081104C" w:rsidRDefault="00E854E6" w:rsidP="0089445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</w:tr>
      <w:tr w:rsidR="0057200E" w:rsidRPr="0081104C" w14:paraId="1B9AAE8D" w14:textId="77777777" w:rsidTr="00573D77">
        <w:tc>
          <w:tcPr>
            <w:tcW w:w="3642" w:type="dxa"/>
            <w:tcBorders>
              <w:top w:val="nil"/>
              <w:left w:val="nil"/>
              <w:right w:val="nil"/>
            </w:tcBorders>
          </w:tcPr>
          <w:p w14:paraId="1B9AAE88" w14:textId="77777777" w:rsidR="0057200E" w:rsidRPr="0081104C" w:rsidRDefault="0057200E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1104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ถือหุ้นโดยบริษัทฯ)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</w:tcPr>
          <w:p w14:paraId="1B9AAE89" w14:textId="77777777" w:rsidR="0057200E" w:rsidRPr="0081104C" w:rsidRDefault="0057200E" w:rsidP="0089445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1B9AAE8A" w14:textId="77777777" w:rsidR="0057200E" w:rsidRPr="0081104C" w:rsidRDefault="0057200E" w:rsidP="0089445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9AAE8B" w14:textId="77777777" w:rsidR="0057200E" w:rsidRPr="0081104C" w:rsidRDefault="0057200E" w:rsidP="0089445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B9AAE8C" w14:textId="77777777" w:rsidR="0057200E" w:rsidRPr="0081104C" w:rsidRDefault="0057200E" w:rsidP="0089445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69198B" w:rsidRPr="0081104C" w14:paraId="1B9AAE93" w14:textId="77777777" w:rsidTr="00573D77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1B9AAE8E" w14:textId="77777777" w:rsidR="0069198B" w:rsidRPr="0081104C" w:rsidRDefault="0069198B" w:rsidP="0089445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 ซี เอ็น ที โฮล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ดิ้งส์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B9AAE8F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B9AAE90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9AAE91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E92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69198B" w:rsidRPr="0081104C" w14:paraId="1B9AAE99" w14:textId="77777777" w:rsidTr="00573D77">
        <w:tc>
          <w:tcPr>
            <w:tcW w:w="3642" w:type="dxa"/>
            <w:tcBorders>
              <w:top w:val="nil"/>
              <w:left w:val="nil"/>
              <w:right w:val="nil"/>
            </w:tcBorders>
          </w:tcPr>
          <w:p w14:paraId="1B9AAE94" w14:textId="77777777" w:rsidR="0069198B" w:rsidRPr="0081104C" w:rsidRDefault="0069198B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คริส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>เตียนีและนีลเส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็น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(เมียนมาร์) จำกัด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</w:tcPr>
          <w:p w14:paraId="1B9AAE95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1B9AAE96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9AAE97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B9AAE98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69198B" w:rsidRPr="0081104C" w14:paraId="1B9AAE9F" w14:textId="77777777" w:rsidTr="00573D77">
        <w:tc>
          <w:tcPr>
            <w:tcW w:w="3642" w:type="dxa"/>
            <w:tcBorders>
              <w:top w:val="nil"/>
              <w:left w:val="nil"/>
              <w:right w:val="nil"/>
            </w:tcBorders>
          </w:tcPr>
          <w:p w14:paraId="1B9AAE9A" w14:textId="77777777" w:rsidR="0069198B" w:rsidRPr="0081104C" w:rsidRDefault="0069198B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คริส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>เตียนีและนีลเส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็น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(กัมพูชา) จำกัด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</w:tcPr>
          <w:p w14:paraId="1B9AAE9B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1B9AAE9C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9AAE9D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B9AAE9E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69198B" w:rsidRPr="0081104C" w14:paraId="1B9AAEA5" w14:textId="77777777" w:rsidTr="00573D77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1B9AAEA0" w14:textId="77777777" w:rsidR="0069198B" w:rsidRPr="0081104C" w:rsidRDefault="0069198B" w:rsidP="00894457">
            <w:pPr>
              <w:ind w:left="224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คริส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>เตียนีและนีลเส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็น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เอนเนอร์จี                    โซลูชัน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B9AAEA1" w14:textId="77777777" w:rsidR="0069198B" w:rsidRPr="0081104C" w:rsidRDefault="0069198B" w:rsidP="00894457">
            <w:pPr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ให้บริการจัดหาทางออกทางด้านพลังงานแสงอาทิตย์ พลังงานลมและพลังงานทดแทนอื่น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B9AAEA2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9AAEA3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EA4" w14:textId="77777777" w:rsidR="0069198B" w:rsidRPr="0081104C" w:rsidRDefault="0069198B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106892" w:rsidRPr="0081104C" w14:paraId="1B9AAEAB" w14:textId="77777777" w:rsidTr="00573D77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1B9AAEA6" w14:textId="77777777" w:rsidR="00106892" w:rsidRPr="0081104C" w:rsidRDefault="00106892" w:rsidP="00894457">
            <w:pPr>
              <w:ind w:left="224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1104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ถือหุ้นโดยบริษัทย่อย)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B9AAEA7" w14:textId="77777777" w:rsidR="00106892" w:rsidRPr="0081104C" w:rsidRDefault="00106892" w:rsidP="00894457">
            <w:pPr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B9AAEA8" w14:textId="77777777" w:rsidR="00106892" w:rsidRPr="0081104C" w:rsidRDefault="00106892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9AAEA9" w14:textId="77777777" w:rsidR="00106892" w:rsidRPr="0081104C" w:rsidRDefault="00106892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EAA" w14:textId="77777777" w:rsidR="00106892" w:rsidRPr="0081104C" w:rsidRDefault="00106892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6892" w:rsidRPr="0081104C" w14:paraId="1B9AAEB1" w14:textId="77777777" w:rsidTr="00573D77">
        <w:tc>
          <w:tcPr>
            <w:tcW w:w="3642" w:type="dxa"/>
            <w:tcBorders>
              <w:top w:val="nil"/>
              <w:left w:val="nil"/>
              <w:right w:val="nil"/>
            </w:tcBorders>
          </w:tcPr>
          <w:p w14:paraId="1B9AAEAC" w14:textId="77777777" w:rsidR="00106892" w:rsidRPr="0081104C" w:rsidRDefault="00106892" w:rsidP="00894457">
            <w:pPr>
              <w:ind w:left="224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 ซีเอ็นอีเอส ดีวัน จำกัด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</w:tcPr>
          <w:p w14:paraId="1B9AAEAD" w14:textId="77777777" w:rsidR="00106892" w:rsidRPr="0081104C" w:rsidRDefault="00106892" w:rsidP="00894457">
            <w:pPr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การพัฒนาพลังงานหมุนเวียนเพื่อผลิตกระแสไฟฟ้า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B9AAEAE" w14:textId="77777777" w:rsidR="00106892" w:rsidRPr="0081104C" w:rsidRDefault="00106892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9AAEAF" w14:textId="77777777" w:rsidR="00106892" w:rsidRPr="0081104C" w:rsidRDefault="004649BB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EB0" w14:textId="1C59585C" w:rsidR="00106892" w:rsidRPr="0081104C" w:rsidRDefault="00E635B5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B9AAEB2" w14:textId="77777777" w:rsidR="00CC0349" w:rsidRPr="0081104C" w:rsidRDefault="00AD03FF" w:rsidP="00894457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ข)</w:t>
      </w:r>
      <w:r w:rsidRPr="0081104C">
        <w:rPr>
          <w:rFonts w:ascii="Angsana New" w:hAnsi="Angsana New"/>
          <w:sz w:val="32"/>
          <w:szCs w:val="32"/>
          <w:cs/>
        </w:rPr>
        <w:tab/>
      </w:r>
      <w:r w:rsidR="00CC0349" w:rsidRPr="0081104C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B9AAEB3" w14:textId="77777777" w:rsidR="00AD03FF" w:rsidRPr="0081104C" w:rsidRDefault="00CC0349" w:rsidP="00894457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ค)</w:t>
      </w:r>
      <w:r w:rsidRPr="0081104C">
        <w:rPr>
          <w:rFonts w:ascii="Angsana New" w:hAnsi="Angsana New"/>
          <w:sz w:val="32"/>
          <w:szCs w:val="32"/>
        </w:rPr>
        <w:tab/>
      </w:r>
      <w:r w:rsidR="00AD03FF" w:rsidRPr="0081104C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AD03FF" w:rsidRPr="0081104C">
        <w:rPr>
          <w:rFonts w:ascii="Angsana New" w:hAnsi="Angsana New"/>
          <w:sz w:val="32"/>
          <w:szCs w:val="32"/>
        </w:rPr>
        <w:t xml:space="preserve">  </w:t>
      </w:r>
    </w:p>
    <w:p w14:paraId="1B9AAEB4" w14:textId="77777777" w:rsidR="00AD03FF" w:rsidRPr="0081104C" w:rsidRDefault="00CC0349" w:rsidP="0089445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ง)</w:t>
      </w:r>
      <w:r w:rsidR="00AC0C85" w:rsidRPr="0081104C">
        <w:rPr>
          <w:rFonts w:ascii="Angsana New" w:hAnsi="Angsana New"/>
          <w:sz w:val="32"/>
          <w:szCs w:val="32"/>
          <w:cs/>
        </w:rPr>
        <w:tab/>
      </w:r>
      <w:r w:rsidR="007F6A97" w:rsidRPr="0081104C">
        <w:rPr>
          <w:rFonts w:ascii="Angsana New" w:hAnsi="Angsana New"/>
          <w:sz w:val="32"/>
          <w:szCs w:val="32"/>
          <w:cs/>
        </w:rPr>
        <w:t>งบ</w:t>
      </w:r>
      <w:r w:rsidR="00AD03FF" w:rsidRPr="0081104C">
        <w:rPr>
          <w:rFonts w:ascii="Angsana New" w:hAnsi="Angsana New"/>
          <w:sz w:val="32"/>
          <w:szCs w:val="32"/>
          <w:cs/>
        </w:rPr>
        <w:t>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B9AAEB5" w14:textId="77777777" w:rsidR="00695460" w:rsidRPr="0081104C" w:rsidRDefault="00695460" w:rsidP="0089445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จ)</w:t>
      </w: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81104C">
        <w:rPr>
          <w:rFonts w:ascii="Angsana New" w:hAnsi="Angsana New"/>
          <w:sz w:val="32"/>
          <w:szCs w:val="32"/>
        </w:rPr>
        <w:t>“</w:t>
      </w:r>
      <w:r w:rsidRPr="0081104C">
        <w:rPr>
          <w:rFonts w:ascii="Angsana New" w:hAnsi="Angsana New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Pr="0081104C">
        <w:rPr>
          <w:rFonts w:ascii="Angsana New" w:hAnsi="Angsana New"/>
          <w:sz w:val="32"/>
          <w:szCs w:val="32"/>
        </w:rPr>
        <w:t xml:space="preserve">” </w:t>
      </w:r>
      <w:r w:rsidRPr="0081104C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ในงบแสดงการเปลี่ยนแปลงส่วนของผู้ถือหุ้น</w:t>
      </w:r>
    </w:p>
    <w:p w14:paraId="1B9AAEB6" w14:textId="77777777" w:rsidR="001540A0" w:rsidRPr="0081104C" w:rsidRDefault="001540A0" w:rsidP="008944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br w:type="page"/>
      </w:r>
    </w:p>
    <w:p w14:paraId="1B9AAEB7" w14:textId="77777777" w:rsidR="00AD03FF" w:rsidRPr="0081104C" w:rsidRDefault="00695460" w:rsidP="0089445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lastRenderedPageBreak/>
        <w:t>ฉ</w:t>
      </w:r>
      <w:r w:rsidR="00E13D03" w:rsidRPr="0081104C">
        <w:rPr>
          <w:rFonts w:ascii="Angsana New" w:hAnsi="Angsana New"/>
          <w:sz w:val="32"/>
          <w:szCs w:val="32"/>
          <w:cs/>
        </w:rPr>
        <w:t>)</w:t>
      </w:r>
      <w:r w:rsidR="00AD03FF" w:rsidRPr="0081104C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B91B35" w:rsidRPr="0081104C">
        <w:rPr>
          <w:rFonts w:ascii="Angsana New" w:hAnsi="Angsana New"/>
          <w:sz w:val="32"/>
          <w:szCs w:val="32"/>
          <w:cs/>
        </w:rPr>
        <w:t>กลุ่ม</w:t>
      </w:r>
      <w:r w:rsidR="00AD03FF" w:rsidRPr="0081104C">
        <w:rPr>
          <w:rFonts w:ascii="Angsana New" w:hAnsi="Angsana New"/>
          <w:sz w:val="32"/>
          <w:szCs w:val="32"/>
          <w:cs/>
        </w:rPr>
        <w:t>บริษัท</w:t>
      </w:r>
      <w:r w:rsidR="00C36841" w:rsidRPr="0081104C">
        <w:rPr>
          <w:rFonts w:ascii="Angsana New" w:hAnsi="Angsana New"/>
          <w:sz w:val="32"/>
          <w:szCs w:val="32"/>
        </w:rPr>
        <w:t xml:space="preserve"> </w:t>
      </w:r>
      <w:r w:rsidR="00AD03FF" w:rsidRPr="0081104C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1B9AAEB8" w14:textId="77777777" w:rsidR="00AD03FF" w:rsidRPr="0081104C" w:rsidRDefault="00695460" w:rsidP="0089445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>ช</w:t>
      </w:r>
      <w:r w:rsidR="00AD03FF" w:rsidRPr="0081104C">
        <w:rPr>
          <w:rFonts w:ascii="Angsana New" w:hAnsi="Angsana New"/>
          <w:sz w:val="32"/>
          <w:szCs w:val="32"/>
          <w:cs/>
        </w:rPr>
        <w:t>)</w:t>
      </w:r>
      <w:r w:rsidR="00AD03FF" w:rsidRPr="0081104C">
        <w:rPr>
          <w:rFonts w:ascii="Angsana New" w:hAnsi="Angsana New"/>
          <w:sz w:val="32"/>
          <w:szCs w:val="32"/>
          <w:cs/>
        </w:rPr>
        <w:tab/>
      </w:r>
      <w:r w:rsidR="008A7305" w:rsidRPr="0081104C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AC333B" w:rsidRPr="0081104C">
        <w:rPr>
          <w:rFonts w:ascii="Angsana New" w:hAnsi="Angsana New"/>
          <w:sz w:val="32"/>
          <w:szCs w:val="32"/>
          <w:cs/>
        </w:rPr>
        <w:t>งบ</w:t>
      </w:r>
      <w:r w:rsidR="008A7305" w:rsidRPr="0081104C">
        <w:rPr>
          <w:rFonts w:ascii="Angsana New" w:hAnsi="Angsana New"/>
          <w:sz w:val="32"/>
          <w:szCs w:val="32"/>
          <w:cs/>
        </w:rPr>
        <w:t>กำไรขาดทุนรวมและส่วนของผู้ถือหุ้นในงบแสดงฐานะการเงินรวม</w:t>
      </w:r>
    </w:p>
    <w:p w14:paraId="1B9AAEB9" w14:textId="77777777" w:rsidR="001E628F" w:rsidRPr="0081104C" w:rsidRDefault="00C01B19" w:rsidP="0089445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>2</w:t>
      </w:r>
      <w:r w:rsidR="00C84D95" w:rsidRPr="0081104C">
        <w:rPr>
          <w:rFonts w:ascii="Angsana New" w:hAnsi="Angsana New"/>
          <w:sz w:val="32"/>
          <w:szCs w:val="32"/>
        </w:rPr>
        <w:t>.3</w:t>
      </w:r>
      <w:r w:rsidR="00C84D95" w:rsidRPr="0081104C">
        <w:rPr>
          <w:rFonts w:ascii="Angsana New" w:hAnsi="Angsana New"/>
          <w:sz w:val="32"/>
          <w:szCs w:val="32"/>
        </w:rPr>
        <w:tab/>
      </w:r>
      <w:r w:rsidR="008A7305" w:rsidRPr="0081104C">
        <w:rPr>
          <w:rFonts w:ascii="Angsana New" w:hAnsi="Angsana New"/>
          <w:sz w:val="32"/>
          <w:szCs w:val="32"/>
          <w:cs/>
        </w:rPr>
        <w:t>บ</w:t>
      </w:r>
      <w:r w:rsidR="00C36841" w:rsidRPr="0081104C">
        <w:rPr>
          <w:rFonts w:ascii="Angsana New" w:hAnsi="Angsana New"/>
          <w:sz w:val="32"/>
          <w:szCs w:val="32"/>
          <w:cs/>
        </w:rPr>
        <w:t>ริษัทฯจัดทำงบการเงินเฉพาะกิจการ</w:t>
      </w:r>
      <w:r w:rsidR="008A7305" w:rsidRPr="0081104C">
        <w:rPr>
          <w:rFonts w:ascii="Angsana New" w:hAnsi="Angsana New"/>
          <w:sz w:val="32"/>
          <w:szCs w:val="32"/>
          <w:cs/>
        </w:rPr>
        <w:t>โดยแสดงเงินลงทุนใน</w:t>
      </w:r>
      <w:r w:rsidR="003A6FC9" w:rsidRPr="0081104C">
        <w:rPr>
          <w:rFonts w:ascii="Angsana New" w:hAnsi="Angsana New"/>
          <w:sz w:val="32"/>
          <w:szCs w:val="32"/>
          <w:cs/>
        </w:rPr>
        <w:t>บริษัทย่อย</w:t>
      </w:r>
      <w:r w:rsidR="008A7305" w:rsidRPr="0081104C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1B9AAEBA" w14:textId="77777777" w:rsidR="001A2DB3" w:rsidRPr="0081104C" w:rsidRDefault="001A2DB3" w:rsidP="0089445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3.</w:t>
      </w: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B9AAEBB" w14:textId="77777777" w:rsidR="001A2DB3" w:rsidRPr="0081104C" w:rsidRDefault="001A2DB3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81104C">
        <w:rPr>
          <w:rFonts w:ascii="Angsana New" w:hAnsi="Angsana New"/>
          <w:b/>
          <w:bCs/>
          <w:spacing w:val="-2"/>
          <w:sz w:val="32"/>
          <w:szCs w:val="32"/>
        </w:rPr>
        <w:t xml:space="preserve"> </w:t>
      </w:r>
      <w:r w:rsidR="00324F1D" w:rsidRPr="0081104C">
        <w:rPr>
          <w:rFonts w:ascii="Angsana New" w:hAnsi="Angsana New"/>
          <w:b/>
          <w:bCs/>
          <w:spacing w:val="-2"/>
          <w:sz w:val="32"/>
          <w:szCs w:val="32"/>
          <w:cs/>
        </w:rPr>
        <w:t>ก</w:t>
      </w:r>
      <w:r w:rsidR="00324F1D" w:rsidRPr="0081104C">
        <w:rPr>
          <w:rFonts w:ascii="Angsana New" w:hAnsi="Angsana New"/>
          <w:b/>
          <w:bCs/>
          <w:spacing w:val="-2"/>
          <w:sz w:val="32"/>
          <w:szCs w:val="32"/>
        </w:rPr>
        <w:t>)</w:t>
      </w:r>
      <w:r w:rsidRPr="0081104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81104C">
        <w:rPr>
          <w:rFonts w:ascii="Angsana New" w:hAnsi="Angsana New"/>
          <w:b/>
          <w:bCs/>
          <w:spacing w:val="-2"/>
          <w:sz w:val="32"/>
          <w:szCs w:val="32"/>
          <w:cs/>
        </w:rPr>
        <w:t>มาตรฐานการ</w:t>
      </w:r>
      <w:r w:rsidRPr="0081104C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81104C">
        <w:rPr>
          <w:rFonts w:ascii="Angsana New" w:hAnsi="Angsana New"/>
          <w:b/>
          <w:bCs/>
          <w:spacing w:val="-2"/>
          <w:sz w:val="32"/>
          <w:szCs w:val="32"/>
          <w:cs/>
        </w:rPr>
        <w:t>ที่เริ่มมีผลบังคับในปีปัจจุบัน</w:t>
      </w:r>
    </w:p>
    <w:p w14:paraId="1B9AAEBC" w14:textId="77777777" w:rsidR="003D4A67" w:rsidRPr="0081104C" w:rsidRDefault="003D4A67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0" w:name="Note3_NewAcc"/>
      <w:r w:rsidRPr="0081104C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1104C">
        <w:rPr>
          <w:rFonts w:ascii="Angsana New" w:hAnsi="Angsana New"/>
          <w:sz w:val="32"/>
          <w:szCs w:val="32"/>
        </w:rPr>
        <w:t>256</w:t>
      </w:r>
      <w:r w:rsidR="00FD72AB" w:rsidRPr="0081104C">
        <w:rPr>
          <w:rFonts w:ascii="Angsana New" w:hAnsi="Angsana New"/>
          <w:sz w:val="32"/>
          <w:szCs w:val="32"/>
        </w:rPr>
        <w:t>2</w:t>
      </w:r>
      <w:r w:rsidRPr="0081104C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1104C">
        <w:rPr>
          <w:rFonts w:ascii="Angsana New" w:hAnsi="Angsana New"/>
          <w:sz w:val="32"/>
          <w:szCs w:val="32"/>
        </w:rPr>
        <w:t xml:space="preserve"> 1 </w:t>
      </w:r>
      <w:r w:rsidRPr="0081104C">
        <w:rPr>
          <w:rFonts w:ascii="Angsana New" w:hAnsi="Angsana New"/>
          <w:sz w:val="32"/>
          <w:szCs w:val="32"/>
          <w:cs/>
        </w:rPr>
        <w:t>มกราคม</w:t>
      </w:r>
      <w:r w:rsidRPr="0081104C">
        <w:rPr>
          <w:rFonts w:ascii="Angsana New" w:hAnsi="Angsana New"/>
          <w:sz w:val="32"/>
          <w:szCs w:val="32"/>
        </w:rPr>
        <w:t xml:space="preserve"> 25</w:t>
      </w:r>
      <w:r w:rsidR="00C90728" w:rsidRPr="0081104C">
        <w:rPr>
          <w:rFonts w:ascii="Angsana New" w:hAnsi="Angsana New"/>
          <w:sz w:val="32"/>
          <w:szCs w:val="32"/>
        </w:rPr>
        <w:t>6</w:t>
      </w:r>
      <w:r w:rsidR="00FD72AB" w:rsidRPr="0081104C">
        <w:rPr>
          <w:rFonts w:ascii="Angsana New" w:hAnsi="Angsana New"/>
          <w:sz w:val="32"/>
          <w:szCs w:val="32"/>
        </w:rPr>
        <w:t>3</w:t>
      </w:r>
      <w:r w:rsidRPr="0081104C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p w14:paraId="1B9AAEBD" w14:textId="77777777" w:rsidR="003D4A67" w:rsidRPr="0081104C" w:rsidRDefault="003D4A67" w:rsidP="00894457">
      <w:pPr>
        <w:spacing w:before="120" w:after="120"/>
        <w:ind w:left="547"/>
        <w:jc w:val="thaiDistribute"/>
        <w:rPr>
          <w:rFonts w:ascii="Angsana New" w:hAnsi="Angsana New"/>
          <w:b/>
          <w:bCs/>
          <w:szCs w:val="32"/>
        </w:rPr>
      </w:pPr>
      <w:r w:rsidRPr="0081104C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B9AAEBE" w14:textId="77777777" w:rsidR="003D4A67" w:rsidRPr="0081104C" w:rsidRDefault="003D4A67" w:rsidP="00894457">
      <w:pPr>
        <w:spacing w:before="120" w:after="120"/>
        <w:ind w:left="543"/>
        <w:jc w:val="thaiDistribute"/>
        <w:rPr>
          <w:rFonts w:ascii="Angsana New" w:hAnsi="Angsana New"/>
          <w:spacing w:val="-4"/>
          <w:sz w:val="32"/>
          <w:szCs w:val="32"/>
        </w:rPr>
      </w:pP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1104C">
        <w:rPr>
          <w:rFonts w:ascii="Angsana New" w:hAnsi="Angsana New"/>
          <w:spacing w:val="-4"/>
          <w:sz w:val="32"/>
          <w:szCs w:val="32"/>
        </w:rPr>
        <w:t>5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3D4A67" w:rsidRPr="0081104C" w14:paraId="1B9AAEC0" w14:textId="77777777" w:rsidTr="003B3FC3">
        <w:tc>
          <w:tcPr>
            <w:tcW w:w="9180" w:type="dxa"/>
            <w:gridSpan w:val="2"/>
          </w:tcPr>
          <w:p w14:paraId="1B9AAEBF" w14:textId="77777777" w:rsidR="003D4A67" w:rsidRPr="0081104C" w:rsidRDefault="003D4A67" w:rsidP="00894457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110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D4A67" w:rsidRPr="0081104C" w14:paraId="1B9AAEC3" w14:textId="77777777" w:rsidTr="003B3FC3">
        <w:tc>
          <w:tcPr>
            <w:tcW w:w="2610" w:type="dxa"/>
          </w:tcPr>
          <w:p w14:paraId="1B9AAEC1" w14:textId="77777777" w:rsidR="003D4A67" w:rsidRPr="0081104C" w:rsidRDefault="003D4A67" w:rsidP="0089445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1104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70" w:type="dxa"/>
          </w:tcPr>
          <w:p w14:paraId="1B9AAEC2" w14:textId="77777777" w:rsidR="003D4A67" w:rsidRPr="0081104C" w:rsidRDefault="003D4A67" w:rsidP="00894457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D4A67" w:rsidRPr="0081104C" w14:paraId="1B9AAEC6" w14:textId="77777777" w:rsidTr="003B3FC3">
        <w:tc>
          <w:tcPr>
            <w:tcW w:w="2610" w:type="dxa"/>
          </w:tcPr>
          <w:p w14:paraId="1B9AAEC4" w14:textId="77777777" w:rsidR="003D4A67" w:rsidRPr="0081104C" w:rsidRDefault="003D4A67" w:rsidP="0089445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1104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70" w:type="dxa"/>
          </w:tcPr>
          <w:p w14:paraId="1B9AAEC5" w14:textId="77777777" w:rsidR="003D4A67" w:rsidRPr="0081104C" w:rsidRDefault="003D4A67" w:rsidP="00894457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D4A67" w:rsidRPr="0081104C" w14:paraId="1B9AAEC8" w14:textId="77777777" w:rsidTr="003B3FC3">
        <w:tc>
          <w:tcPr>
            <w:tcW w:w="9180" w:type="dxa"/>
            <w:gridSpan w:val="2"/>
          </w:tcPr>
          <w:p w14:paraId="1B9AAEC7" w14:textId="77777777" w:rsidR="003D4A67" w:rsidRPr="0081104C" w:rsidRDefault="003D4A67" w:rsidP="00894457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110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D4A67" w:rsidRPr="0081104C" w14:paraId="1B9AAECB" w14:textId="77777777" w:rsidTr="003B3FC3">
        <w:tc>
          <w:tcPr>
            <w:tcW w:w="2610" w:type="dxa"/>
          </w:tcPr>
          <w:p w14:paraId="1B9AAEC9" w14:textId="77777777" w:rsidR="003D4A67" w:rsidRPr="0081104C" w:rsidRDefault="003D4A67" w:rsidP="0089445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70" w:type="dxa"/>
          </w:tcPr>
          <w:p w14:paraId="1B9AAECA" w14:textId="77777777" w:rsidR="003D4A67" w:rsidRPr="0081104C" w:rsidRDefault="003D4A67" w:rsidP="00894457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D4A67" w:rsidRPr="0081104C" w14:paraId="1B9AAECD" w14:textId="77777777" w:rsidTr="003B3FC3">
        <w:tc>
          <w:tcPr>
            <w:tcW w:w="9180" w:type="dxa"/>
            <w:gridSpan w:val="2"/>
          </w:tcPr>
          <w:p w14:paraId="1B9AAECC" w14:textId="77777777" w:rsidR="003D4A67" w:rsidRPr="0081104C" w:rsidRDefault="003D4A67" w:rsidP="00894457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D4A67" w:rsidRPr="0081104C" w14:paraId="1B9AAED0" w14:textId="77777777" w:rsidTr="003B3FC3">
        <w:tc>
          <w:tcPr>
            <w:tcW w:w="2610" w:type="dxa"/>
          </w:tcPr>
          <w:p w14:paraId="1B9AAECE" w14:textId="77777777" w:rsidR="003D4A67" w:rsidRPr="0081104C" w:rsidRDefault="003D4A67" w:rsidP="0089445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1104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1104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70" w:type="dxa"/>
          </w:tcPr>
          <w:p w14:paraId="1B9AAECF" w14:textId="77777777" w:rsidR="003D4A67" w:rsidRPr="0081104C" w:rsidRDefault="003D4A67" w:rsidP="00894457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D4A67" w:rsidRPr="0081104C" w14:paraId="1B9AAED3" w14:textId="77777777" w:rsidTr="003B3FC3">
        <w:tc>
          <w:tcPr>
            <w:tcW w:w="2610" w:type="dxa"/>
          </w:tcPr>
          <w:p w14:paraId="1B9AAED1" w14:textId="77777777" w:rsidR="003D4A67" w:rsidRPr="0081104C" w:rsidRDefault="003D4A67" w:rsidP="0089445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1104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1104C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70" w:type="dxa"/>
          </w:tcPr>
          <w:p w14:paraId="1B9AAED2" w14:textId="77777777" w:rsidR="003D4A67" w:rsidRPr="0081104C" w:rsidRDefault="003D4A67" w:rsidP="00894457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B9AAED4" w14:textId="77777777" w:rsidR="001540A0" w:rsidRPr="0081104C" w:rsidRDefault="001540A0" w:rsidP="00894457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1B9AAED5" w14:textId="77777777" w:rsidR="001540A0" w:rsidRPr="0081104C" w:rsidRDefault="001540A0" w:rsidP="008944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br w:type="page"/>
      </w:r>
    </w:p>
    <w:p w14:paraId="1B9AAED6" w14:textId="77777777" w:rsidR="00324F1D" w:rsidRPr="0081104C" w:rsidRDefault="00324F1D" w:rsidP="00894457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1B9AAED7" w14:textId="77777777" w:rsidR="00324F1D" w:rsidRPr="0081104C" w:rsidRDefault="00324F1D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1B9AAED8" w14:textId="77777777" w:rsidR="00324F1D" w:rsidRPr="0081104C" w:rsidRDefault="00324F1D" w:rsidP="00894457">
      <w:pPr>
        <w:spacing w:before="120" w:after="120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104C">
        <w:rPr>
          <w:rFonts w:ascii="Angsana New" w:hAnsi="Angsana New"/>
          <w:spacing w:val="-4"/>
          <w:sz w:val="32"/>
          <w:szCs w:val="32"/>
          <w:cs/>
        </w:rPr>
        <w:t>-</w:t>
      </w:r>
      <w:r w:rsidRPr="0081104C">
        <w:rPr>
          <w:rFonts w:ascii="Angsana New" w:hAnsi="Angsana New"/>
          <w:spacing w:val="-4"/>
          <w:sz w:val="32"/>
          <w:szCs w:val="32"/>
          <w:cs/>
        </w:rPr>
        <w:tab/>
        <w:t xml:space="preserve">การจัดประเภทและการวัดมูลค่าของเงินลงทุนในตราสารทุนของบริษัทที่ไม่ใช่บริษัทจดทะเบียน </w:t>
      </w:r>
      <w:r w:rsidRPr="0081104C">
        <w:rPr>
          <w:rFonts w:ascii="Angsana New" w:hAnsi="Angsana New"/>
          <w:spacing w:val="-4"/>
          <w:sz w:val="32"/>
          <w:szCs w:val="32"/>
        </w:rPr>
        <w:t>-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บริษัทฯวัดมูลค่าเงินลงทุนดังกล่าวด้วยมูลค่ายุติธรรม และจัดประเภทเงินลงทุนดังกล่าว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1B9AAED9" w14:textId="785D1238" w:rsidR="00324F1D" w:rsidRPr="0081104C" w:rsidRDefault="00324F1D" w:rsidP="00894457">
      <w:pPr>
        <w:spacing w:before="120" w:after="120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104C">
        <w:rPr>
          <w:rFonts w:ascii="Angsana New" w:hAnsi="Angsana New"/>
          <w:spacing w:val="-4"/>
          <w:sz w:val="32"/>
          <w:szCs w:val="32"/>
        </w:rPr>
        <w:t>-</w:t>
      </w:r>
      <w:r w:rsidRPr="0081104C">
        <w:rPr>
          <w:rFonts w:ascii="Angsana New" w:hAnsi="Angsana New"/>
          <w:spacing w:val="-4"/>
          <w:sz w:val="32"/>
          <w:szCs w:val="32"/>
        </w:rPr>
        <w:tab/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การรับรู้รายการผลขาดทุนด้านเครดิตที่คาดว่าจะเกิดขึ้น </w:t>
      </w:r>
      <w:r w:rsidRPr="0081104C">
        <w:rPr>
          <w:rFonts w:ascii="Angsana New" w:hAnsi="Angsana New"/>
          <w:spacing w:val="-4"/>
          <w:sz w:val="32"/>
          <w:szCs w:val="32"/>
        </w:rPr>
        <w:t>-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pacing w:val="-4"/>
          <w:sz w:val="32"/>
          <w:szCs w:val="32"/>
          <w:cs/>
        </w:rPr>
        <w:t>รับรู้ผลขาดทุนด้านเครดิตที่คาดว่าจะเกิดขึ้นของ</w:t>
      </w:r>
      <w:r w:rsidR="00E635B5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</w:t>
      </w:r>
      <w:r w:rsidRPr="0081104C">
        <w:rPr>
          <w:rFonts w:ascii="Angsana New" w:hAnsi="Angsana New"/>
          <w:spacing w:val="-4"/>
          <w:sz w:val="32"/>
          <w:szCs w:val="32"/>
          <w:cs/>
        </w:rPr>
        <w:t>ที่วัดมูลค่าด้วยราคาทุนตัดจำหน่ายหรือวัดมูลค่าด้วยมูลค่ายุติธรรมผ่านกำไรขาดทุนเบ็ดเสร็จอื่น โดยไม่จำเป็นต้องรอให้มีการด้อยค่าด้านเครดิตเกิดขึ้นจริง</w:t>
      </w:r>
    </w:p>
    <w:p w14:paraId="1B9AAEDA" w14:textId="77777777" w:rsidR="00324F1D" w:rsidRPr="0081104C" w:rsidRDefault="00324F1D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กลุ่มบริษัทรับรู้ผลกระทบสะสมของการนำมาตรฐานการรายงานทางการเงินกลุ่มนี้มาถือปฏิบัติครั้งแรก         โดยปรับปรุงกับองค์ประกอบอื่นของส่วนของผู้ถือหุ้น ณ วันที่</w:t>
      </w:r>
      <w:r w:rsidRPr="0081104C">
        <w:rPr>
          <w:rFonts w:ascii="Angsana New" w:hAnsi="Angsana New"/>
          <w:sz w:val="32"/>
          <w:szCs w:val="32"/>
        </w:rPr>
        <w:t xml:space="preserve"> 1</w:t>
      </w:r>
      <w:r w:rsidRPr="0081104C">
        <w:rPr>
          <w:rFonts w:ascii="Angsana New" w:hAnsi="Angsana New"/>
          <w:sz w:val="32"/>
          <w:szCs w:val="32"/>
          <w:cs/>
        </w:rPr>
        <w:t xml:space="preserve"> มกราคม </w:t>
      </w:r>
      <w:r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B9AAEDB" w14:textId="77777777" w:rsidR="00324F1D" w:rsidRPr="0081104C" w:rsidRDefault="00324F1D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Pr="0081104C">
        <w:rPr>
          <w:rFonts w:ascii="Angsana New" w:hAnsi="Angsana New"/>
          <w:sz w:val="32"/>
          <w:szCs w:val="32"/>
        </w:rPr>
        <w:t>4</w:t>
      </w:r>
    </w:p>
    <w:p w14:paraId="1B9AAEDC" w14:textId="77777777" w:rsidR="003D4A67" w:rsidRPr="0081104C" w:rsidRDefault="003D4A67" w:rsidP="00894457">
      <w:pPr>
        <w:spacing w:before="120" w:after="120"/>
        <w:ind w:left="566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1104C">
        <w:rPr>
          <w:rFonts w:ascii="Angsana New" w:hAnsi="Angsana New"/>
          <w:b/>
          <w:bCs/>
          <w:sz w:val="32"/>
          <w:szCs w:val="32"/>
        </w:rPr>
        <w:t xml:space="preserve">16 </w:t>
      </w:r>
      <w:r w:rsidRPr="0081104C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1B9AAEDD" w14:textId="77777777" w:rsidR="003D4A67" w:rsidRPr="0081104C" w:rsidRDefault="003D4A67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2" w:hanging="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1104C">
        <w:rPr>
          <w:rFonts w:ascii="Angsana New" w:hAnsi="Angsana New"/>
          <w:sz w:val="32"/>
          <w:szCs w:val="32"/>
        </w:rPr>
        <w:t>16</w:t>
      </w:r>
      <w:r w:rsidRPr="0081104C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81104C">
        <w:rPr>
          <w:rFonts w:ascii="Angsana New" w:hAnsi="Angsana New"/>
          <w:sz w:val="32"/>
          <w:szCs w:val="32"/>
        </w:rPr>
        <w:t>17</w:t>
      </w:r>
      <w:r w:rsidRPr="0081104C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1104C">
        <w:rPr>
          <w:rFonts w:ascii="Angsana New" w:hAnsi="Angsana New"/>
          <w:sz w:val="32"/>
          <w:szCs w:val="32"/>
        </w:rPr>
        <w:t xml:space="preserve">12 </w:t>
      </w:r>
      <w:r w:rsidRPr="0081104C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B9AAEDE" w14:textId="77777777" w:rsidR="003D4A67" w:rsidRPr="0081104C" w:rsidRDefault="003D4A67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2" w:hanging="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1104C">
        <w:rPr>
          <w:rFonts w:ascii="Angsana New" w:hAnsi="Angsana New"/>
          <w:sz w:val="32"/>
          <w:szCs w:val="32"/>
        </w:rPr>
        <w:t xml:space="preserve">17 </w:t>
      </w:r>
      <w:r w:rsidRPr="0081104C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B9AAEDF" w14:textId="77777777" w:rsidR="00324F1D" w:rsidRPr="0081104C" w:rsidRDefault="00324F1D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2" w:hanging="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กลุ่มบริษัท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 ณ วันที่ </w:t>
      </w:r>
      <w:r w:rsidRPr="0081104C">
        <w:rPr>
          <w:rFonts w:ascii="Angsana New" w:hAnsi="Angsana New"/>
          <w:sz w:val="32"/>
          <w:szCs w:val="32"/>
        </w:rPr>
        <w:t>1</w:t>
      </w:r>
      <w:r w:rsidRPr="0081104C">
        <w:rPr>
          <w:rFonts w:ascii="Angsana New" w:hAnsi="Angsana New"/>
          <w:sz w:val="32"/>
          <w:szCs w:val="32"/>
          <w:cs/>
        </w:rPr>
        <w:t xml:space="preserve"> มกราคม </w:t>
      </w:r>
      <w:r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B9AAEE0" w14:textId="77777777" w:rsidR="001540A0" w:rsidRPr="0081104C" w:rsidRDefault="001540A0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9AAEE1" w14:textId="77777777" w:rsidR="0015266D" w:rsidRPr="0081104C" w:rsidRDefault="0015266D" w:rsidP="0089445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1104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81104C">
        <w:rPr>
          <w:rFonts w:ascii="Angsana New" w:hAnsi="Angsana New"/>
          <w:b/>
          <w:bCs/>
          <w:sz w:val="32"/>
          <w:szCs w:val="32"/>
        </w:rPr>
        <w:t>2019 (COVID-19)</w:t>
      </w:r>
    </w:p>
    <w:p w14:paraId="1B9AAEE2" w14:textId="77777777" w:rsidR="0015266D" w:rsidRPr="0081104C" w:rsidRDefault="0015266D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นา </w:t>
      </w:r>
      <w:r w:rsidRPr="0081104C">
        <w:rPr>
          <w:rFonts w:ascii="Angsana New" w:hAnsi="Angsana New"/>
          <w:sz w:val="32"/>
          <w:szCs w:val="32"/>
        </w:rPr>
        <w:t>2019</w:t>
      </w:r>
      <w:r w:rsidRPr="0081104C">
        <w:rPr>
          <w:rFonts w:ascii="Angsana New" w:hAnsi="Angsana New"/>
          <w:sz w:val="32"/>
          <w:szCs w:val="32"/>
          <w:cs/>
        </w:rPr>
        <w:t xml:space="preserve"> (</w:t>
      </w:r>
      <w:r w:rsidRPr="0081104C">
        <w:rPr>
          <w:rFonts w:ascii="Angsana New" w:hAnsi="Angsana New"/>
          <w:sz w:val="32"/>
          <w:szCs w:val="32"/>
        </w:rPr>
        <w:t>COVID-19</w:t>
      </w:r>
      <w:r w:rsidRPr="0081104C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B9AAEE3" w14:textId="77777777" w:rsidR="0015266D" w:rsidRPr="0081104C" w:rsidRDefault="0015266D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81104C">
        <w:rPr>
          <w:rFonts w:ascii="Angsana New" w:hAnsi="Angsana New"/>
          <w:sz w:val="32"/>
          <w:szCs w:val="32"/>
        </w:rPr>
        <w:t xml:space="preserve">22 </w:t>
      </w:r>
      <w:r w:rsidRPr="0081104C">
        <w:rPr>
          <w:rFonts w:ascii="Angsana New" w:hAnsi="Angsana New"/>
          <w:sz w:val="32"/>
          <w:szCs w:val="32"/>
          <w:cs/>
        </w:rPr>
        <w:t xml:space="preserve">เมษายน </w:t>
      </w:r>
      <w:r w:rsidRPr="0081104C">
        <w:rPr>
          <w:rFonts w:ascii="Angsana New" w:hAnsi="Angsana New"/>
          <w:sz w:val="32"/>
          <w:szCs w:val="32"/>
        </w:rPr>
        <w:t xml:space="preserve">2563 </w:t>
      </w:r>
      <w:r w:rsidRPr="0081104C">
        <w:rPr>
          <w:rFonts w:ascii="Angsana New" w:hAnsi="Angsana New"/>
          <w:sz w:val="32"/>
          <w:szCs w:val="32"/>
          <w:cs/>
        </w:rPr>
        <w:t>และ</w:t>
      </w:r>
      <w:r w:rsidRPr="0081104C">
        <w:rPr>
          <w:rFonts w:ascii="Angsana New" w:hAnsi="Angsana New"/>
          <w:sz w:val="32"/>
          <w:szCs w:val="32"/>
        </w:rPr>
        <w:t xml:space="preserve">                    </w:t>
      </w:r>
      <w:r w:rsidRPr="0081104C">
        <w:rPr>
          <w:rFonts w:ascii="Angsana New" w:hAnsi="Angsana New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5B717C" w:rsidRPr="0081104C">
        <w:rPr>
          <w:rFonts w:ascii="Angsana New" w:hAnsi="Angsana New"/>
          <w:sz w:val="32"/>
          <w:szCs w:val="32"/>
        </w:rPr>
        <w:t xml:space="preserve">              </w:t>
      </w:r>
      <w:r w:rsidRPr="0081104C">
        <w:rPr>
          <w:rFonts w:ascii="Angsana New" w:hAnsi="Angsana New"/>
          <w:sz w:val="32"/>
          <w:szCs w:val="32"/>
        </w:rPr>
        <w:t xml:space="preserve">1 </w:t>
      </w:r>
      <w:r w:rsidRPr="0081104C">
        <w:rPr>
          <w:rFonts w:ascii="Angsana New" w:hAnsi="Angsana New"/>
          <w:sz w:val="32"/>
          <w:szCs w:val="32"/>
          <w:cs/>
        </w:rPr>
        <w:t xml:space="preserve">มกราคม </w:t>
      </w:r>
      <w:r w:rsidRPr="0081104C">
        <w:rPr>
          <w:rFonts w:ascii="Angsana New" w:hAnsi="Angsana New"/>
          <w:sz w:val="32"/>
          <w:szCs w:val="32"/>
        </w:rPr>
        <w:t xml:space="preserve">2563 </w:t>
      </w:r>
      <w:r w:rsidRPr="0081104C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81104C">
        <w:rPr>
          <w:rFonts w:ascii="Angsana New" w:hAnsi="Angsana New"/>
          <w:sz w:val="32"/>
          <w:szCs w:val="32"/>
        </w:rPr>
        <w:t xml:space="preserve">31 </w:t>
      </w:r>
      <w:r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1104C">
        <w:rPr>
          <w:rFonts w:ascii="Angsana New" w:hAnsi="Angsana New"/>
          <w:sz w:val="32"/>
          <w:szCs w:val="32"/>
        </w:rPr>
        <w:t xml:space="preserve">2563 </w:t>
      </w:r>
    </w:p>
    <w:p w14:paraId="1B9AAEE4" w14:textId="42CED19C" w:rsidR="0015266D" w:rsidRPr="0081104C" w:rsidRDefault="0015266D" w:rsidP="0089445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Hlk61596620"/>
      <w:r w:rsidRPr="0081104C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81104C">
        <w:rPr>
          <w:rFonts w:ascii="Angsana New" w:hAnsi="Angsana New"/>
          <w:sz w:val="32"/>
          <w:szCs w:val="32"/>
        </w:rPr>
        <w:t>1</w:t>
      </w:r>
      <w:r w:rsidR="005B717C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</w:rPr>
        <w:t>-</w:t>
      </w:r>
      <w:r w:rsidR="005B717C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</w:rPr>
        <w:t>3</w:t>
      </w:r>
      <w:r w:rsidRPr="0081104C">
        <w:rPr>
          <w:rFonts w:ascii="Angsana New" w:hAnsi="Angsana New"/>
          <w:sz w:val="32"/>
          <w:szCs w:val="32"/>
          <w:cs/>
        </w:rPr>
        <w:t xml:space="preserve"> ของปี </w:t>
      </w:r>
      <w:r w:rsidRPr="0081104C">
        <w:rPr>
          <w:rFonts w:ascii="Angsana New" w:hAnsi="Angsana New"/>
          <w:sz w:val="32"/>
          <w:szCs w:val="32"/>
        </w:rPr>
        <w:t xml:space="preserve">2563 </w:t>
      </w:r>
      <w:r w:rsidRPr="0081104C">
        <w:rPr>
          <w:rFonts w:ascii="Angsana New" w:hAnsi="Angsana New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ในเรื่องการวัดมูลค่าผลขาดทุนด้านเครดิตที่คาดว่าจะเกิดขึ้นตามวิธีการอย่างง่าย การวัดมูลค่ายุติธรรมของ</w:t>
      </w:r>
      <w:r w:rsidR="00033B00" w:rsidRPr="0081104C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E635B5">
        <w:rPr>
          <w:rFonts w:ascii="Angsana New" w:hAnsi="Angsana New" w:hint="cs"/>
          <w:sz w:val="32"/>
          <w:szCs w:val="32"/>
          <w:cs/>
        </w:rPr>
        <w:t xml:space="preserve"> </w:t>
      </w:r>
      <w:r w:rsidR="00324F1D" w:rsidRPr="0081104C">
        <w:rPr>
          <w:rFonts w:ascii="Angsana New" w:hAnsi="Angsana New"/>
          <w:sz w:val="32"/>
          <w:szCs w:val="32"/>
          <w:cs/>
        </w:rPr>
        <w:t>ที่ดินและอาคาร</w:t>
      </w:r>
      <w:r w:rsidR="00E635B5">
        <w:rPr>
          <w:rFonts w:ascii="Angsana New" w:hAnsi="Angsana New" w:hint="cs"/>
          <w:sz w:val="32"/>
          <w:szCs w:val="32"/>
          <w:cs/>
        </w:rPr>
        <w:t xml:space="preserve"> </w:t>
      </w:r>
      <w:r w:rsidR="00033B00" w:rsidRPr="0081104C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="00324F1D" w:rsidRPr="0081104C">
        <w:rPr>
          <w:rFonts w:ascii="Angsana New" w:hAnsi="Angsana New"/>
          <w:sz w:val="32"/>
          <w:szCs w:val="32"/>
          <w:cs/>
        </w:rPr>
        <w:t>และ</w:t>
      </w:r>
      <w:r w:rsidRPr="0081104C">
        <w:rPr>
          <w:rFonts w:ascii="Angsana New" w:hAnsi="Angsana New"/>
          <w:sz w:val="32"/>
          <w:szCs w:val="32"/>
          <w:cs/>
        </w:rPr>
        <w:t xml:space="preserve">การกลับรายการของสินทรัพย์ภาษีเงินได้รอการตัดบัญชี </w:t>
      </w:r>
    </w:p>
    <w:p w14:paraId="1B9AAEE5" w14:textId="52DA532B" w:rsidR="0015266D" w:rsidRPr="0081104C" w:rsidRDefault="0015266D" w:rsidP="0089445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81104C">
        <w:rPr>
          <w:rFonts w:ascii="Angsana New" w:hAnsi="Angsana New"/>
          <w:sz w:val="32"/>
          <w:szCs w:val="32"/>
        </w:rPr>
        <w:t>4</w:t>
      </w:r>
      <w:r w:rsidRPr="0081104C">
        <w:rPr>
          <w:rFonts w:ascii="Angsana New" w:hAnsi="Angsana New"/>
          <w:sz w:val="32"/>
          <w:szCs w:val="32"/>
          <w:cs/>
        </w:rPr>
        <w:t xml:space="preserve"> ของปี </w:t>
      </w:r>
      <w:r w:rsidRPr="0081104C">
        <w:rPr>
          <w:rFonts w:ascii="Angsana New" w:hAnsi="Angsana New"/>
          <w:sz w:val="32"/>
          <w:szCs w:val="32"/>
        </w:rPr>
        <w:t xml:space="preserve">2563 </w:t>
      </w:r>
      <w:r w:rsidRPr="0081104C">
        <w:rPr>
          <w:rFonts w:ascii="Angsana New" w:hAnsi="Angsana New"/>
          <w:sz w:val="32"/>
          <w:szCs w:val="32"/>
          <w:cs/>
        </w:rPr>
        <w:t>กลุ่มบริษัทได้ประเมินผลกระทบทางการเงินเกี่ยวกับมูลค่าของสินทรัพย์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ประมาณการหนี้สิน และหนี้สินที่อาจเกิดขึ้นจากความไม่แน่นอนของสถานการณ์การแพร่ระบาดของโรคติดเชื้อไวรัสโค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นา </w:t>
      </w:r>
      <w:r w:rsidRPr="0081104C">
        <w:rPr>
          <w:rFonts w:ascii="Angsana New" w:hAnsi="Angsana New"/>
          <w:sz w:val="32"/>
          <w:szCs w:val="32"/>
        </w:rPr>
        <w:t xml:space="preserve">2019 </w:t>
      </w:r>
      <w:r w:rsidRPr="0081104C">
        <w:rPr>
          <w:rFonts w:ascii="Angsana New" w:hAnsi="Angsana New"/>
          <w:sz w:val="32"/>
          <w:szCs w:val="32"/>
          <w:cs/>
        </w:rPr>
        <w:t xml:space="preserve">แล้ว </w:t>
      </w:r>
      <w:bookmarkStart w:id="2" w:name="_Hlk61017555"/>
      <w:r w:rsidRPr="0081104C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3" w:name="_Hlk61018351"/>
      <w:r w:rsidRPr="0081104C">
        <w:rPr>
          <w:rFonts w:ascii="Angsana New" w:hAnsi="Angsana New"/>
          <w:sz w:val="32"/>
          <w:szCs w:val="32"/>
          <w:cs/>
        </w:rPr>
        <w:t>ในการจัดทำงบการเงินสำหรับปีสิ้นสุดวันที่</w:t>
      </w:r>
      <w:bookmarkEnd w:id="3"/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="00E635B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1104C">
        <w:rPr>
          <w:rFonts w:ascii="Angsana New" w:hAnsi="Angsana New"/>
          <w:sz w:val="32"/>
          <w:szCs w:val="32"/>
        </w:rPr>
        <w:t>31</w:t>
      </w:r>
      <w:r w:rsidRPr="0081104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1104C">
        <w:rPr>
          <w:rFonts w:ascii="Angsana New" w:hAnsi="Angsana New"/>
          <w:sz w:val="32"/>
          <w:szCs w:val="32"/>
        </w:rPr>
        <w:t xml:space="preserve">2563 </w:t>
      </w: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bookmarkEnd w:id="2"/>
      <w:r w:rsidRPr="0081104C">
        <w:rPr>
          <w:rFonts w:ascii="Angsana New" w:hAnsi="Angsana New"/>
          <w:sz w:val="32"/>
          <w:szCs w:val="32"/>
          <w:cs/>
        </w:rPr>
        <w:t>จึง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กลุ่มบริษัท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  <w:r w:rsidRPr="0081104C">
        <w:rPr>
          <w:rFonts w:ascii="Angsana New" w:hAnsi="Angsana New"/>
          <w:sz w:val="32"/>
          <w:szCs w:val="32"/>
        </w:rPr>
        <w:t xml:space="preserve"> </w:t>
      </w:r>
      <w:bookmarkEnd w:id="1"/>
    </w:p>
    <w:p w14:paraId="1B9AAEE6" w14:textId="77777777" w:rsidR="00324F1D" w:rsidRPr="0081104C" w:rsidRDefault="00324F1D" w:rsidP="00894457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54204386"/>
      <w:r w:rsidRPr="0081104C">
        <w:rPr>
          <w:rFonts w:ascii="Angsana New" w:hAnsi="Angsana New"/>
          <w:b/>
          <w:bCs/>
          <w:sz w:val="32"/>
          <w:szCs w:val="32"/>
          <w:cs/>
        </w:rPr>
        <w:t>ข</w:t>
      </w:r>
      <w:r w:rsidRPr="0081104C">
        <w:rPr>
          <w:rFonts w:ascii="Angsana New" w:hAnsi="Angsana New"/>
          <w:b/>
          <w:bCs/>
          <w:sz w:val="32"/>
          <w:szCs w:val="32"/>
        </w:rPr>
        <w:t>)</w:t>
      </w: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1104C">
        <w:rPr>
          <w:rFonts w:ascii="Angsana New" w:hAnsi="Angsana New"/>
          <w:b/>
          <w:bCs/>
          <w:sz w:val="32"/>
          <w:szCs w:val="32"/>
        </w:rPr>
        <w:t>1</w:t>
      </w:r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81104C">
        <w:rPr>
          <w:rFonts w:ascii="Angsana New" w:hAnsi="Angsana New"/>
          <w:b/>
          <w:bCs/>
          <w:sz w:val="32"/>
          <w:szCs w:val="32"/>
        </w:rPr>
        <w:t>2564</w:t>
      </w:r>
    </w:p>
    <w:p w14:paraId="1B9AAEE7" w14:textId="77777777" w:rsidR="00324F1D" w:rsidRPr="0081104C" w:rsidRDefault="00324F1D" w:rsidP="0089445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1104C">
        <w:rPr>
          <w:rFonts w:ascii="Angsana New" w:hAnsi="Angsana New"/>
          <w:sz w:val="32"/>
          <w:szCs w:val="32"/>
        </w:rPr>
        <w:t xml:space="preserve">1 </w:t>
      </w:r>
      <w:r w:rsidRPr="0081104C">
        <w:rPr>
          <w:rFonts w:ascii="Angsana New" w:hAnsi="Angsana New"/>
          <w:sz w:val="32"/>
          <w:szCs w:val="32"/>
          <w:cs/>
        </w:rPr>
        <w:t xml:space="preserve">มกราคม </w:t>
      </w:r>
      <w:r w:rsidRPr="0081104C">
        <w:rPr>
          <w:rFonts w:ascii="Angsana New" w:hAnsi="Angsana New"/>
          <w:sz w:val="32"/>
          <w:szCs w:val="32"/>
        </w:rPr>
        <w:t xml:space="preserve">2564 </w:t>
      </w:r>
      <w:r w:rsidRPr="0081104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4"/>
    </w:p>
    <w:p w14:paraId="1B9AAEE8" w14:textId="77777777" w:rsidR="00324F1D" w:rsidRPr="0081104C" w:rsidRDefault="00324F1D" w:rsidP="0089445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1B9AAEE9" w14:textId="77777777" w:rsidR="00324F1D" w:rsidRPr="0081104C" w:rsidRDefault="00324F1D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br w:type="page"/>
      </w:r>
    </w:p>
    <w:p w14:paraId="1B9AAEEA" w14:textId="77777777" w:rsidR="00C01B19" w:rsidRPr="0081104C" w:rsidRDefault="00C01B19" w:rsidP="00894457">
      <w:pPr>
        <w:tabs>
          <w:tab w:val="left" w:pos="720"/>
        </w:tabs>
        <w:spacing w:before="120" w:after="120" w:line="400" w:lineRule="exact"/>
        <w:ind w:left="547" w:right="-45" w:hanging="547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81104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9AAEEB" w14:textId="77777777" w:rsidR="00C01B19" w:rsidRPr="0081104C" w:rsidRDefault="00C01B19" w:rsidP="00894457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D84C9C" w:rsidRPr="0081104C">
        <w:rPr>
          <w:rFonts w:ascii="Angsana New" w:hAnsi="Angsana New"/>
          <w:sz w:val="32"/>
          <w:szCs w:val="32"/>
        </w:rPr>
        <w:t>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81104C">
        <w:rPr>
          <w:rFonts w:ascii="Angsana New" w:hAnsi="Angsana New"/>
          <w:sz w:val="32"/>
          <w:szCs w:val="32"/>
        </w:rPr>
        <w:t>16</w:t>
      </w:r>
      <w:r w:rsidRPr="0081104C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D84C9C" w:rsidRPr="0081104C">
        <w:rPr>
          <w:rFonts w:ascii="Angsana New" w:hAnsi="Angsana New"/>
          <w:sz w:val="32"/>
          <w:szCs w:val="32"/>
          <w:cs/>
        </w:rPr>
        <w:t>ปี</w:t>
      </w:r>
      <w:r w:rsidRPr="0081104C">
        <w:rPr>
          <w:rFonts w:ascii="Angsana New" w:hAnsi="Angsana New"/>
          <w:sz w:val="32"/>
          <w:szCs w:val="32"/>
          <w:cs/>
        </w:rPr>
        <w:t>ปัจจุบัน โดยกลุ่มบริษัทได้เลือกปรับผลสะสมจากการเปลี่ยนแปลงโดยปรับปรุงกับ</w:t>
      </w:r>
      <w:r w:rsidR="00D84C9C" w:rsidRPr="0081104C">
        <w:rPr>
          <w:rFonts w:ascii="Angsana New" w:hAnsi="Angsana New"/>
          <w:sz w:val="32"/>
          <w:szCs w:val="32"/>
          <w:cs/>
        </w:rPr>
        <w:t>องค์ประกอบอื่นส่วนของผู้ถือหุ้น</w:t>
      </w:r>
      <w:r w:rsidRPr="0081104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81104C">
        <w:rPr>
          <w:rFonts w:ascii="Angsana New" w:hAnsi="Angsana New"/>
          <w:sz w:val="32"/>
          <w:szCs w:val="32"/>
        </w:rPr>
        <w:t>1</w:t>
      </w:r>
      <w:r w:rsidRPr="0081104C">
        <w:rPr>
          <w:rFonts w:ascii="Angsana New" w:hAnsi="Angsana New"/>
          <w:sz w:val="32"/>
          <w:szCs w:val="32"/>
          <w:cs/>
        </w:rPr>
        <w:t xml:space="preserve"> มกราคม </w:t>
      </w:r>
      <w:r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B9AAEEC" w14:textId="77777777" w:rsidR="00D84C9C" w:rsidRPr="0081104C" w:rsidRDefault="00D84C9C" w:rsidP="00894457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Pr="0081104C">
        <w:rPr>
          <w:rFonts w:ascii="Angsana New" w:hAnsi="Angsana New"/>
          <w:sz w:val="32"/>
          <w:szCs w:val="32"/>
        </w:rPr>
        <w:t xml:space="preserve">2563 </w:t>
      </w:r>
      <w:r w:rsidRPr="0081104C">
        <w:rPr>
          <w:rFonts w:ascii="Angsana New" w:hAnsi="Angsana New"/>
          <w:sz w:val="32"/>
          <w:szCs w:val="32"/>
          <w:cs/>
        </w:rPr>
        <w:t xml:space="preserve">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C01B19" w:rsidRPr="0081104C" w14:paraId="1B9AAEEE" w14:textId="77777777" w:rsidTr="00FF7938">
        <w:trPr>
          <w:tblHeader/>
        </w:trPr>
        <w:tc>
          <w:tcPr>
            <w:tcW w:w="9504" w:type="dxa"/>
            <w:gridSpan w:val="5"/>
          </w:tcPr>
          <w:p w14:paraId="1B9AAEED" w14:textId="77777777" w:rsidR="00C01B19" w:rsidRPr="0081104C" w:rsidRDefault="00C01B19" w:rsidP="0089445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>: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B19" w:rsidRPr="0081104C" w14:paraId="1B9AAEF1" w14:textId="77777777" w:rsidTr="00FF7938">
        <w:trPr>
          <w:tblHeader/>
        </w:trPr>
        <w:tc>
          <w:tcPr>
            <w:tcW w:w="3600" w:type="dxa"/>
          </w:tcPr>
          <w:p w14:paraId="1B9AAEEF" w14:textId="77777777" w:rsidR="00C01B19" w:rsidRPr="0081104C" w:rsidRDefault="00C01B19" w:rsidP="0089445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B9AAEF0" w14:textId="77777777" w:rsidR="00C01B19" w:rsidRPr="0081104C" w:rsidRDefault="00C01B19" w:rsidP="008944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01B19" w:rsidRPr="0081104C" w14:paraId="1B9AAEF6" w14:textId="77777777" w:rsidTr="00FF7938">
        <w:trPr>
          <w:tblHeader/>
        </w:trPr>
        <w:tc>
          <w:tcPr>
            <w:tcW w:w="3600" w:type="dxa"/>
          </w:tcPr>
          <w:p w14:paraId="1B9AAEF2" w14:textId="77777777" w:rsidR="00C01B19" w:rsidRPr="0081104C" w:rsidRDefault="00C01B19" w:rsidP="0089445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B9AAEF3" w14:textId="77777777" w:rsidR="00C01B19" w:rsidRPr="0081104C" w:rsidRDefault="00C01B19" w:rsidP="00894457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1B9AAEF4" w14:textId="77777777" w:rsidR="00C01B19" w:rsidRPr="0081104C" w:rsidRDefault="00C01B19" w:rsidP="008944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1B9AAEF5" w14:textId="77777777" w:rsidR="00C01B19" w:rsidRPr="0081104C" w:rsidRDefault="00C01B19" w:rsidP="00894457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EFC" w14:textId="77777777" w:rsidTr="00FF7938">
        <w:trPr>
          <w:tblHeader/>
        </w:trPr>
        <w:tc>
          <w:tcPr>
            <w:tcW w:w="3600" w:type="dxa"/>
          </w:tcPr>
          <w:p w14:paraId="1B9AAEF7" w14:textId="77777777" w:rsidR="00C01B19" w:rsidRPr="0081104C" w:rsidRDefault="00C01B19" w:rsidP="0089445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B9AAEF8" w14:textId="77777777" w:rsidR="00C01B19" w:rsidRPr="0081104C" w:rsidRDefault="00C01B19" w:rsidP="0089445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1B9AAEF9" w14:textId="77777777" w:rsidR="00C01B19" w:rsidRPr="0081104C" w:rsidRDefault="00C01B19" w:rsidP="008944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1B9AAEFA" w14:textId="77777777" w:rsidR="00C01B19" w:rsidRPr="0081104C" w:rsidRDefault="00C01B19" w:rsidP="008944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81104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1B9AAEFB" w14:textId="77777777" w:rsidR="00C01B19" w:rsidRPr="0081104C" w:rsidRDefault="00C01B19" w:rsidP="0089445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01B19" w:rsidRPr="0081104C" w14:paraId="1B9AAF02" w14:textId="77777777" w:rsidTr="00FF7938">
        <w:tc>
          <w:tcPr>
            <w:tcW w:w="3600" w:type="dxa"/>
          </w:tcPr>
          <w:p w14:paraId="1B9AAEFD" w14:textId="77777777" w:rsidR="00C01B19" w:rsidRPr="0081104C" w:rsidRDefault="00C01B19" w:rsidP="0089445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1B9AAEFE" w14:textId="77777777" w:rsidR="00C01B19" w:rsidRPr="0081104C" w:rsidRDefault="00C01B19" w:rsidP="0089445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EFF" w14:textId="77777777" w:rsidR="00C01B19" w:rsidRPr="0081104C" w:rsidRDefault="00C01B19" w:rsidP="0089445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00" w14:textId="77777777" w:rsidR="00C01B19" w:rsidRPr="0081104C" w:rsidRDefault="00C01B19" w:rsidP="0089445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01" w14:textId="77777777" w:rsidR="00C01B19" w:rsidRPr="0081104C" w:rsidRDefault="00C01B19" w:rsidP="0089445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08" w14:textId="77777777" w:rsidTr="00FF7938">
        <w:tc>
          <w:tcPr>
            <w:tcW w:w="3600" w:type="dxa"/>
          </w:tcPr>
          <w:p w14:paraId="1B9AAF03" w14:textId="77777777" w:rsidR="00C01B19" w:rsidRPr="0081104C" w:rsidRDefault="00C01B19" w:rsidP="0089445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1B9AAF04" w14:textId="77777777" w:rsidR="00C01B19" w:rsidRPr="0081104C" w:rsidRDefault="00C01B19" w:rsidP="0089445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05" w14:textId="77777777" w:rsidR="00C01B19" w:rsidRPr="0081104C" w:rsidRDefault="00C01B19" w:rsidP="0089445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06" w14:textId="77777777" w:rsidR="00C01B19" w:rsidRPr="0081104C" w:rsidRDefault="00C01B19" w:rsidP="0089445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07" w14:textId="77777777" w:rsidR="00C01B19" w:rsidRPr="0081104C" w:rsidRDefault="00C01B19" w:rsidP="0089445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0E" w14:textId="77777777" w:rsidTr="00FF7938">
        <w:tc>
          <w:tcPr>
            <w:tcW w:w="3600" w:type="dxa"/>
          </w:tcPr>
          <w:p w14:paraId="1B9AAF09" w14:textId="77777777" w:rsidR="00C01B19" w:rsidRPr="0081104C" w:rsidRDefault="00C01B19" w:rsidP="00894457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1B9AAF0A" w14:textId="77777777" w:rsidR="00C01B19" w:rsidRPr="0081104C" w:rsidRDefault="00C01B19" w:rsidP="0089445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0B" w14:textId="77777777" w:rsidR="00C01B19" w:rsidRPr="0081104C" w:rsidRDefault="00C01B19" w:rsidP="0089445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0C" w14:textId="77777777" w:rsidR="00C01B19" w:rsidRPr="0081104C" w:rsidRDefault="00C01B19" w:rsidP="0089445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0D" w14:textId="77777777" w:rsidR="00C01B19" w:rsidRPr="0081104C" w:rsidRDefault="00C01B19" w:rsidP="0089445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14" w14:textId="77777777" w:rsidTr="00FF7938">
        <w:tc>
          <w:tcPr>
            <w:tcW w:w="3600" w:type="dxa"/>
          </w:tcPr>
          <w:p w14:paraId="1B9AAF0F" w14:textId="77777777" w:rsidR="00C01B19" w:rsidRPr="0081104C" w:rsidRDefault="00C01B19" w:rsidP="00894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14:paraId="1B9AAF10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74" w:type="dxa"/>
          </w:tcPr>
          <w:p w14:paraId="1B9AAF11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(104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950)</w:t>
            </w:r>
          </w:p>
        </w:tc>
        <w:tc>
          <w:tcPr>
            <w:tcW w:w="1474" w:type="dxa"/>
          </w:tcPr>
          <w:p w14:paraId="1B9AAF12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1B9AAF13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1B19" w:rsidRPr="0081104C" w14:paraId="1B9AAF1A" w14:textId="77777777" w:rsidTr="00FF7938">
        <w:tc>
          <w:tcPr>
            <w:tcW w:w="3600" w:type="dxa"/>
            <w:shd w:val="clear" w:color="auto" w:fill="auto"/>
          </w:tcPr>
          <w:p w14:paraId="1B9AAF15" w14:textId="77777777" w:rsidR="00C01B19" w:rsidRPr="0081104C" w:rsidRDefault="00C01B19" w:rsidP="0089445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1B9AAF16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17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119,623</w:t>
            </w:r>
          </w:p>
        </w:tc>
        <w:tc>
          <w:tcPr>
            <w:tcW w:w="1474" w:type="dxa"/>
            <w:shd w:val="clear" w:color="auto" w:fill="auto"/>
          </w:tcPr>
          <w:p w14:paraId="1B9AAF18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B9AAF19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119,623</w:t>
            </w:r>
          </w:p>
        </w:tc>
      </w:tr>
      <w:tr w:rsidR="00C01B19" w:rsidRPr="0081104C" w14:paraId="1B9AAF20" w14:textId="77777777" w:rsidTr="00FF7938">
        <w:tc>
          <w:tcPr>
            <w:tcW w:w="3600" w:type="dxa"/>
          </w:tcPr>
          <w:p w14:paraId="1B9AAF1B" w14:textId="77777777" w:rsidR="00C01B19" w:rsidRPr="0081104C" w:rsidRDefault="00C01B19" w:rsidP="0089445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1B9AAF1C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788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474" w:type="dxa"/>
          </w:tcPr>
          <w:p w14:paraId="1B9AAF1D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B9AAF1E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</w:rPr>
              <w:t>354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578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</w:tcPr>
          <w:p w14:paraId="1B9AAF1F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433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912</w:t>
            </w:r>
          </w:p>
        </w:tc>
      </w:tr>
      <w:tr w:rsidR="00C01B19" w:rsidRPr="0081104C" w14:paraId="1B9AAF26" w14:textId="77777777" w:rsidTr="00FF7938">
        <w:tc>
          <w:tcPr>
            <w:tcW w:w="3600" w:type="dxa"/>
            <w:shd w:val="clear" w:color="auto" w:fill="auto"/>
          </w:tcPr>
          <w:p w14:paraId="1B9AAF21" w14:textId="77777777" w:rsidR="00C01B19" w:rsidRPr="0081104C" w:rsidRDefault="00C01B19" w:rsidP="00894457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1B9AAF22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23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24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375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482" w:type="dxa"/>
            <w:shd w:val="clear" w:color="auto" w:fill="auto"/>
          </w:tcPr>
          <w:p w14:paraId="1B9AAF25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375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928</w:t>
            </w:r>
          </w:p>
        </w:tc>
      </w:tr>
      <w:tr w:rsidR="00C01B19" w:rsidRPr="0081104C" w14:paraId="1B9AAF2C" w14:textId="77777777" w:rsidTr="00FF7938">
        <w:tc>
          <w:tcPr>
            <w:tcW w:w="3600" w:type="dxa"/>
          </w:tcPr>
          <w:p w14:paraId="1B9AAF27" w14:textId="77777777" w:rsidR="00C01B19" w:rsidRPr="0081104C" w:rsidRDefault="00C01B19" w:rsidP="00894457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1B9AAF28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29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2A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2B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32" w14:textId="77777777" w:rsidTr="00FF7938">
        <w:tc>
          <w:tcPr>
            <w:tcW w:w="3600" w:type="dxa"/>
          </w:tcPr>
          <w:p w14:paraId="1B9AAF2D" w14:textId="77777777" w:rsidR="00C01B19" w:rsidRPr="0081104C" w:rsidRDefault="00C01B19" w:rsidP="00894457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1B9AAF2E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2F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30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31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3C" w14:textId="77777777" w:rsidTr="00FF7938">
        <w:tc>
          <w:tcPr>
            <w:tcW w:w="3600" w:type="dxa"/>
          </w:tcPr>
          <w:p w14:paraId="1B9AAF33" w14:textId="77777777" w:rsidR="00C01B19" w:rsidRPr="0081104C" w:rsidRDefault="00C01B19" w:rsidP="0089445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</w:tcPr>
          <w:p w14:paraId="1B9AAF34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35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136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474" w:type="dxa"/>
          </w:tcPr>
          <w:p w14:paraId="1B9AAF36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37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B9AAF38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39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(136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302)</w:t>
            </w:r>
          </w:p>
        </w:tc>
        <w:tc>
          <w:tcPr>
            <w:tcW w:w="1482" w:type="dxa"/>
          </w:tcPr>
          <w:p w14:paraId="1B9AAF3A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3B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1B19" w:rsidRPr="0081104C" w14:paraId="1B9AAF46" w14:textId="77777777" w:rsidTr="00FF7938">
        <w:tc>
          <w:tcPr>
            <w:tcW w:w="3600" w:type="dxa"/>
            <w:shd w:val="clear" w:color="auto" w:fill="auto"/>
          </w:tcPr>
          <w:p w14:paraId="1B9AAF3D" w14:textId="77777777" w:rsidR="00C01B19" w:rsidRPr="0081104C" w:rsidRDefault="00C01B19" w:rsidP="00894457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1B9AAF3E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3F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40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41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42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43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482" w:type="dxa"/>
            <w:shd w:val="clear" w:color="auto" w:fill="auto"/>
          </w:tcPr>
          <w:p w14:paraId="1B9AAF44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45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669</w:t>
            </w:r>
          </w:p>
        </w:tc>
      </w:tr>
      <w:tr w:rsidR="00C01B19" w:rsidRPr="0081104C" w14:paraId="1B9AAF4C" w14:textId="77777777" w:rsidTr="00FF7938">
        <w:tc>
          <w:tcPr>
            <w:tcW w:w="3600" w:type="dxa"/>
          </w:tcPr>
          <w:p w14:paraId="1B9AAF47" w14:textId="77777777" w:rsidR="00C01B19" w:rsidRPr="0081104C" w:rsidRDefault="00C01B19" w:rsidP="0089445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1B9AAF48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49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4A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4B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56" w14:textId="77777777" w:rsidTr="00FF7938">
        <w:tc>
          <w:tcPr>
            <w:tcW w:w="3600" w:type="dxa"/>
          </w:tcPr>
          <w:p w14:paraId="1B9AAF4D" w14:textId="77777777" w:rsidR="00C01B19" w:rsidRPr="0081104C" w:rsidRDefault="00C01B19" w:rsidP="00894457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 - สุทธิจาก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14:paraId="1B9AAF4E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4F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159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474" w:type="dxa"/>
          </w:tcPr>
          <w:p w14:paraId="1B9AAF50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51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B9AAF52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53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(159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231)</w:t>
            </w:r>
          </w:p>
        </w:tc>
        <w:tc>
          <w:tcPr>
            <w:tcW w:w="1482" w:type="dxa"/>
          </w:tcPr>
          <w:p w14:paraId="1B9AAF54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55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1B19" w:rsidRPr="0081104C" w14:paraId="1B9AAF60" w14:textId="77777777" w:rsidTr="00FF7938">
        <w:tc>
          <w:tcPr>
            <w:tcW w:w="3600" w:type="dxa"/>
            <w:shd w:val="clear" w:color="auto" w:fill="auto"/>
          </w:tcPr>
          <w:p w14:paraId="1B9AAF57" w14:textId="77777777" w:rsidR="00C01B19" w:rsidRPr="0081104C" w:rsidRDefault="00C01B19" w:rsidP="00894457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1B9AAF58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59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5A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5B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5C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5D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172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482" w:type="dxa"/>
            <w:shd w:val="clear" w:color="auto" w:fill="auto"/>
          </w:tcPr>
          <w:p w14:paraId="1B9AAF5E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9AAF5F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172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  <w:tr w:rsidR="00C01B19" w:rsidRPr="0081104C" w14:paraId="1B9AAF66" w14:textId="77777777" w:rsidTr="00FF7938">
        <w:tc>
          <w:tcPr>
            <w:tcW w:w="3600" w:type="dxa"/>
            <w:shd w:val="clear" w:color="auto" w:fill="auto"/>
            <w:vAlign w:val="bottom"/>
          </w:tcPr>
          <w:p w14:paraId="1B9AAF61" w14:textId="77777777" w:rsidR="00C01B19" w:rsidRPr="0081104C" w:rsidRDefault="00C01B19" w:rsidP="0089445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14:paraId="1B9AAF62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48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093</w:t>
            </w:r>
          </w:p>
        </w:tc>
        <w:tc>
          <w:tcPr>
            <w:tcW w:w="1474" w:type="dxa"/>
            <w:shd w:val="clear" w:color="auto" w:fill="auto"/>
          </w:tcPr>
          <w:p w14:paraId="1B9AAF63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474" w:type="dxa"/>
            <w:shd w:val="clear" w:color="auto" w:fill="auto"/>
          </w:tcPr>
          <w:p w14:paraId="1B9AAF64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B9AAF65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028</w:t>
            </w:r>
          </w:p>
        </w:tc>
      </w:tr>
      <w:tr w:rsidR="00C01B19" w:rsidRPr="0081104C" w14:paraId="1B9AAF6C" w14:textId="77777777" w:rsidTr="00FF7938">
        <w:tc>
          <w:tcPr>
            <w:tcW w:w="3600" w:type="dxa"/>
          </w:tcPr>
          <w:p w14:paraId="1B9AAF67" w14:textId="77777777" w:rsidR="00C01B19" w:rsidRPr="0081104C" w:rsidRDefault="00C01B19" w:rsidP="0089445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1B9AAF68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69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6A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6B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72" w14:textId="77777777" w:rsidTr="00FF7938">
        <w:tc>
          <w:tcPr>
            <w:tcW w:w="3600" w:type="dxa"/>
            <w:shd w:val="clear" w:color="auto" w:fill="auto"/>
          </w:tcPr>
          <w:p w14:paraId="1B9AAF6D" w14:textId="77777777" w:rsidR="00C01B19" w:rsidRPr="0081104C" w:rsidRDefault="00C01B19" w:rsidP="0089445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1B9AAF6E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469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474" w:type="dxa"/>
            <w:shd w:val="clear" w:color="auto" w:fill="auto"/>
          </w:tcPr>
          <w:p w14:paraId="1B9AAF6F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474" w:type="dxa"/>
            <w:shd w:val="clear" w:color="auto" w:fill="auto"/>
          </w:tcPr>
          <w:p w14:paraId="1B9AAF70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B9AAF71" w14:textId="77777777" w:rsidR="00C01B19" w:rsidRPr="0081104C" w:rsidRDefault="00C01B19" w:rsidP="00894457">
            <w:pPr>
              <w:tabs>
                <w:tab w:val="decimal" w:pos="115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481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</w:tbl>
    <w:p w14:paraId="1B9AAF73" w14:textId="77777777" w:rsidR="00C01B19" w:rsidRPr="0081104C" w:rsidRDefault="00C01B19" w:rsidP="00894457">
      <w:pPr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</w:pP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C01B19" w:rsidRPr="0081104C" w14:paraId="1B9AAF75" w14:textId="77777777" w:rsidTr="00FF7938">
        <w:trPr>
          <w:tblHeader/>
        </w:trPr>
        <w:tc>
          <w:tcPr>
            <w:tcW w:w="9504" w:type="dxa"/>
            <w:gridSpan w:val="5"/>
          </w:tcPr>
          <w:p w14:paraId="1B9AAF74" w14:textId="77777777" w:rsidR="00C01B19" w:rsidRPr="0081104C" w:rsidRDefault="00C01B19" w:rsidP="008944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>: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B19" w:rsidRPr="0081104C" w14:paraId="1B9AAF78" w14:textId="77777777" w:rsidTr="00FF7938">
        <w:trPr>
          <w:tblHeader/>
        </w:trPr>
        <w:tc>
          <w:tcPr>
            <w:tcW w:w="3600" w:type="dxa"/>
          </w:tcPr>
          <w:p w14:paraId="1B9AAF76" w14:textId="77777777" w:rsidR="00C01B19" w:rsidRPr="0081104C" w:rsidRDefault="00C01B19" w:rsidP="008944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B9AAF77" w14:textId="77777777" w:rsidR="00C01B19" w:rsidRPr="0081104C" w:rsidRDefault="00C01B1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B19" w:rsidRPr="0081104C" w14:paraId="1B9AAF7D" w14:textId="77777777" w:rsidTr="00FF7938">
        <w:trPr>
          <w:tblHeader/>
        </w:trPr>
        <w:tc>
          <w:tcPr>
            <w:tcW w:w="3600" w:type="dxa"/>
          </w:tcPr>
          <w:p w14:paraId="1B9AAF79" w14:textId="77777777" w:rsidR="00C01B19" w:rsidRPr="0081104C" w:rsidRDefault="00C01B19" w:rsidP="008944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B9AAF7A" w14:textId="77777777" w:rsidR="00C01B19" w:rsidRPr="0081104C" w:rsidRDefault="00C01B19" w:rsidP="0089445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1B9AAF7B" w14:textId="77777777" w:rsidR="00C01B19" w:rsidRPr="0081104C" w:rsidRDefault="00C01B1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1B9AAF7C" w14:textId="77777777" w:rsidR="00C01B19" w:rsidRPr="0081104C" w:rsidRDefault="00C01B19" w:rsidP="0089445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83" w14:textId="77777777" w:rsidTr="00FF7938">
        <w:trPr>
          <w:tblHeader/>
        </w:trPr>
        <w:tc>
          <w:tcPr>
            <w:tcW w:w="3600" w:type="dxa"/>
          </w:tcPr>
          <w:p w14:paraId="1B9AAF7E" w14:textId="77777777" w:rsidR="00C01B19" w:rsidRPr="0081104C" w:rsidRDefault="00C01B19" w:rsidP="008944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B9AAF7F" w14:textId="77777777" w:rsidR="00C01B19" w:rsidRPr="0081104C" w:rsidRDefault="00C01B19" w:rsidP="0089445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14:paraId="1B9AAF80" w14:textId="77777777" w:rsidR="00C01B19" w:rsidRPr="0081104C" w:rsidRDefault="00C01B1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1B9AAF81" w14:textId="77777777" w:rsidR="00C01B19" w:rsidRPr="0081104C" w:rsidRDefault="00C01B1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มาตรฐานการรายงานทางการเงินฉบับที่ </w:t>
            </w:r>
            <w:r w:rsidRPr="0081104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1B9AAF82" w14:textId="77777777" w:rsidR="00C01B19" w:rsidRPr="0081104C" w:rsidRDefault="00C01B19" w:rsidP="0089445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01B19" w:rsidRPr="0081104C" w14:paraId="1B9AAF89" w14:textId="77777777" w:rsidTr="00FF7938">
        <w:tc>
          <w:tcPr>
            <w:tcW w:w="3600" w:type="dxa"/>
          </w:tcPr>
          <w:p w14:paraId="1B9AAF84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1B9AAF85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86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87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88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8F" w14:textId="77777777" w:rsidTr="00FF7938">
        <w:tc>
          <w:tcPr>
            <w:tcW w:w="3600" w:type="dxa"/>
          </w:tcPr>
          <w:p w14:paraId="1B9AAF8A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1B9AAF8B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8C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8D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8E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95" w14:textId="77777777" w:rsidTr="00FF7938">
        <w:tc>
          <w:tcPr>
            <w:tcW w:w="3600" w:type="dxa"/>
          </w:tcPr>
          <w:p w14:paraId="1B9AAF90" w14:textId="77777777" w:rsidR="00C01B19" w:rsidRPr="0081104C" w:rsidRDefault="00C01B19" w:rsidP="0089445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1B9AAF91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92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93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94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9B" w14:textId="77777777" w:rsidTr="00FF7938">
        <w:tc>
          <w:tcPr>
            <w:tcW w:w="3600" w:type="dxa"/>
          </w:tcPr>
          <w:p w14:paraId="1B9AAF96" w14:textId="77777777" w:rsidR="00C01B19" w:rsidRPr="0081104C" w:rsidRDefault="00C01B19" w:rsidP="0089445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14:paraId="1B9AAF97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74" w:type="dxa"/>
          </w:tcPr>
          <w:p w14:paraId="1B9AAF98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(104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950)</w:t>
            </w:r>
          </w:p>
        </w:tc>
        <w:tc>
          <w:tcPr>
            <w:tcW w:w="1474" w:type="dxa"/>
          </w:tcPr>
          <w:p w14:paraId="1B9AAF99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1B9AAF9A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1B19" w:rsidRPr="0081104C" w14:paraId="1B9AAFA1" w14:textId="77777777" w:rsidTr="00FF7938">
        <w:tc>
          <w:tcPr>
            <w:tcW w:w="3600" w:type="dxa"/>
            <w:shd w:val="clear" w:color="auto" w:fill="auto"/>
          </w:tcPr>
          <w:p w14:paraId="1B9AAF9C" w14:textId="77777777" w:rsidR="00C01B19" w:rsidRPr="0081104C" w:rsidRDefault="00C01B19" w:rsidP="00894457">
            <w:pPr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1B9AAF9D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9E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119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1474" w:type="dxa"/>
            <w:shd w:val="clear" w:color="auto" w:fill="auto"/>
          </w:tcPr>
          <w:p w14:paraId="1B9AAF9F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B9AAFA0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119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623</w:t>
            </w:r>
          </w:p>
        </w:tc>
      </w:tr>
      <w:tr w:rsidR="00C01B19" w:rsidRPr="0081104C" w14:paraId="1B9AAFA7" w14:textId="77777777" w:rsidTr="00FF7938">
        <w:tc>
          <w:tcPr>
            <w:tcW w:w="3600" w:type="dxa"/>
          </w:tcPr>
          <w:p w14:paraId="1B9AAFA2" w14:textId="77777777" w:rsidR="00C01B19" w:rsidRPr="0081104C" w:rsidRDefault="00C01B19" w:rsidP="00894457">
            <w:pPr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1B9AAFA3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784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474" w:type="dxa"/>
          </w:tcPr>
          <w:p w14:paraId="1B9AAFA4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1B9AAFA5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</w:rPr>
              <w:t>354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578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</w:tcPr>
          <w:p w14:paraId="1B9AAFA6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430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271</w:t>
            </w:r>
          </w:p>
        </w:tc>
      </w:tr>
      <w:tr w:rsidR="00C01B19" w:rsidRPr="0081104C" w14:paraId="1B9AAFAD" w14:textId="77777777" w:rsidTr="00FF7938">
        <w:tc>
          <w:tcPr>
            <w:tcW w:w="3600" w:type="dxa"/>
            <w:shd w:val="clear" w:color="auto" w:fill="auto"/>
          </w:tcPr>
          <w:p w14:paraId="1B9AAFA8" w14:textId="77777777" w:rsidR="00C01B19" w:rsidRPr="0081104C" w:rsidRDefault="00C01B19" w:rsidP="00894457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1B9AAFA9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AA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AB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370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82" w:type="dxa"/>
            <w:shd w:val="clear" w:color="auto" w:fill="auto"/>
          </w:tcPr>
          <w:p w14:paraId="1B9AAFAC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370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C01B19" w:rsidRPr="0081104C" w14:paraId="1B9AAFB3" w14:textId="77777777" w:rsidTr="00FF7938">
        <w:tc>
          <w:tcPr>
            <w:tcW w:w="3600" w:type="dxa"/>
          </w:tcPr>
          <w:p w14:paraId="1B9AAFAE" w14:textId="77777777" w:rsidR="00C01B19" w:rsidRPr="0081104C" w:rsidRDefault="00C01B19" w:rsidP="0089445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1B9AAFAF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B0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B1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B2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B9" w14:textId="77777777" w:rsidTr="00FF7938">
        <w:tc>
          <w:tcPr>
            <w:tcW w:w="3600" w:type="dxa"/>
          </w:tcPr>
          <w:p w14:paraId="1B9AAFB4" w14:textId="77777777" w:rsidR="00C01B19" w:rsidRPr="0081104C" w:rsidRDefault="00C01B19" w:rsidP="0089445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1B9AAFB5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B6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B7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B8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C3" w14:textId="77777777" w:rsidTr="00FF7938">
        <w:tc>
          <w:tcPr>
            <w:tcW w:w="3600" w:type="dxa"/>
          </w:tcPr>
          <w:p w14:paraId="1B9AAFBA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</w:tcPr>
          <w:p w14:paraId="1B9AAFBB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BC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136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474" w:type="dxa"/>
          </w:tcPr>
          <w:p w14:paraId="1B9AAFBD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BE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B9AAFBF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C0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(136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302)</w:t>
            </w:r>
          </w:p>
        </w:tc>
        <w:tc>
          <w:tcPr>
            <w:tcW w:w="1482" w:type="dxa"/>
          </w:tcPr>
          <w:p w14:paraId="1B9AAFC1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C2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1B19" w:rsidRPr="0081104C" w14:paraId="1B9AAFCD" w14:textId="77777777" w:rsidTr="00FF7938">
        <w:tc>
          <w:tcPr>
            <w:tcW w:w="3600" w:type="dxa"/>
            <w:shd w:val="clear" w:color="auto" w:fill="auto"/>
          </w:tcPr>
          <w:p w14:paraId="1B9AAFC4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1B9AAFC5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C6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C7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C8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C9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CA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143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482" w:type="dxa"/>
            <w:shd w:val="clear" w:color="auto" w:fill="auto"/>
          </w:tcPr>
          <w:p w14:paraId="1B9AAFCB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CC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143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C01B19" w:rsidRPr="0081104C" w14:paraId="1B9AAFD3" w14:textId="77777777" w:rsidTr="00FF7938">
        <w:tc>
          <w:tcPr>
            <w:tcW w:w="3600" w:type="dxa"/>
          </w:tcPr>
          <w:p w14:paraId="1B9AAFCE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1B9AAFCF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D0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D1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D2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DD" w14:textId="77777777" w:rsidTr="00FF7938">
        <w:tc>
          <w:tcPr>
            <w:tcW w:w="3600" w:type="dxa"/>
          </w:tcPr>
          <w:p w14:paraId="1B9AAFD4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 - สุทธิจาก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14:paraId="1B9AAFD5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D6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159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474" w:type="dxa"/>
          </w:tcPr>
          <w:p w14:paraId="1B9AAFD7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D8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B9AAFD9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DA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(159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231)</w:t>
            </w:r>
          </w:p>
        </w:tc>
        <w:tc>
          <w:tcPr>
            <w:tcW w:w="1482" w:type="dxa"/>
          </w:tcPr>
          <w:p w14:paraId="1B9AAFDB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DC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1B19" w:rsidRPr="0081104C" w14:paraId="1B9AAFE7" w14:textId="77777777" w:rsidTr="00FF7938">
        <w:tc>
          <w:tcPr>
            <w:tcW w:w="3600" w:type="dxa"/>
            <w:shd w:val="clear" w:color="auto" w:fill="auto"/>
          </w:tcPr>
          <w:p w14:paraId="1B9AAFDE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1B9AAFDF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E0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E1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E2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9AAFE3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E4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167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482" w:type="dxa"/>
            <w:shd w:val="clear" w:color="auto" w:fill="auto"/>
          </w:tcPr>
          <w:p w14:paraId="1B9AAFE5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9AAFE6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167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692</w:t>
            </w:r>
          </w:p>
        </w:tc>
      </w:tr>
      <w:tr w:rsidR="00C01B19" w:rsidRPr="0081104C" w14:paraId="1B9AAFED" w14:textId="77777777" w:rsidTr="00FF7938">
        <w:tc>
          <w:tcPr>
            <w:tcW w:w="3600" w:type="dxa"/>
            <w:shd w:val="clear" w:color="auto" w:fill="auto"/>
          </w:tcPr>
          <w:p w14:paraId="1B9AAFE8" w14:textId="77777777" w:rsidR="00C01B19" w:rsidRPr="0081104C" w:rsidRDefault="00C01B19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14:paraId="1B9AAFE9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48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093</w:t>
            </w:r>
          </w:p>
        </w:tc>
        <w:tc>
          <w:tcPr>
            <w:tcW w:w="1474" w:type="dxa"/>
            <w:shd w:val="clear" w:color="auto" w:fill="auto"/>
          </w:tcPr>
          <w:p w14:paraId="1B9AAFEA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474" w:type="dxa"/>
            <w:shd w:val="clear" w:color="auto" w:fill="auto"/>
          </w:tcPr>
          <w:p w14:paraId="1B9AAFEB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B9AAFEC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028</w:t>
            </w:r>
          </w:p>
        </w:tc>
      </w:tr>
      <w:tr w:rsidR="00C01B19" w:rsidRPr="0081104C" w14:paraId="1B9AAFF3" w14:textId="77777777" w:rsidTr="00FF7938">
        <w:tc>
          <w:tcPr>
            <w:tcW w:w="3600" w:type="dxa"/>
          </w:tcPr>
          <w:p w14:paraId="1B9AAFEE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1B9AAFEF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F0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AAFF1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B9AAFF2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AFF9" w14:textId="77777777" w:rsidTr="00FF7938">
        <w:tc>
          <w:tcPr>
            <w:tcW w:w="3600" w:type="dxa"/>
            <w:shd w:val="clear" w:color="auto" w:fill="auto"/>
          </w:tcPr>
          <w:p w14:paraId="1B9AAFF4" w14:textId="77777777" w:rsidR="00C01B19" w:rsidRPr="0081104C" w:rsidRDefault="00C01B19" w:rsidP="00894457">
            <w:pPr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1B9AAFF5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471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474" w:type="dxa"/>
            <w:shd w:val="clear" w:color="auto" w:fill="auto"/>
          </w:tcPr>
          <w:p w14:paraId="1B9AAFF6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474" w:type="dxa"/>
            <w:shd w:val="clear" w:color="auto" w:fill="auto"/>
          </w:tcPr>
          <w:p w14:paraId="1B9AAFF7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B9AAFF8" w14:textId="77777777" w:rsidR="00C01B19" w:rsidRPr="0081104C" w:rsidRDefault="00C01B19" w:rsidP="00894457">
            <w:pPr>
              <w:tabs>
                <w:tab w:val="decimal" w:pos="115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483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</w:tbl>
    <w:p w14:paraId="1B9AAFFA" w14:textId="77777777" w:rsidR="00C01B19" w:rsidRPr="0081104C" w:rsidRDefault="00C01B19" w:rsidP="008944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B9AAFFB" w14:textId="77777777" w:rsidR="00C01B19" w:rsidRPr="0081104C" w:rsidRDefault="00C01B19" w:rsidP="008944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B9AAFFC" w14:textId="77777777" w:rsidR="00C01B19" w:rsidRPr="0081104C" w:rsidRDefault="00C01B19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br w:type="page"/>
      </w:r>
    </w:p>
    <w:p w14:paraId="1B9AAFFD" w14:textId="77777777" w:rsidR="00C01B19" w:rsidRPr="0081104C" w:rsidRDefault="00C01B19" w:rsidP="00894457">
      <w:pPr>
        <w:spacing w:before="120" w:after="120" w:line="38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Pr="0081104C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1B9AAFFE" w14:textId="77777777" w:rsidR="00C01B19" w:rsidRPr="0081104C" w:rsidRDefault="00C01B19" w:rsidP="00894457">
      <w:pPr>
        <w:spacing w:before="120" w:after="120" w:line="380" w:lineRule="exact"/>
        <w:ind w:left="1080" w:hanging="547"/>
        <w:jc w:val="thaiDistribute"/>
        <w:rPr>
          <w:rFonts w:ascii="Angsana New" w:hAnsi="Angsana New"/>
        </w:rPr>
      </w:pPr>
      <w:r w:rsidRPr="0081104C">
        <w:rPr>
          <w:rFonts w:ascii="Angsana New" w:hAnsi="Angsana New"/>
          <w:sz w:val="32"/>
          <w:szCs w:val="32"/>
          <w:cs/>
        </w:rPr>
        <w:t>ก)</w:t>
      </w: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รายละเอียดผลกระทบที่มีต่อองค์ประกอบอื่นของส่วนของผู้ถือหุ้น ณ วันที่ </w:t>
      </w:r>
      <w:r w:rsidRPr="0081104C">
        <w:rPr>
          <w:rFonts w:ascii="Angsana New" w:hAnsi="Angsana New"/>
          <w:sz w:val="32"/>
          <w:szCs w:val="32"/>
        </w:rPr>
        <w:t xml:space="preserve">1 </w:t>
      </w:r>
      <w:r w:rsidRPr="0081104C">
        <w:rPr>
          <w:rFonts w:ascii="Angsana New" w:hAnsi="Angsana New"/>
          <w:sz w:val="32"/>
          <w:szCs w:val="32"/>
          <w:cs/>
        </w:rPr>
        <w:t xml:space="preserve">มกราคม </w:t>
      </w:r>
      <w:r w:rsidRPr="0081104C">
        <w:rPr>
          <w:rFonts w:ascii="Angsana New" w:hAnsi="Angsana New"/>
          <w:sz w:val="32"/>
          <w:szCs w:val="32"/>
        </w:rPr>
        <w:t xml:space="preserve">2563 </w:t>
      </w:r>
      <w:r w:rsidRPr="0081104C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586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28"/>
        <w:gridCol w:w="1728"/>
      </w:tblGrid>
      <w:tr w:rsidR="00C01B19" w:rsidRPr="0081104C" w14:paraId="1B9AB002" w14:textId="77777777" w:rsidTr="00FF7938">
        <w:tc>
          <w:tcPr>
            <w:tcW w:w="5130" w:type="dxa"/>
          </w:tcPr>
          <w:p w14:paraId="1B9AAFFF" w14:textId="77777777" w:rsidR="00C01B19" w:rsidRPr="0081104C" w:rsidRDefault="00C01B19" w:rsidP="008944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B9AB000" w14:textId="77777777" w:rsidR="00C01B19" w:rsidRPr="0081104C" w:rsidRDefault="00C01B19" w:rsidP="00894457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B9AB001" w14:textId="77777777" w:rsidR="00C01B19" w:rsidRPr="0081104C" w:rsidRDefault="00C01B19" w:rsidP="008944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>: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B19" w:rsidRPr="0081104C" w14:paraId="1B9AB008" w14:textId="77777777" w:rsidTr="00FF7938">
        <w:tc>
          <w:tcPr>
            <w:tcW w:w="5130" w:type="dxa"/>
          </w:tcPr>
          <w:p w14:paraId="1B9AB003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B9AB004" w14:textId="77777777" w:rsidR="00C01B19" w:rsidRPr="0081104C" w:rsidRDefault="00C01B19" w:rsidP="0089445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9AB005" w14:textId="77777777" w:rsidR="00C01B19" w:rsidRPr="0081104C" w:rsidRDefault="00C01B19" w:rsidP="0089445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1B9AB006" w14:textId="77777777" w:rsidR="00C01B19" w:rsidRPr="0081104C" w:rsidRDefault="00C01B19" w:rsidP="0089445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1B9AB007" w14:textId="77777777" w:rsidR="00C01B19" w:rsidRPr="0081104C" w:rsidRDefault="00C01B19" w:rsidP="0089445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01B19" w:rsidRPr="0081104C" w14:paraId="1B9AB00C" w14:textId="77777777" w:rsidTr="00FF7938">
        <w:tc>
          <w:tcPr>
            <w:tcW w:w="5130" w:type="dxa"/>
          </w:tcPr>
          <w:p w14:paraId="1B9AB009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vAlign w:val="bottom"/>
          </w:tcPr>
          <w:p w14:paraId="1B9AB00A" w14:textId="77777777" w:rsidR="00C01B19" w:rsidRPr="0081104C" w:rsidRDefault="00C01B19" w:rsidP="00894457">
            <w:pPr>
              <w:tabs>
                <w:tab w:val="decimal" w:pos="1236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728" w:type="dxa"/>
            <w:vAlign w:val="bottom"/>
          </w:tcPr>
          <w:p w14:paraId="1B9AB00B" w14:textId="77777777" w:rsidR="00C01B19" w:rsidRPr="0081104C" w:rsidRDefault="00C01B19" w:rsidP="00894457">
            <w:pPr>
              <w:tabs>
                <w:tab w:val="decimal" w:pos="1236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673</w:t>
            </w:r>
          </w:p>
        </w:tc>
      </w:tr>
      <w:tr w:rsidR="00C01B19" w:rsidRPr="0081104C" w14:paraId="1B9AB010" w14:textId="77777777" w:rsidTr="00FF7938">
        <w:tc>
          <w:tcPr>
            <w:tcW w:w="5130" w:type="dxa"/>
          </w:tcPr>
          <w:p w14:paraId="1B9AB00D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 หนี้สินภาษีเงินได้รอการตัดบัญชี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9AB00E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(2,935)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9AB00F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(2,935)</w:t>
            </w:r>
          </w:p>
        </w:tc>
      </w:tr>
      <w:tr w:rsidR="00C01B19" w:rsidRPr="0081104C" w14:paraId="1B9AB014" w14:textId="77777777" w:rsidTr="00FF7938">
        <w:tc>
          <w:tcPr>
            <w:tcW w:w="5130" w:type="dxa"/>
          </w:tcPr>
          <w:p w14:paraId="1B9AB011" w14:textId="77777777" w:rsidR="00C01B19" w:rsidRPr="0081104C" w:rsidRDefault="00C01B19" w:rsidP="008944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9AB012" w14:textId="77777777" w:rsidR="00C01B19" w:rsidRPr="0081104C" w:rsidRDefault="00C01B19" w:rsidP="00894457">
            <w:pPr>
              <w:pBdr>
                <w:bottom w:val="double" w:sz="4" w:space="1" w:color="auto"/>
              </w:pBdr>
              <w:tabs>
                <w:tab w:val="decimal" w:pos="1236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9AB013" w14:textId="77777777" w:rsidR="00C01B19" w:rsidRPr="0081104C" w:rsidRDefault="00C01B19" w:rsidP="00894457">
            <w:pPr>
              <w:pBdr>
                <w:bottom w:val="double" w:sz="4" w:space="1" w:color="auto"/>
              </w:pBdr>
              <w:tabs>
                <w:tab w:val="decimal" w:pos="1236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738</w:t>
            </w:r>
          </w:p>
        </w:tc>
      </w:tr>
    </w:tbl>
    <w:p w14:paraId="1B9AB015" w14:textId="2FD78EFC" w:rsidR="00C01B19" w:rsidRPr="0081104C" w:rsidRDefault="00C01B19" w:rsidP="00894457">
      <w:pPr>
        <w:spacing w:before="240" w:after="120" w:line="38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>ข)</w:t>
      </w:r>
      <w:r w:rsidRPr="0081104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1104C">
        <w:rPr>
          <w:rFonts w:ascii="Angsana New" w:hAnsi="Angsana New"/>
          <w:sz w:val="32"/>
          <w:szCs w:val="32"/>
        </w:rPr>
        <w:t xml:space="preserve">1 </w:t>
      </w:r>
      <w:r w:rsidRPr="0081104C">
        <w:rPr>
          <w:rFonts w:ascii="Angsana New" w:hAnsi="Angsana New"/>
          <w:sz w:val="32"/>
          <w:szCs w:val="32"/>
          <w:cs/>
        </w:rPr>
        <w:t xml:space="preserve">มกราคม </w:t>
      </w:r>
      <w:r w:rsidRPr="0081104C">
        <w:rPr>
          <w:rFonts w:ascii="Angsana New" w:hAnsi="Angsana New"/>
          <w:sz w:val="32"/>
          <w:szCs w:val="32"/>
        </w:rPr>
        <w:t xml:space="preserve">2563 </w:t>
      </w:r>
      <w:r w:rsidRPr="0081104C">
        <w:rPr>
          <w:rFonts w:ascii="Angsana New" w:hAnsi="Angsana New"/>
          <w:sz w:val="32"/>
          <w:szCs w:val="32"/>
          <w:cs/>
        </w:rPr>
        <w:t>การจัดประเภทรายการและ</w:t>
      </w:r>
      <w:r w:rsidR="00FF6FC4">
        <w:rPr>
          <w:rFonts w:ascii="Angsana New" w:hAnsi="Angsana New" w:hint="cs"/>
          <w:sz w:val="32"/>
          <w:szCs w:val="32"/>
          <w:cs/>
        </w:rPr>
        <w:t>การ</w:t>
      </w:r>
      <w:r w:rsidRPr="0081104C">
        <w:rPr>
          <w:rFonts w:ascii="Angsana New" w:hAnsi="Angsana New"/>
          <w:sz w:val="32"/>
          <w:szCs w:val="32"/>
          <w:cs/>
        </w:rPr>
        <w:t>วัดมูลค่า</w:t>
      </w:r>
      <w:r w:rsidR="00922929">
        <w:rPr>
          <w:rFonts w:ascii="Angsana New" w:hAnsi="Angsana New" w:hint="cs"/>
          <w:sz w:val="32"/>
          <w:szCs w:val="32"/>
          <w:cs/>
        </w:rPr>
        <w:t>ของ</w:t>
      </w:r>
      <w:r w:rsidRPr="0081104C">
        <w:rPr>
          <w:rFonts w:ascii="Angsana New" w:hAnsi="Angsana New"/>
          <w:sz w:val="32"/>
          <w:szCs w:val="32"/>
          <w:cs/>
        </w:rPr>
        <w:t xml:space="preserve">สินทรัพย์ทางการเงินตามที่กำหนดในมาตรฐานการรายงานทางการเงิน ฉบับที่ </w:t>
      </w:r>
      <w:r w:rsidRPr="0081104C">
        <w:rPr>
          <w:rFonts w:ascii="Angsana New" w:hAnsi="Angsana New"/>
          <w:sz w:val="32"/>
          <w:szCs w:val="32"/>
        </w:rPr>
        <w:t xml:space="preserve">9 </w:t>
      </w:r>
      <w:r w:rsidRPr="0081104C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866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529"/>
        <w:gridCol w:w="1455"/>
        <w:gridCol w:w="1529"/>
        <w:gridCol w:w="7"/>
      </w:tblGrid>
      <w:tr w:rsidR="00C01B19" w:rsidRPr="0081104C" w14:paraId="1B9AB018" w14:textId="77777777" w:rsidTr="00FF7938">
        <w:trPr>
          <w:trHeight w:val="374"/>
          <w:tblHeader/>
        </w:trPr>
        <w:tc>
          <w:tcPr>
            <w:tcW w:w="2610" w:type="dxa"/>
          </w:tcPr>
          <w:p w14:paraId="1B9AB016" w14:textId="77777777" w:rsidR="00C01B19" w:rsidRPr="0081104C" w:rsidRDefault="00C01B19" w:rsidP="008944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0" w:type="dxa"/>
            <w:gridSpan w:val="5"/>
          </w:tcPr>
          <w:p w14:paraId="1B9AB017" w14:textId="77777777" w:rsidR="00C01B19" w:rsidRPr="0081104C" w:rsidRDefault="00C01B19" w:rsidP="008944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>: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B19" w:rsidRPr="0081104C" w14:paraId="1B9AB01B" w14:textId="77777777" w:rsidTr="00FF7938">
        <w:trPr>
          <w:trHeight w:val="374"/>
          <w:tblHeader/>
        </w:trPr>
        <w:tc>
          <w:tcPr>
            <w:tcW w:w="2610" w:type="dxa"/>
          </w:tcPr>
          <w:p w14:paraId="1B9AB019" w14:textId="77777777" w:rsidR="00C01B19" w:rsidRPr="0081104C" w:rsidRDefault="00C01B19" w:rsidP="00894457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0" w:type="dxa"/>
            <w:gridSpan w:val="5"/>
          </w:tcPr>
          <w:p w14:paraId="1B9AB01A" w14:textId="77777777" w:rsidR="00C01B19" w:rsidRPr="0081104C" w:rsidRDefault="00C01B19" w:rsidP="00894457">
            <w:pPr>
              <w:pBdr>
                <w:bottom w:val="single" w:sz="4" w:space="1" w:color="auto"/>
              </w:pBdr>
              <w:spacing w:line="380" w:lineRule="exact"/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01B19" w:rsidRPr="0081104C" w14:paraId="1B9AB01F" w14:textId="77777777" w:rsidTr="00FF7938">
        <w:trPr>
          <w:gridAfter w:val="1"/>
          <w:wAfter w:w="7" w:type="dxa"/>
          <w:trHeight w:val="374"/>
          <w:tblHeader/>
        </w:trPr>
        <w:tc>
          <w:tcPr>
            <w:tcW w:w="2610" w:type="dxa"/>
          </w:tcPr>
          <w:p w14:paraId="1B9AB01C" w14:textId="77777777" w:rsidR="00C01B19" w:rsidRPr="0081104C" w:rsidRDefault="00C01B19" w:rsidP="00894457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9AB01D" w14:textId="77777777" w:rsidR="00C01B19" w:rsidRPr="0081104C" w:rsidRDefault="00C01B19" w:rsidP="00894457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4513" w:type="dxa"/>
            <w:gridSpan w:val="3"/>
            <w:shd w:val="clear" w:color="auto" w:fill="auto"/>
            <w:vAlign w:val="bottom"/>
          </w:tcPr>
          <w:p w14:paraId="1B9AB01E" w14:textId="716040A4" w:rsidR="00C01B19" w:rsidRPr="0081104C" w:rsidRDefault="00C01B19" w:rsidP="00894457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การจัดประเภท</w:t>
            </w:r>
            <w:r w:rsidR="00FF6FC4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FF6FC4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วัดมูลค่าตามมาตรฐาน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81104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01B19" w:rsidRPr="0081104C" w14:paraId="1B9AB025" w14:textId="77777777" w:rsidTr="00FF7938">
        <w:trPr>
          <w:gridAfter w:val="1"/>
          <w:wAfter w:w="7" w:type="dxa"/>
          <w:trHeight w:val="720"/>
          <w:tblHeader/>
        </w:trPr>
        <w:tc>
          <w:tcPr>
            <w:tcW w:w="2610" w:type="dxa"/>
          </w:tcPr>
          <w:p w14:paraId="1B9AB020" w14:textId="77777777" w:rsidR="00C01B19" w:rsidRPr="0081104C" w:rsidRDefault="00C01B19" w:rsidP="00894457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9AB021" w14:textId="77777777" w:rsidR="00C01B19" w:rsidRPr="0081104C" w:rsidRDefault="00C01B19" w:rsidP="00894457">
            <w:pPr>
              <w:spacing w:line="38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1B9AB022" w14:textId="77777777" w:rsidR="00C01B19" w:rsidRPr="0081104C" w:rsidRDefault="00C01B19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55" w:type="dxa"/>
            <w:vAlign w:val="bottom"/>
          </w:tcPr>
          <w:p w14:paraId="1B9AB023" w14:textId="77777777" w:rsidR="00C01B19" w:rsidRPr="0081104C" w:rsidRDefault="00C01B19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9" w:type="dxa"/>
            <w:vAlign w:val="bottom"/>
          </w:tcPr>
          <w:p w14:paraId="1B9AB024" w14:textId="77777777" w:rsidR="00C01B19" w:rsidRPr="0081104C" w:rsidRDefault="00C01B19" w:rsidP="00894457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01B19" w:rsidRPr="0081104C" w14:paraId="1B9AB02B" w14:textId="77777777" w:rsidTr="00FF7938">
        <w:trPr>
          <w:gridAfter w:val="1"/>
          <w:wAfter w:w="7" w:type="dxa"/>
          <w:trHeight w:val="374"/>
        </w:trPr>
        <w:tc>
          <w:tcPr>
            <w:tcW w:w="2610" w:type="dxa"/>
          </w:tcPr>
          <w:p w14:paraId="1B9AB026" w14:textId="77777777" w:rsidR="00C01B19" w:rsidRPr="0081104C" w:rsidRDefault="00C01B19" w:rsidP="00894457">
            <w:pPr>
              <w:spacing w:line="380" w:lineRule="exact"/>
              <w:ind w:left="158" w:right="-125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="00D84C9C"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1B9AB027" w14:textId="77777777" w:rsidR="00C01B19" w:rsidRPr="0081104C" w:rsidRDefault="00C01B19" w:rsidP="0089445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1B9AB028" w14:textId="77777777" w:rsidR="00C01B19" w:rsidRPr="0081104C" w:rsidRDefault="00C01B19" w:rsidP="0089445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B9AB029" w14:textId="77777777" w:rsidR="00C01B19" w:rsidRPr="0081104C" w:rsidRDefault="00C01B19" w:rsidP="0089445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1B9AB02A" w14:textId="77777777" w:rsidR="00C01B19" w:rsidRPr="0081104C" w:rsidRDefault="00C01B19" w:rsidP="0089445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B031" w14:textId="77777777" w:rsidTr="00FF7938">
        <w:trPr>
          <w:gridAfter w:val="1"/>
          <w:wAfter w:w="7" w:type="dxa"/>
          <w:trHeight w:val="374"/>
        </w:trPr>
        <w:tc>
          <w:tcPr>
            <w:tcW w:w="2610" w:type="dxa"/>
          </w:tcPr>
          <w:p w14:paraId="1B9AB02C" w14:textId="77777777" w:rsidR="00C01B19" w:rsidRPr="0081104C" w:rsidRDefault="00C01B19" w:rsidP="00894457">
            <w:pPr>
              <w:spacing w:line="38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</w:t>
            </w:r>
            <w:r w:rsidR="00D84C9C" w:rsidRPr="0081104C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9AB02D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181,906</w:t>
            </w:r>
          </w:p>
        </w:tc>
        <w:tc>
          <w:tcPr>
            <w:tcW w:w="1529" w:type="dxa"/>
            <w:vAlign w:val="bottom"/>
          </w:tcPr>
          <w:p w14:paraId="1B9AB02E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5" w:type="dxa"/>
            <w:vAlign w:val="bottom"/>
          </w:tcPr>
          <w:p w14:paraId="1B9AB02F" w14:textId="77777777" w:rsidR="00C01B19" w:rsidRPr="0081104C" w:rsidRDefault="00C01B19" w:rsidP="00894457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181,906</w:t>
            </w:r>
          </w:p>
        </w:tc>
        <w:tc>
          <w:tcPr>
            <w:tcW w:w="1529" w:type="dxa"/>
            <w:vAlign w:val="bottom"/>
          </w:tcPr>
          <w:p w14:paraId="1B9AB030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181,906</w:t>
            </w:r>
          </w:p>
        </w:tc>
      </w:tr>
      <w:tr w:rsidR="00C01B19" w:rsidRPr="0081104C" w14:paraId="1B9AB037" w14:textId="77777777" w:rsidTr="00FF7938">
        <w:trPr>
          <w:gridAfter w:val="1"/>
          <w:wAfter w:w="7" w:type="dxa"/>
          <w:trHeight w:val="374"/>
        </w:trPr>
        <w:tc>
          <w:tcPr>
            <w:tcW w:w="2610" w:type="dxa"/>
          </w:tcPr>
          <w:p w14:paraId="1B9AB032" w14:textId="77777777" w:rsidR="00C01B19" w:rsidRPr="0081104C" w:rsidRDefault="00C01B19" w:rsidP="00894457">
            <w:pPr>
              <w:spacing w:line="380" w:lineRule="exact"/>
              <w:ind w:left="158" w:right="-125" w:hanging="15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9AB033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928,734</w:t>
            </w:r>
          </w:p>
        </w:tc>
        <w:tc>
          <w:tcPr>
            <w:tcW w:w="1529" w:type="dxa"/>
            <w:vAlign w:val="bottom"/>
          </w:tcPr>
          <w:p w14:paraId="1B9AB034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5" w:type="dxa"/>
            <w:vAlign w:val="bottom"/>
          </w:tcPr>
          <w:p w14:paraId="1B9AB035" w14:textId="77777777" w:rsidR="00C01B19" w:rsidRPr="0081104C" w:rsidRDefault="00C01B19" w:rsidP="00894457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928,734</w:t>
            </w:r>
          </w:p>
        </w:tc>
        <w:tc>
          <w:tcPr>
            <w:tcW w:w="1529" w:type="dxa"/>
            <w:vAlign w:val="bottom"/>
          </w:tcPr>
          <w:p w14:paraId="1B9AB036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928,734</w:t>
            </w:r>
          </w:p>
        </w:tc>
      </w:tr>
      <w:tr w:rsidR="00C01B19" w:rsidRPr="0081104C" w14:paraId="1B9AB03E" w14:textId="77777777" w:rsidTr="00FF7938">
        <w:trPr>
          <w:gridAfter w:val="1"/>
          <w:wAfter w:w="7" w:type="dxa"/>
          <w:trHeight w:val="374"/>
        </w:trPr>
        <w:tc>
          <w:tcPr>
            <w:tcW w:w="2610" w:type="dxa"/>
          </w:tcPr>
          <w:p w14:paraId="1B9AB038" w14:textId="77777777" w:rsidR="00C01B19" w:rsidRPr="0081104C" w:rsidRDefault="00C01B19" w:rsidP="00894457">
            <w:pPr>
              <w:spacing w:line="380" w:lineRule="exact"/>
              <w:ind w:left="158" w:right="-125" w:hanging="158"/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</w:t>
            </w:r>
          </w:p>
          <w:p w14:paraId="1B9AB039" w14:textId="77777777" w:rsidR="00C01B19" w:rsidRPr="0081104C" w:rsidRDefault="00C01B19" w:rsidP="00894457">
            <w:pPr>
              <w:spacing w:line="380" w:lineRule="exact"/>
              <w:ind w:left="158" w:right="-125" w:hanging="158"/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14"/>
                <w:sz w:val="28"/>
                <w:szCs w:val="28"/>
              </w:rPr>
              <w:t xml:space="preserve">    </w:t>
            </w:r>
            <w:r w:rsidRPr="0081104C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9AB03A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529" w:type="dxa"/>
            <w:vAlign w:val="bottom"/>
          </w:tcPr>
          <w:p w14:paraId="1B9AB03B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5" w:type="dxa"/>
            <w:vAlign w:val="bottom"/>
          </w:tcPr>
          <w:p w14:paraId="1B9AB03C" w14:textId="77777777" w:rsidR="00C01B19" w:rsidRPr="0081104C" w:rsidRDefault="00C01B19" w:rsidP="00894457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529" w:type="dxa"/>
            <w:vAlign w:val="bottom"/>
          </w:tcPr>
          <w:p w14:paraId="1B9AB03D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764</w:t>
            </w:r>
          </w:p>
        </w:tc>
      </w:tr>
      <w:tr w:rsidR="00C01B19" w:rsidRPr="0081104C" w14:paraId="1B9AB044" w14:textId="77777777" w:rsidTr="001C233F">
        <w:trPr>
          <w:gridAfter w:val="1"/>
          <w:wAfter w:w="7" w:type="dxa"/>
          <w:trHeight w:val="374"/>
        </w:trPr>
        <w:tc>
          <w:tcPr>
            <w:tcW w:w="2610" w:type="dxa"/>
          </w:tcPr>
          <w:p w14:paraId="1B9AB03F" w14:textId="77777777" w:rsidR="00C01B19" w:rsidRPr="0081104C" w:rsidRDefault="00C01B19" w:rsidP="00894457">
            <w:pPr>
              <w:spacing w:line="380" w:lineRule="exact"/>
              <w:ind w:left="158" w:right="-125" w:hanging="15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เงินฝากและเงินลงทุนที่มีภาระ</w:t>
            </w:r>
            <w:r w:rsidR="00D84C9C" w:rsidRPr="0081104C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9AB040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14,815</w:t>
            </w:r>
          </w:p>
        </w:tc>
        <w:tc>
          <w:tcPr>
            <w:tcW w:w="1529" w:type="dxa"/>
            <w:vAlign w:val="bottom"/>
          </w:tcPr>
          <w:p w14:paraId="1B9AB041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5" w:type="dxa"/>
            <w:vAlign w:val="bottom"/>
          </w:tcPr>
          <w:p w14:paraId="1B9AB042" w14:textId="77777777" w:rsidR="00C01B19" w:rsidRPr="0081104C" w:rsidRDefault="00C01B19" w:rsidP="00894457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14,815</w:t>
            </w:r>
          </w:p>
        </w:tc>
        <w:tc>
          <w:tcPr>
            <w:tcW w:w="1529" w:type="dxa"/>
            <w:vAlign w:val="bottom"/>
          </w:tcPr>
          <w:p w14:paraId="1B9AB043" w14:textId="77777777" w:rsidR="00C01B19" w:rsidRPr="0081104C" w:rsidRDefault="00C01B19" w:rsidP="00894457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14,815</w:t>
            </w:r>
          </w:p>
        </w:tc>
      </w:tr>
      <w:tr w:rsidR="00C01B19" w:rsidRPr="0081104C" w14:paraId="1B9AB04F" w14:textId="77777777" w:rsidTr="00FF7938">
        <w:trPr>
          <w:gridAfter w:val="1"/>
          <w:wAfter w:w="7" w:type="dxa"/>
          <w:trHeight w:val="374"/>
        </w:trPr>
        <w:tc>
          <w:tcPr>
            <w:tcW w:w="2610" w:type="dxa"/>
          </w:tcPr>
          <w:p w14:paraId="1B9AB045" w14:textId="77777777" w:rsidR="00C01B19" w:rsidRPr="0081104C" w:rsidRDefault="00C01B19" w:rsidP="00894457">
            <w:pPr>
              <w:spacing w:line="380" w:lineRule="exact"/>
              <w:ind w:left="158" w:right="-125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  <w:p w14:paraId="1B9AB046" w14:textId="77777777" w:rsidR="00C01B19" w:rsidRPr="0081104C" w:rsidRDefault="00C01B19" w:rsidP="00894457">
            <w:pPr>
              <w:spacing w:line="380" w:lineRule="exact"/>
              <w:ind w:left="158" w:right="-125" w:hanging="15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9AB047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48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104,950</w:t>
            </w:r>
          </w:p>
        </w:tc>
        <w:tc>
          <w:tcPr>
            <w:tcW w:w="1529" w:type="dxa"/>
            <w:vAlign w:val="bottom"/>
          </w:tcPr>
          <w:p w14:paraId="1B9AB049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4A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119,623</w:t>
            </w:r>
          </w:p>
        </w:tc>
        <w:tc>
          <w:tcPr>
            <w:tcW w:w="1455" w:type="dxa"/>
            <w:vAlign w:val="bottom"/>
          </w:tcPr>
          <w:p w14:paraId="1B9AB04B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4C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1B9AB04D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4E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119,623</w:t>
            </w:r>
          </w:p>
        </w:tc>
      </w:tr>
      <w:tr w:rsidR="00C01B19" w:rsidRPr="0081104C" w14:paraId="1B9AB055" w14:textId="77777777" w:rsidTr="00FF7938">
        <w:trPr>
          <w:gridAfter w:val="1"/>
          <w:wAfter w:w="7" w:type="dxa"/>
          <w:trHeight w:val="374"/>
        </w:trPr>
        <w:tc>
          <w:tcPr>
            <w:tcW w:w="2610" w:type="dxa"/>
          </w:tcPr>
          <w:p w14:paraId="1B9AB050" w14:textId="77777777" w:rsidR="00C01B19" w:rsidRPr="0081104C" w:rsidRDefault="00C01B19" w:rsidP="00894457">
            <w:pPr>
              <w:spacing w:line="380" w:lineRule="exact"/>
              <w:ind w:left="158" w:right="-125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9AB051" w14:textId="77777777" w:rsidR="00C01B19" w:rsidRPr="0081104C" w:rsidRDefault="00C01B19" w:rsidP="00894457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1,231,169</w:t>
            </w:r>
          </w:p>
        </w:tc>
        <w:tc>
          <w:tcPr>
            <w:tcW w:w="1529" w:type="dxa"/>
            <w:vAlign w:val="bottom"/>
          </w:tcPr>
          <w:p w14:paraId="1B9AB052" w14:textId="77777777" w:rsidR="00C01B19" w:rsidRPr="0081104C" w:rsidRDefault="00C01B19" w:rsidP="00894457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119,623</w:t>
            </w:r>
          </w:p>
        </w:tc>
        <w:tc>
          <w:tcPr>
            <w:tcW w:w="1455" w:type="dxa"/>
            <w:vAlign w:val="bottom"/>
          </w:tcPr>
          <w:p w14:paraId="1B9AB053" w14:textId="77777777" w:rsidR="00C01B19" w:rsidRPr="0081104C" w:rsidRDefault="00C01B19" w:rsidP="00894457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1,126,219</w:t>
            </w:r>
          </w:p>
        </w:tc>
        <w:tc>
          <w:tcPr>
            <w:tcW w:w="1529" w:type="dxa"/>
            <w:vAlign w:val="bottom"/>
          </w:tcPr>
          <w:p w14:paraId="1B9AB054" w14:textId="77777777" w:rsidR="00C01B19" w:rsidRPr="0081104C" w:rsidRDefault="00C01B19" w:rsidP="00894457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1,245,842</w:t>
            </w:r>
          </w:p>
        </w:tc>
      </w:tr>
    </w:tbl>
    <w:p w14:paraId="1B9AB056" w14:textId="77777777" w:rsidR="00C01B19" w:rsidRPr="0081104C" w:rsidRDefault="00C01B19" w:rsidP="00894457">
      <w:pPr>
        <w:rPr>
          <w:rFonts w:ascii="Angsana New" w:hAnsi="Angsana New"/>
          <w:sz w:val="32"/>
          <w:szCs w:val="32"/>
          <w:cs/>
        </w:rPr>
        <w:sectPr w:rsidR="00C01B19" w:rsidRPr="0081104C" w:rsidSect="00FF7938">
          <w:footerReference w:type="default" r:id="rId8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Style w:val="TableGrid5"/>
        <w:tblW w:w="861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530"/>
        <w:gridCol w:w="1470"/>
        <w:gridCol w:w="1473"/>
      </w:tblGrid>
      <w:tr w:rsidR="00C01B19" w:rsidRPr="0081104C" w14:paraId="1B9AB059" w14:textId="77777777" w:rsidTr="00FF6FC4">
        <w:trPr>
          <w:trHeight w:val="312"/>
          <w:tblHeader/>
        </w:trPr>
        <w:tc>
          <w:tcPr>
            <w:tcW w:w="2520" w:type="dxa"/>
          </w:tcPr>
          <w:p w14:paraId="1B9AB057" w14:textId="77777777" w:rsidR="00C01B19" w:rsidRPr="0081104C" w:rsidRDefault="00C01B19" w:rsidP="008944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3" w:type="dxa"/>
            <w:gridSpan w:val="4"/>
          </w:tcPr>
          <w:p w14:paraId="1B9AB058" w14:textId="77777777" w:rsidR="00C01B19" w:rsidRPr="0081104C" w:rsidRDefault="00C01B19" w:rsidP="008944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>: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B19" w:rsidRPr="0081104C" w14:paraId="1B9AB05C" w14:textId="77777777" w:rsidTr="00FF6FC4">
        <w:trPr>
          <w:trHeight w:val="312"/>
          <w:tblHeader/>
        </w:trPr>
        <w:tc>
          <w:tcPr>
            <w:tcW w:w="2520" w:type="dxa"/>
          </w:tcPr>
          <w:p w14:paraId="1B9AB05A" w14:textId="77777777" w:rsidR="00C01B19" w:rsidRPr="0081104C" w:rsidRDefault="00C01B19" w:rsidP="008944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3" w:type="dxa"/>
            <w:gridSpan w:val="4"/>
          </w:tcPr>
          <w:p w14:paraId="1B9AB05B" w14:textId="77777777" w:rsidR="00C01B19" w:rsidRPr="0081104C" w:rsidRDefault="00C01B19" w:rsidP="00894457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FC4" w:rsidRPr="0081104C" w14:paraId="1B9AB060" w14:textId="77777777" w:rsidTr="00FF7938">
        <w:trPr>
          <w:trHeight w:val="312"/>
          <w:tblHeader/>
        </w:trPr>
        <w:tc>
          <w:tcPr>
            <w:tcW w:w="2520" w:type="dxa"/>
          </w:tcPr>
          <w:p w14:paraId="1B9AB05D" w14:textId="77777777" w:rsidR="00FF6FC4" w:rsidRPr="0081104C" w:rsidRDefault="00FF6FC4" w:rsidP="00FF6F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9AB05E" w14:textId="77777777" w:rsidR="00FF6FC4" w:rsidRPr="0081104C" w:rsidRDefault="00FF6FC4" w:rsidP="00FF6FC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4473" w:type="dxa"/>
            <w:gridSpan w:val="3"/>
            <w:vAlign w:val="bottom"/>
          </w:tcPr>
          <w:p w14:paraId="1B9AB05F" w14:textId="35B426CD" w:rsidR="00FF6FC4" w:rsidRPr="0081104C" w:rsidRDefault="00FF6FC4" w:rsidP="00FF6FC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การจัดประเภท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วัดมูลค่าตามมาตรฐาน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81104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01B19" w:rsidRPr="0081104C" w14:paraId="1B9AB066" w14:textId="77777777" w:rsidTr="00FF7938">
        <w:trPr>
          <w:trHeight w:val="603"/>
          <w:tblHeader/>
        </w:trPr>
        <w:tc>
          <w:tcPr>
            <w:tcW w:w="2520" w:type="dxa"/>
          </w:tcPr>
          <w:p w14:paraId="1B9AB061" w14:textId="77777777" w:rsidR="00C01B19" w:rsidRPr="0081104C" w:rsidRDefault="00C01B19" w:rsidP="008944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9AB062" w14:textId="77777777" w:rsidR="00C01B19" w:rsidRPr="0081104C" w:rsidRDefault="00C01B19" w:rsidP="00894457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9AB063" w14:textId="77777777" w:rsidR="00C01B19" w:rsidRPr="0081104C" w:rsidRDefault="00C01B1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70" w:type="dxa"/>
            <w:vAlign w:val="bottom"/>
          </w:tcPr>
          <w:p w14:paraId="1B9AB064" w14:textId="77777777" w:rsidR="00C01B19" w:rsidRPr="0081104C" w:rsidRDefault="00C01B1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473" w:type="dxa"/>
            <w:vAlign w:val="bottom"/>
          </w:tcPr>
          <w:p w14:paraId="1B9AB065" w14:textId="77777777" w:rsidR="00C01B19" w:rsidRPr="0081104C" w:rsidRDefault="00C01B19" w:rsidP="0089445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01B19" w:rsidRPr="0081104C" w14:paraId="1B9AB06C" w14:textId="77777777" w:rsidTr="00FF7938">
        <w:trPr>
          <w:trHeight w:val="312"/>
        </w:trPr>
        <w:tc>
          <w:tcPr>
            <w:tcW w:w="2520" w:type="dxa"/>
          </w:tcPr>
          <w:p w14:paraId="1B9AB067" w14:textId="7E065CFD" w:rsidR="00C01B19" w:rsidRPr="0081104C" w:rsidRDefault="00C01B19" w:rsidP="00894457">
            <w:pPr>
              <w:ind w:left="158" w:right="-10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="00FF6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1B9AB068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9AB069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B9AB06A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B9AB06B" w14:textId="77777777" w:rsidR="00C01B19" w:rsidRPr="0081104C" w:rsidRDefault="00C01B19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B19" w:rsidRPr="0081104C" w14:paraId="1B9AB072" w14:textId="77777777" w:rsidTr="00FF7938">
        <w:trPr>
          <w:trHeight w:val="312"/>
        </w:trPr>
        <w:tc>
          <w:tcPr>
            <w:tcW w:w="2520" w:type="dxa"/>
          </w:tcPr>
          <w:p w14:paraId="1B9AB06D" w14:textId="707D7BD9" w:rsidR="00C01B19" w:rsidRPr="0081104C" w:rsidRDefault="00C01B19" w:rsidP="00894457">
            <w:pPr>
              <w:ind w:left="158" w:right="-109" w:hanging="180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</w:t>
            </w:r>
            <w:r w:rsidR="00FF6FC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9AB06E" w14:textId="77777777" w:rsidR="00C01B19" w:rsidRPr="0081104C" w:rsidRDefault="00C01B19" w:rsidP="00894457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101,327</w:t>
            </w:r>
          </w:p>
        </w:tc>
        <w:tc>
          <w:tcPr>
            <w:tcW w:w="1530" w:type="dxa"/>
            <w:vAlign w:val="bottom"/>
          </w:tcPr>
          <w:p w14:paraId="1B9AB06F" w14:textId="77777777" w:rsidR="00C01B19" w:rsidRPr="0081104C" w:rsidRDefault="00C01B19" w:rsidP="00894457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14:paraId="1B9AB070" w14:textId="77777777" w:rsidR="00C01B19" w:rsidRPr="0081104C" w:rsidRDefault="00C01B19" w:rsidP="00894457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101,327</w:t>
            </w:r>
          </w:p>
        </w:tc>
        <w:tc>
          <w:tcPr>
            <w:tcW w:w="1473" w:type="dxa"/>
            <w:vAlign w:val="bottom"/>
          </w:tcPr>
          <w:p w14:paraId="1B9AB071" w14:textId="77777777" w:rsidR="00C01B19" w:rsidRPr="0081104C" w:rsidRDefault="00C01B19" w:rsidP="00894457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101,327</w:t>
            </w:r>
          </w:p>
        </w:tc>
      </w:tr>
      <w:tr w:rsidR="00C01B19" w:rsidRPr="0081104C" w14:paraId="1B9AB078" w14:textId="77777777" w:rsidTr="00FF7938">
        <w:trPr>
          <w:trHeight w:val="312"/>
        </w:trPr>
        <w:tc>
          <w:tcPr>
            <w:tcW w:w="2520" w:type="dxa"/>
          </w:tcPr>
          <w:p w14:paraId="1B9AB073" w14:textId="77777777" w:rsidR="00C01B19" w:rsidRPr="0081104C" w:rsidRDefault="00C01B19" w:rsidP="00894457">
            <w:pPr>
              <w:ind w:left="158" w:right="-109" w:hanging="180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9AB074" w14:textId="77777777" w:rsidR="00C01B19" w:rsidRPr="0081104C" w:rsidRDefault="00C01B19" w:rsidP="00894457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928,411</w:t>
            </w:r>
          </w:p>
        </w:tc>
        <w:tc>
          <w:tcPr>
            <w:tcW w:w="1530" w:type="dxa"/>
            <w:vAlign w:val="bottom"/>
          </w:tcPr>
          <w:p w14:paraId="1B9AB075" w14:textId="77777777" w:rsidR="00C01B19" w:rsidRPr="0081104C" w:rsidRDefault="00C01B19" w:rsidP="00894457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14:paraId="1B9AB076" w14:textId="77777777" w:rsidR="00C01B19" w:rsidRPr="0081104C" w:rsidRDefault="00C01B19" w:rsidP="00894457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928,411</w:t>
            </w:r>
          </w:p>
        </w:tc>
        <w:tc>
          <w:tcPr>
            <w:tcW w:w="1473" w:type="dxa"/>
            <w:vAlign w:val="bottom"/>
          </w:tcPr>
          <w:p w14:paraId="1B9AB077" w14:textId="77777777" w:rsidR="00C01B19" w:rsidRPr="0081104C" w:rsidRDefault="00C01B19" w:rsidP="00894457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928,411</w:t>
            </w:r>
          </w:p>
        </w:tc>
      </w:tr>
      <w:tr w:rsidR="00C01B19" w:rsidRPr="0081104C" w14:paraId="1B9AB082" w14:textId="77777777" w:rsidTr="00FF7938">
        <w:trPr>
          <w:trHeight w:val="312"/>
        </w:trPr>
        <w:tc>
          <w:tcPr>
            <w:tcW w:w="2520" w:type="dxa"/>
          </w:tcPr>
          <w:p w14:paraId="1B9AB079" w14:textId="77777777" w:rsidR="00C01B19" w:rsidRPr="0081104C" w:rsidRDefault="00C01B19" w:rsidP="00894457">
            <w:pPr>
              <w:ind w:left="158" w:right="-109" w:hanging="180"/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9AB07A" w14:textId="77777777" w:rsidR="00C01B19" w:rsidRPr="0081104C" w:rsidRDefault="00C01B19" w:rsidP="00894457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7B" w14:textId="77777777" w:rsidR="00C01B19" w:rsidRPr="0081104C" w:rsidRDefault="00C01B19" w:rsidP="00894457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530" w:type="dxa"/>
            <w:vAlign w:val="bottom"/>
          </w:tcPr>
          <w:p w14:paraId="1B9AB07C" w14:textId="77777777" w:rsidR="00C01B19" w:rsidRPr="0081104C" w:rsidRDefault="00C01B19" w:rsidP="00894457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7D" w14:textId="77777777" w:rsidR="00C01B19" w:rsidRPr="0081104C" w:rsidRDefault="00C01B19" w:rsidP="00894457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14:paraId="1B9AB07E" w14:textId="77777777" w:rsidR="00C01B19" w:rsidRPr="0081104C" w:rsidRDefault="00C01B19" w:rsidP="00894457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7F" w14:textId="77777777" w:rsidR="00C01B19" w:rsidRPr="0081104C" w:rsidRDefault="00C01B19" w:rsidP="00894457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473" w:type="dxa"/>
            <w:vAlign w:val="bottom"/>
          </w:tcPr>
          <w:p w14:paraId="1B9AB080" w14:textId="77777777" w:rsidR="00C01B19" w:rsidRPr="0081104C" w:rsidRDefault="00C01B19" w:rsidP="00894457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81" w14:textId="77777777" w:rsidR="00C01B19" w:rsidRPr="0081104C" w:rsidRDefault="00C01B19" w:rsidP="00894457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</w:tr>
      <w:tr w:rsidR="00C01B19" w:rsidRPr="0081104C" w14:paraId="1B9AB088" w14:textId="77777777" w:rsidTr="00FF7938">
        <w:trPr>
          <w:trHeight w:val="312"/>
        </w:trPr>
        <w:tc>
          <w:tcPr>
            <w:tcW w:w="2520" w:type="dxa"/>
          </w:tcPr>
          <w:p w14:paraId="1B9AB083" w14:textId="552A5E6E" w:rsidR="00C01B19" w:rsidRPr="0081104C" w:rsidRDefault="00C01B19" w:rsidP="00894457">
            <w:pPr>
              <w:ind w:left="158" w:right="-109" w:hanging="180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เงินฝากและเงินลงทุนที่มีภาระ</w:t>
            </w:r>
            <w:r w:rsidR="00FF6F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9AB084" w14:textId="77777777" w:rsidR="00C01B19" w:rsidRPr="0081104C" w:rsidRDefault="00C01B19" w:rsidP="00894457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14,815</w:t>
            </w:r>
          </w:p>
        </w:tc>
        <w:tc>
          <w:tcPr>
            <w:tcW w:w="1530" w:type="dxa"/>
            <w:vAlign w:val="bottom"/>
          </w:tcPr>
          <w:p w14:paraId="1B9AB085" w14:textId="77777777" w:rsidR="00C01B19" w:rsidRPr="0081104C" w:rsidRDefault="00C01B19" w:rsidP="00894457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14:paraId="1B9AB086" w14:textId="77777777" w:rsidR="00C01B19" w:rsidRPr="0081104C" w:rsidRDefault="00C01B19" w:rsidP="00894457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14,815</w:t>
            </w:r>
          </w:p>
        </w:tc>
        <w:tc>
          <w:tcPr>
            <w:tcW w:w="1473" w:type="dxa"/>
            <w:vAlign w:val="bottom"/>
          </w:tcPr>
          <w:p w14:paraId="1B9AB087" w14:textId="77777777" w:rsidR="00C01B19" w:rsidRPr="0081104C" w:rsidRDefault="00C01B19" w:rsidP="00894457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14,815</w:t>
            </w:r>
          </w:p>
        </w:tc>
      </w:tr>
      <w:tr w:rsidR="00C01B19" w:rsidRPr="0081104C" w14:paraId="1B9AB093" w14:textId="77777777" w:rsidTr="00FF7938">
        <w:trPr>
          <w:trHeight w:val="312"/>
        </w:trPr>
        <w:tc>
          <w:tcPr>
            <w:tcW w:w="2520" w:type="dxa"/>
          </w:tcPr>
          <w:p w14:paraId="1B9AB089" w14:textId="77777777" w:rsidR="00C01B19" w:rsidRPr="0081104C" w:rsidRDefault="00C01B19" w:rsidP="00894457">
            <w:pPr>
              <w:ind w:left="158" w:right="-10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  <w:p w14:paraId="1B9AB08A" w14:textId="77777777" w:rsidR="00C01B19" w:rsidRPr="0081104C" w:rsidRDefault="00C01B19" w:rsidP="00894457">
            <w:pPr>
              <w:ind w:left="158" w:right="-109" w:hanging="180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9AB08B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8C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104,950</w:t>
            </w:r>
          </w:p>
        </w:tc>
        <w:tc>
          <w:tcPr>
            <w:tcW w:w="1530" w:type="dxa"/>
            <w:vAlign w:val="bottom"/>
          </w:tcPr>
          <w:p w14:paraId="1B9AB08D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8E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119,623</w:t>
            </w:r>
          </w:p>
        </w:tc>
        <w:tc>
          <w:tcPr>
            <w:tcW w:w="1470" w:type="dxa"/>
            <w:vAlign w:val="bottom"/>
          </w:tcPr>
          <w:p w14:paraId="1B9AB08F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90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</w:tcPr>
          <w:p w14:paraId="1B9AB091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092" w14:textId="77777777" w:rsidR="00C01B19" w:rsidRPr="0081104C" w:rsidRDefault="00C01B19" w:rsidP="00894457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119,623</w:t>
            </w:r>
          </w:p>
        </w:tc>
      </w:tr>
      <w:tr w:rsidR="00C01B19" w:rsidRPr="0081104C" w14:paraId="1B9AB099" w14:textId="77777777" w:rsidTr="00FF7938">
        <w:trPr>
          <w:trHeight w:val="312"/>
        </w:trPr>
        <w:tc>
          <w:tcPr>
            <w:tcW w:w="2520" w:type="dxa"/>
          </w:tcPr>
          <w:p w14:paraId="1B9AB094" w14:textId="77777777" w:rsidR="00C01B19" w:rsidRPr="0081104C" w:rsidRDefault="00C01B19" w:rsidP="00894457">
            <w:pPr>
              <w:ind w:left="158" w:right="-10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9AB095" w14:textId="77777777" w:rsidR="00C01B19" w:rsidRPr="0081104C" w:rsidRDefault="00C01B19" w:rsidP="00894457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1,156,503</w:t>
            </w:r>
          </w:p>
        </w:tc>
        <w:tc>
          <w:tcPr>
            <w:tcW w:w="1530" w:type="dxa"/>
            <w:vAlign w:val="bottom"/>
          </w:tcPr>
          <w:p w14:paraId="1B9AB096" w14:textId="77777777" w:rsidR="00C01B19" w:rsidRPr="0081104C" w:rsidRDefault="00C01B19" w:rsidP="00894457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119,623</w:t>
            </w:r>
          </w:p>
        </w:tc>
        <w:tc>
          <w:tcPr>
            <w:tcW w:w="1470" w:type="dxa"/>
            <w:vAlign w:val="bottom"/>
          </w:tcPr>
          <w:p w14:paraId="1B9AB097" w14:textId="77777777" w:rsidR="00C01B19" w:rsidRPr="0081104C" w:rsidRDefault="00C01B19" w:rsidP="00894457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1,051,553</w:t>
            </w:r>
          </w:p>
        </w:tc>
        <w:tc>
          <w:tcPr>
            <w:tcW w:w="1473" w:type="dxa"/>
            <w:vAlign w:val="bottom"/>
          </w:tcPr>
          <w:p w14:paraId="1B9AB098" w14:textId="77777777" w:rsidR="00C01B19" w:rsidRPr="0081104C" w:rsidRDefault="00C01B19" w:rsidP="00894457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1,171,176</w:t>
            </w:r>
          </w:p>
        </w:tc>
      </w:tr>
    </w:tbl>
    <w:p w14:paraId="1B9AB09A" w14:textId="77777777" w:rsidR="00C01B19" w:rsidRPr="0081104C" w:rsidRDefault="00C01B19" w:rsidP="00894457">
      <w:pPr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ค)</w:t>
      </w:r>
      <w:r w:rsidRPr="0081104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1104C">
        <w:rPr>
          <w:rFonts w:ascii="Angsana New" w:hAnsi="Angsana New"/>
          <w:sz w:val="32"/>
          <w:szCs w:val="32"/>
        </w:rPr>
        <w:t xml:space="preserve">1 </w:t>
      </w:r>
      <w:r w:rsidRPr="0081104C">
        <w:rPr>
          <w:rFonts w:ascii="Angsana New" w:hAnsi="Angsana New"/>
          <w:sz w:val="32"/>
          <w:szCs w:val="32"/>
          <w:cs/>
        </w:rPr>
        <w:t xml:space="preserve">มกราคม </w:t>
      </w:r>
      <w:r w:rsidRPr="0081104C">
        <w:rPr>
          <w:rFonts w:ascii="Angsana New" w:hAnsi="Angsana New"/>
          <w:sz w:val="32"/>
          <w:szCs w:val="32"/>
        </w:rPr>
        <w:t xml:space="preserve">2563 </w:t>
      </w:r>
      <w:r w:rsidRPr="0081104C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1B9AB09B" w14:textId="77777777" w:rsidR="00C01B19" w:rsidRPr="0081104C" w:rsidRDefault="00C01B19" w:rsidP="0089445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4.2</w:t>
      </w: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B9AB09C" w14:textId="77777777" w:rsidR="00C01B19" w:rsidRPr="0081104C" w:rsidRDefault="00C01B19" w:rsidP="0089445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1104C">
        <w:rPr>
          <w:rFonts w:ascii="Angsana New" w:hAnsi="Angsana New"/>
          <w:sz w:val="32"/>
          <w:szCs w:val="32"/>
        </w:rPr>
        <w:t xml:space="preserve">16 </w:t>
      </w:r>
      <w:r w:rsidRPr="0081104C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81104C">
        <w:rPr>
          <w:rFonts w:ascii="Angsana New" w:hAnsi="Angsana New"/>
          <w:sz w:val="32"/>
          <w:szCs w:val="32"/>
        </w:rPr>
        <w:t xml:space="preserve">1 </w:t>
      </w:r>
      <w:r w:rsidRPr="0081104C">
        <w:rPr>
          <w:rFonts w:ascii="Angsana New" w:hAnsi="Angsana New"/>
          <w:sz w:val="32"/>
          <w:szCs w:val="32"/>
          <w:cs/>
        </w:rPr>
        <w:t xml:space="preserve">มกราคม </w:t>
      </w:r>
      <w:r w:rsidRPr="0081104C">
        <w:rPr>
          <w:rFonts w:ascii="Angsana New" w:hAnsi="Angsana New"/>
          <w:sz w:val="32"/>
          <w:szCs w:val="32"/>
        </w:rPr>
        <w:t xml:space="preserve">2563 </w:t>
      </w:r>
      <w:r w:rsidRPr="0081104C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81104C">
        <w:rPr>
          <w:rFonts w:ascii="Angsana New" w:hAnsi="Angsana New"/>
          <w:sz w:val="32"/>
          <w:szCs w:val="32"/>
        </w:rPr>
        <w:t xml:space="preserve">16 </w:t>
      </w:r>
      <w:r w:rsidRPr="0081104C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1B9AB09D" w14:textId="77777777" w:rsidR="00C01B19" w:rsidRPr="0081104C" w:rsidRDefault="00C01B19" w:rsidP="00894457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</w:p>
    <w:p w14:paraId="1B9AB09E" w14:textId="77777777" w:rsidR="00D84C9C" w:rsidRPr="0081104C" w:rsidRDefault="00D84C9C" w:rsidP="00894457">
      <w:pPr>
        <w:rPr>
          <w:rFonts w:ascii="Angsana New" w:hAnsi="Angsana New"/>
        </w:rPr>
      </w:pPr>
      <w:r w:rsidRPr="0081104C">
        <w:rPr>
          <w:rFonts w:ascii="Angsana New" w:hAnsi="Angsana New"/>
        </w:rPr>
        <w:br w:type="page"/>
      </w:r>
    </w:p>
    <w:tbl>
      <w:tblPr>
        <w:tblStyle w:val="TableGrid6"/>
        <w:tblW w:w="93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C01B19" w:rsidRPr="0081104C" w14:paraId="1B9AB0A2" w14:textId="77777777" w:rsidTr="00FF7938">
        <w:tc>
          <w:tcPr>
            <w:tcW w:w="5940" w:type="dxa"/>
          </w:tcPr>
          <w:p w14:paraId="1B9AB09F" w14:textId="77777777" w:rsidR="00C01B19" w:rsidRPr="0081104C" w:rsidRDefault="00C01B19" w:rsidP="00FF6FC4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B9AB0A0" w14:textId="77777777" w:rsidR="00C01B19" w:rsidRPr="0081104C" w:rsidRDefault="00C01B19" w:rsidP="00FF6FC4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B9AB0A1" w14:textId="77777777" w:rsidR="00C01B19" w:rsidRPr="0081104C" w:rsidRDefault="00C01B19" w:rsidP="00FF6FC4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104C">
              <w:rPr>
                <w:rFonts w:ascii="Angsana New" w:hAnsi="Angsana New"/>
                <w:sz w:val="32"/>
                <w:szCs w:val="32"/>
              </w:rPr>
              <w:t>: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811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01B19" w:rsidRPr="0081104C" w14:paraId="1B9AB0A8" w14:textId="77777777" w:rsidTr="00FF7938">
        <w:tc>
          <w:tcPr>
            <w:tcW w:w="5940" w:type="dxa"/>
          </w:tcPr>
          <w:p w14:paraId="1B9AB0A3" w14:textId="77777777" w:rsidR="00C01B19" w:rsidRPr="0081104C" w:rsidRDefault="00C01B19" w:rsidP="00FF6FC4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B9AB0A4" w14:textId="77777777" w:rsidR="00C01B19" w:rsidRPr="0081104C" w:rsidRDefault="00C01B19" w:rsidP="00FF6FC4">
            <w:pPr>
              <w:pBdr>
                <w:bottom w:val="single" w:sz="4" w:space="1" w:color="auto"/>
              </w:pBdr>
              <w:spacing w:line="42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B9AB0A5" w14:textId="77777777" w:rsidR="00C01B19" w:rsidRPr="0081104C" w:rsidRDefault="00C01B19" w:rsidP="00FF6FC4">
            <w:pPr>
              <w:pBdr>
                <w:bottom w:val="single" w:sz="4" w:space="1" w:color="auto"/>
              </w:pBdr>
              <w:spacing w:line="42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1B9AB0A6" w14:textId="77777777" w:rsidR="00C01B19" w:rsidRPr="0081104C" w:rsidRDefault="00C01B19" w:rsidP="00FF6FC4">
            <w:pPr>
              <w:pBdr>
                <w:bottom w:val="single" w:sz="4" w:space="1" w:color="auto"/>
              </w:pBdr>
              <w:spacing w:line="42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B9AB0A7" w14:textId="77777777" w:rsidR="00C01B19" w:rsidRPr="0081104C" w:rsidRDefault="00C01B19" w:rsidP="00FF6FC4">
            <w:pPr>
              <w:pBdr>
                <w:bottom w:val="single" w:sz="4" w:space="1" w:color="auto"/>
              </w:pBdr>
              <w:spacing w:line="42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01B19" w:rsidRPr="0081104C" w14:paraId="1B9AB0AC" w14:textId="77777777" w:rsidTr="00FF7938">
        <w:tc>
          <w:tcPr>
            <w:tcW w:w="5940" w:type="dxa"/>
          </w:tcPr>
          <w:p w14:paraId="1B9AB0A9" w14:textId="77777777" w:rsidR="00C01B19" w:rsidRPr="0081104C" w:rsidRDefault="00C01B19" w:rsidP="00FF6FC4">
            <w:pPr>
              <w:spacing w:line="42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1B9AB0AA" w14:textId="77777777" w:rsidR="00C01B19" w:rsidRPr="0081104C" w:rsidRDefault="00C01B19" w:rsidP="00FF6FC4">
            <w:pPr>
              <w:tabs>
                <w:tab w:val="decimal" w:pos="124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978</w:t>
            </w:r>
          </w:p>
        </w:tc>
        <w:tc>
          <w:tcPr>
            <w:tcW w:w="1728" w:type="dxa"/>
          </w:tcPr>
          <w:p w14:paraId="1B9AB0AB" w14:textId="77777777" w:rsidR="00C01B19" w:rsidRPr="0081104C" w:rsidRDefault="00C01B19" w:rsidP="00FF6FC4">
            <w:pPr>
              <w:tabs>
                <w:tab w:val="decimal" w:pos="12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15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309</w:t>
            </w:r>
          </w:p>
        </w:tc>
      </w:tr>
      <w:tr w:rsidR="00C01B19" w:rsidRPr="0081104C" w14:paraId="1B9AB0B0" w14:textId="77777777" w:rsidTr="00FF7938">
        <w:tc>
          <w:tcPr>
            <w:tcW w:w="5940" w:type="dxa"/>
          </w:tcPr>
          <w:p w14:paraId="1B9AB0AD" w14:textId="77777777" w:rsidR="00C01B19" w:rsidRPr="0081104C" w:rsidRDefault="00C01B19" w:rsidP="00FF6FC4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104C">
              <w:rPr>
                <w:rFonts w:ascii="Angsana New" w:hAnsi="Angsana New"/>
                <w:sz w:val="32"/>
                <w:szCs w:val="32"/>
              </w:rPr>
              <w:t>: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</w:t>
            </w:r>
          </w:p>
        </w:tc>
        <w:tc>
          <w:tcPr>
            <w:tcW w:w="1728" w:type="dxa"/>
            <w:vAlign w:val="bottom"/>
          </w:tcPr>
          <w:p w14:paraId="1B9AB0AE" w14:textId="77777777" w:rsidR="00C01B19" w:rsidRPr="0081104C" w:rsidRDefault="00C01B19" w:rsidP="00FF6FC4">
            <w:pPr>
              <w:tabs>
                <w:tab w:val="decimal" w:pos="124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</w:rPr>
              <w:t>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756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14:paraId="1B9AB0AF" w14:textId="77777777" w:rsidR="00C01B19" w:rsidRPr="0081104C" w:rsidRDefault="00C01B19" w:rsidP="00FF6FC4">
            <w:pPr>
              <w:tabs>
                <w:tab w:val="decimal" w:pos="12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</w:rPr>
              <w:t>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756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01B19" w:rsidRPr="0081104C" w14:paraId="1B9AB0B4" w14:textId="77777777" w:rsidTr="00FF7938">
        <w:tc>
          <w:tcPr>
            <w:tcW w:w="5940" w:type="dxa"/>
          </w:tcPr>
          <w:p w14:paraId="1B9AB0B1" w14:textId="77777777" w:rsidR="00C01B19" w:rsidRPr="0081104C" w:rsidRDefault="00C01B19" w:rsidP="00FF6FC4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81104C">
              <w:rPr>
                <w:rFonts w:ascii="Angsana New" w:hAnsi="Angsana New"/>
                <w:sz w:val="32"/>
                <w:szCs w:val="32"/>
              </w:rPr>
              <w:t>: 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728" w:type="dxa"/>
            <w:vAlign w:val="bottom"/>
          </w:tcPr>
          <w:p w14:paraId="1B9AB0B2" w14:textId="77777777" w:rsidR="00C01B19" w:rsidRPr="0081104C" w:rsidRDefault="00C01B19" w:rsidP="00FF6FC4">
            <w:pPr>
              <w:tabs>
                <w:tab w:val="decimal" w:pos="124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728" w:type="dxa"/>
          </w:tcPr>
          <w:p w14:paraId="1B9AB0B3" w14:textId="77777777" w:rsidR="00C01B19" w:rsidRPr="0081104C" w:rsidRDefault="00C01B19" w:rsidP="00FF6FC4">
            <w:pPr>
              <w:tabs>
                <w:tab w:val="decimal" w:pos="12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728</w:t>
            </w:r>
          </w:p>
        </w:tc>
      </w:tr>
      <w:tr w:rsidR="00C01B19" w:rsidRPr="0081104C" w14:paraId="1B9AB0B8" w14:textId="77777777" w:rsidTr="00FF7938">
        <w:tc>
          <w:tcPr>
            <w:tcW w:w="5940" w:type="dxa"/>
          </w:tcPr>
          <w:p w14:paraId="1B9AB0B5" w14:textId="77777777" w:rsidR="00C01B19" w:rsidRPr="0081104C" w:rsidRDefault="00C01B19" w:rsidP="00FF6FC4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104C">
              <w:rPr>
                <w:rFonts w:ascii="Angsana New" w:hAnsi="Angsana New"/>
                <w:sz w:val="32"/>
                <w:szCs w:val="32"/>
              </w:rPr>
              <w:t>: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1B9AB0B6" w14:textId="77777777" w:rsidR="00C01B19" w:rsidRPr="0081104C" w:rsidRDefault="00C01B19" w:rsidP="00FF6FC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</w:rPr>
              <w:t>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262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14:paraId="1B9AB0B7" w14:textId="77777777" w:rsidR="00C01B19" w:rsidRPr="0081104C" w:rsidRDefault="00C01B19" w:rsidP="00FF6FC4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</w:rPr>
              <w:t>731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01B19" w:rsidRPr="0081104C" w14:paraId="1B9AB0BF" w14:textId="77777777" w:rsidTr="00FF7938">
        <w:tc>
          <w:tcPr>
            <w:tcW w:w="5940" w:type="dxa"/>
          </w:tcPr>
          <w:p w14:paraId="1B9AB0B9" w14:textId="77777777" w:rsidR="00C01B19" w:rsidRPr="0081104C" w:rsidRDefault="00C01B19" w:rsidP="00FF6FC4">
            <w:pPr>
              <w:spacing w:line="42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B9AB0BA" w14:textId="77777777" w:rsidR="00C01B19" w:rsidRPr="0081104C" w:rsidRDefault="00C01B19" w:rsidP="00FF6FC4">
            <w:pPr>
              <w:spacing w:line="42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81104C">
              <w:rPr>
                <w:rFonts w:ascii="Angsana New" w:hAnsi="Angsana New"/>
                <w:sz w:val="32"/>
                <w:szCs w:val="32"/>
              </w:rPr>
              <w:t>16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1B9AB0BB" w14:textId="77777777" w:rsidR="00C01B19" w:rsidRPr="0081104C" w:rsidRDefault="00C01B19" w:rsidP="00FF6FC4">
            <w:pPr>
              <w:tabs>
                <w:tab w:val="decimal" w:pos="124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350</w:t>
            </w:r>
          </w:p>
          <w:p w14:paraId="1B9AB0BC" w14:textId="77777777" w:rsidR="00C01B19" w:rsidRPr="0081104C" w:rsidRDefault="00C01B19" w:rsidP="00FF6FC4">
            <w:pPr>
              <w:tabs>
                <w:tab w:val="decimal" w:pos="124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B9AB0BD" w14:textId="77777777" w:rsidR="00C01B19" w:rsidRPr="0081104C" w:rsidRDefault="00C01B19" w:rsidP="00FF6FC4">
            <w:pPr>
              <w:tabs>
                <w:tab w:val="decimal" w:pos="12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15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550</w:t>
            </w:r>
          </w:p>
          <w:p w14:paraId="1B9AB0BE" w14:textId="77777777" w:rsidR="00C01B19" w:rsidRPr="0081104C" w:rsidRDefault="00C01B19" w:rsidP="00FF6FC4">
            <w:pPr>
              <w:tabs>
                <w:tab w:val="decimal" w:pos="12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1B19" w:rsidRPr="0081104C" w14:paraId="1B9AB0C3" w14:textId="77777777" w:rsidTr="00FF7938">
        <w:tc>
          <w:tcPr>
            <w:tcW w:w="5940" w:type="dxa"/>
          </w:tcPr>
          <w:p w14:paraId="1B9AB0C0" w14:textId="77777777" w:rsidR="00C01B19" w:rsidRPr="0081104C" w:rsidRDefault="00C01B19" w:rsidP="00FF6FC4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81104C">
              <w:rPr>
                <w:rFonts w:ascii="Angsana New" w:hAnsi="Angsana New"/>
                <w:sz w:val="32"/>
                <w:szCs w:val="32"/>
              </w:rPr>
              <w:t>31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1104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1B9AB0C1" w14:textId="77777777" w:rsidR="00C01B19" w:rsidRPr="0081104C" w:rsidRDefault="00C01B19" w:rsidP="00FF6FC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295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728" w:type="dxa"/>
          </w:tcPr>
          <w:p w14:paraId="1B9AB0C2" w14:textId="77777777" w:rsidR="00C01B19" w:rsidRPr="0081104C" w:rsidRDefault="00C01B19" w:rsidP="00FF6FC4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295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533</w:t>
            </w:r>
          </w:p>
        </w:tc>
      </w:tr>
      <w:tr w:rsidR="00C01B19" w:rsidRPr="0081104C" w14:paraId="1B9AB0C7" w14:textId="77777777" w:rsidTr="00FF7938">
        <w:tc>
          <w:tcPr>
            <w:tcW w:w="5940" w:type="dxa"/>
          </w:tcPr>
          <w:p w14:paraId="1B9AB0C4" w14:textId="77777777" w:rsidR="00C01B19" w:rsidRPr="0081104C" w:rsidRDefault="00C01B19" w:rsidP="00FF6FC4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81104C">
              <w:rPr>
                <w:rFonts w:ascii="Angsana New" w:hAnsi="Angsana New"/>
                <w:sz w:val="32"/>
                <w:szCs w:val="32"/>
              </w:rPr>
              <w:t>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14:paraId="1B9AB0C5" w14:textId="77777777" w:rsidR="00C01B19" w:rsidRPr="0081104C" w:rsidRDefault="00C01B19" w:rsidP="00FF6F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316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883</w:t>
            </w:r>
          </w:p>
        </w:tc>
        <w:tc>
          <w:tcPr>
            <w:tcW w:w="1728" w:type="dxa"/>
          </w:tcPr>
          <w:p w14:paraId="1B9AB0C6" w14:textId="77777777" w:rsidR="00C01B19" w:rsidRPr="0081104C" w:rsidRDefault="00C01B19" w:rsidP="00FF6FC4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311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083</w:t>
            </w:r>
          </w:p>
        </w:tc>
      </w:tr>
      <w:tr w:rsidR="00316BBF" w:rsidRPr="0081104C" w14:paraId="1B9AB0CB" w14:textId="77777777" w:rsidTr="00FF7938">
        <w:tc>
          <w:tcPr>
            <w:tcW w:w="5940" w:type="dxa"/>
          </w:tcPr>
          <w:p w14:paraId="1B9AB0C8" w14:textId="77777777" w:rsidR="00316BBF" w:rsidRPr="0081104C" w:rsidRDefault="00316BBF" w:rsidP="00FF6FC4">
            <w:pPr>
              <w:spacing w:line="42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81104C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  <w:vAlign w:val="bottom"/>
          </w:tcPr>
          <w:p w14:paraId="1B9AB0C9" w14:textId="77777777" w:rsidR="00316BBF" w:rsidRPr="0081104C" w:rsidRDefault="004649BB" w:rsidP="00FF6FC4">
            <w:pPr>
              <w:spacing w:line="42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</w:t>
            </w:r>
            <w:r w:rsidR="00FF645D" w:rsidRPr="0081104C">
              <w:rPr>
                <w:rFonts w:ascii="Angsana New" w:hAnsi="Angsana New"/>
                <w:sz w:val="32"/>
                <w:szCs w:val="32"/>
              </w:rPr>
              <w:t>.</w:t>
            </w:r>
            <w:r w:rsidRPr="0081104C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728" w:type="dxa"/>
          </w:tcPr>
          <w:p w14:paraId="1B9AB0CA" w14:textId="77777777" w:rsidR="00316BBF" w:rsidRPr="0081104C" w:rsidRDefault="004649BB" w:rsidP="00FF6FC4">
            <w:pPr>
              <w:spacing w:line="42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</w:t>
            </w:r>
            <w:r w:rsidR="00FF645D" w:rsidRPr="0081104C">
              <w:rPr>
                <w:rFonts w:ascii="Angsana New" w:hAnsi="Angsana New"/>
                <w:sz w:val="32"/>
                <w:szCs w:val="32"/>
              </w:rPr>
              <w:t>.</w:t>
            </w:r>
            <w:r w:rsidRPr="0081104C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D84C9C" w:rsidRPr="0081104C" w14:paraId="1B9AB0CF" w14:textId="77777777" w:rsidTr="00FF7938">
        <w:tc>
          <w:tcPr>
            <w:tcW w:w="5940" w:type="dxa"/>
          </w:tcPr>
          <w:p w14:paraId="1B9AB0CC" w14:textId="77777777" w:rsidR="00D84C9C" w:rsidRPr="0081104C" w:rsidRDefault="00D84C9C" w:rsidP="00FF6FC4">
            <w:pPr>
              <w:spacing w:line="42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1B9AB0CD" w14:textId="77777777" w:rsidR="00D84C9C" w:rsidRPr="0081104C" w:rsidRDefault="00D84C9C" w:rsidP="00FF6FC4">
            <w:pPr>
              <w:tabs>
                <w:tab w:val="decimal" w:pos="1245"/>
              </w:tabs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B9AB0CE" w14:textId="77777777" w:rsidR="00D84C9C" w:rsidRPr="0081104C" w:rsidRDefault="00D84C9C" w:rsidP="00FF6FC4">
            <w:pPr>
              <w:tabs>
                <w:tab w:val="decimal" w:pos="1230"/>
              </w:tabs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6BBF" w:rsidRPr="0081104C" w14:paraId="1B9AB0D3" w14:textId="77777777" w:rsidTr="00FF7938">
        <w:tc>
          <w:tcPr>
            <w:tcW w:w="5940" w:type="dxa"/>
          </w:tcPr>
          <w:p w14:paraId="1B9AB0D0" w14:textId="77777777" w:rsidR="00316BBF" w:rsidRPr="0081104C" w:rsidRDefault="00316BBF" w:rsidP="00FF6FC4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1B9AB0D1" w14:textId="77777777" w:rsidR="00316BBF" w:rsidRPr="0081104C" w:rsidRDefault="00316BBF" w:rsidP="00FF6FC4">
            <w:pPr>
              <w:tabs>
                <w:tab w:val="decimal" w:pos="1245"/>
              </w:tabs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B9AB0D2" w14:textId="77777777" w:rsidR="00316BBF" w:rsidRPr="0081104C" w:rsidRDefault="00316BBF" w:rsidP="00FF6FC4">
            <w:pPr>
              <w:tabs>
                <w:tab w:val="decimal" w:pos="1230"/>
              </w:tabs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6BBF" w:rsidRPr="0081104C" w14:paraId="1B9AB0D7" w14:textId="77777777" w:rsidTr="00FF7938">
        <w:tc>
          <w:tcPr>
            <w:tcW w:w="5940" w:type="dxa"/>
          </w:tcPr>
          <w:p w14:paraId="1B9AB0D4" w14:textId="77777777" w:rsidR="00316BBF" w:rsidRPr="0081104C" w:rsidRDefault="00316BBF" w:rsidP="00FF6FC4">
            <w:pPr>
              <w:spacing w:line="420" w:lineRule="exact"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  <w:vAlign w:val="bottom"/>
          </w:tcPr>
          <w:p w14:paraId="1B9AB0D5" w14:textId="77777777" w:rsidR="00316BBF" w:rsidRPr="0081104C" w:rsidRDefault="00316BBF" w:rsidP="00FF6FC4">
            <w:pPr>
              <w:tabs>
                <w:tab w:val="decimal" w:pos="124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144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669</w:t>
            </w:r>
          </w:p>
        </w:tc>
        <w:tc>
          <w:tcPr>
            <w:tcW w:w="1728" w:type="dxa"/>
          </w:tcPr>
          <w:p w14:paraId="1B9AB0D6" w14:textId="77777777" w:rsidR="00316BBF" w:rsidRPr="0081104C" w:rsidRDefault="00316BBF" w:rsidP="00FF6FC4">
            <w:pPr>
              <w:tabs>
                <w:tab w:val="decimal" w:pos="12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143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316BBF" w:rsidRPr="0081104C" w14:paraId="1B9AB0DB" w14:textId="77777777" w:rsidTr="00FF7938">
        <w:tc>
          <w:tcPr>
            <w:tcW w:w="5940" w:type="dxa"/>
          </w:tcPr>
          <w:p w14:paraId="1B9AB0D8" w14:textId="77777777" w:rsidR="00316BBF" w:rsidRPr="0081104C" w:rsidRDefault="00316BBF" w:rsidP="00FF6FC4">
            <w:pPr>
              <w:spacing w:line="420" w:lineRule="exact"/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1B9AB0D9" w14:textId="77777777" w:rsidR="00316BBF" w:rsidRPr="0081104C" w:rsidRDefault="00316BBF" w:rsidP="00FF6FC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172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728" w:type="dxa"/>
          </w:tcPr>
          <w:p w14:paraId="1B9AB0DA" w14:textId="77777777" w:rsidR="00316BBF" w:rsidRPr="0081104C" w:rsidRDefault="00316BBF" w:rsidP="00FF6FC4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167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  <w:tr w:rsidR="00316BBF" w:rsidRPr="0081104C" w14:paraId="1B9AB0DF" w14:textId="77777777" w:rsidTr="00FF7938">
        <w:tc>
          <w:tcPr>
            <w:tcW w:w="5940" w:type="dxa"/>
          </w:tcPr>
          <w:p w14:paraId="1B9AB0DC" w14:textId="77777777" w:rsidR="00316BBF" w:rsidRPr="0081104C" w:rsidRDefault="00316BBF" w:rsidP="00FF6FC4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B9AB0DD" w14:textId="77777777" w:rsidR="00316BBF" w:rsidRPr="0081104C" w:rsidRDefault="00316BBF" w:rsidP="00FF6F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316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883</w:t>
            </w:r>
          </w:p>
        </w:tc>
        <w:tc>
          <w:tcPr>
            <w:tcW w:w="1728" w:type="dxa"/>
          </w:tcPr>
          <w:p w14:paraId="1B9AB0DE" w14:textId="77777777" w:rsidR="00316BBF" w:rsidRPr="0081104C" w:rsidRDefault="00316BBF" w:rsidP="00FF6FC4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311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083</w:t>
            </w:r>
          </w:p>
        </w:tc>
      </w:tr>
    </w:tbl>
    <w:p w14:paraId="1B9AB0FF" w14:textId="77777777" w:rsidR="003D4A67" w:rsidRPr="0081104C" w:rsidRDefault="004649BB" w:rsidP="00FF6FC4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5</w:t>
      </w:r>
      <w:r w:rsidR="003D4A67" w:rsidRPr="0081104C">
        <w:rPr>
          <w:rFonts w:ascii="Angsana New" w:hAnsi="Angsana New"/>
          <w:b/>
          <w:bCs/>
          <w:sz w:val="32"/>
          <w:szCs w:val="32"/>
        </w:rPr>
        <w:t>.</w:t>
      </w:r>
      <w:r w:rsidR="003D4A67" w:rsidRPr="0081104C">
        <w:rPr>
          <w:rFonts w:ascii="Angsana New" w:hAnsi="Angsana New"/>
          <w:b/>
          <w:bCs/>
          <w:sz w:val="32"/>
          <w:szCs w:val="32"/>
        </w:rPr>
        <w:tab/>
      </w:r>
      <w:r w:rsidR="003D4A67" w:rsidRPr="0081104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B9AB100" w14:textId="1890C3A7" w:rsidR="003D4A67" w:rsidRPr="0081104C" w:rsidRDefault="004649BB" w:rsidP="00FF6FC4">
      <w:pPr>
        <w:spacing w:before="120" w:after="120" w:line="420" w:lineRule="exact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5</w:t>
      </w:r>
      <w:r w:rsidR="003D4A67" w:rsidRPr="0081104C">
        <w:rPr>
          <w:rFonts w:ascii="Angsana New" w:hAnsi="Angsana New"/>
          <w:b/>
          <w:bCs/>
          <w:sz w:val="32"/>
          <w:szCs w:val="32"/>
        </w:rPr>
        <w:t>.1</w:t>
      </w:r>
      <w:r w:rsidR="003D4A67" w:rsidRPr="0081104C">
        <w:rPr>
          <w:rFonts w:ascii="Angsana New" w:hAnsi="Angsana New"/>
          <w:b/>
          <w:bCs/>
          <w:sz w:val="32"/>
          <w:szCs w:val="32"/>
        </w:rPr>
        <w:tab/>
      </w:r>
      <w:r w:rsidR="003D4A67" w:rsidRPr="0081104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FF6FC4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B9AB101" w14:textId="77777777" w:rsidR="003D4A67" w:rsidRPr="0081104C" w:rsidRDefault="003D4A67" w:rsidP="00FF6FC4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i/>
          <w:iCs/>
          <w:sz w:val="32"/>
          <w:szCs w:val="32"/>
          <w:cs/>
        </w:rPr>
        <w:t>รายได้จากงานก่อสร้าง</w:t>
      </w:r>
    </w:p>
    <w:p w14:paraId="1B9AB102" w14:textId="77777777" w:rsidR="003D4A67" w:rsidRPr="0081104C" w:rsidRDefault="003D4A67" w:rsidP="00FF6FC4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กลุ่มบริษัทพิจารณาว่าสัญญาก่อสร้างโดยส่วนใหญ่มีภาระที่ต้องปฏิบัติภาระเดียว กลุ่มบริษัทรับรู้รายได้จากการก่อสร้างตลอดช่วงเวลาที่ก่อสร้าง โดยใช้วิธีผลผลิตในการวัดขั้นความสำเร็จของงาน จากการประเมินผลสำรวจอัตราส่วนของงานที่แล้วเสร็จโดยวิศวกรโครงการ </w:t>
      </w:r>
    </w:p>
    <w:p w14:paraId="1B9AB103" w14:textId="77777777" w:rsidR="003D4A67" w:rsidRPr="0081104C" w:rsidRDefault="003D4A67" w:rsidP="00FF6FC4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bookmarkEnd w:id="0"/>
    <w:p w14:paraId="1B9AB104" w14:textId="77777777" w:rsidR="001D54BC" w:rsidRPr="0081104C" w:rsidRDefault="001D54BC" w:rsidP="00FF6FC4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104C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1B9AB105" w14:textId="77777777" w:rsidR="001D54BC" w:rsidRPr="0081104C" w:rsidRDefault="001D54BC" w:rsidP="00FF6FC4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1B9AB106" w14:textId="77777777" w:rsidR="001D54BC" w:rsidRPr="0081104C" w:rsidRDefault="001D54BC" w:rsidP="00FF6FC4">
      <w:pPr>
        <w:spacing w:before="120" w:after="120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81104C">
        <w:rPr>
          <w:rFonts w:ascii="Angsana New" w:hAnsi="Angsana New"/>
          <w:i/>
          <w:iCs/>
          <w:sz w:val="32"/>
          <w:szCs w:val="32"/>
          <w:cs/>
        </w:rPr>
        <w:lastRenderedPageBreak/>
        <w:tab/>
        <w:t>รายได้ค่าบริการ</w:t>
      </w:r>
    </w:p>
    <w:p w14:paraId="1B9AB107" w14:textId="77777777" w:rsidR="001D54BC" w:rsidRPr="0081104C" w:rsidRDefault="00BC7B34" w:rsidP="00FF6F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</w:t>
      </w:r>
    </w:p>
    <w:p w14:paraId="1B9AB108" w14:textId="77777777" w:rsidR="00D84C9C" w:rsidRPr="0081104C" w:rsidRDefault="00D84C9C" w:rsidP="00FF6FC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104C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1B9AB109" w14:textId="77777777" w:rsidR="00D84C9C" w:rsidRPr="0081104C" w:rsidRDefault="00D84C9C" w:rsidP="00FF6F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1B9AB10A" w14:textId="77777777" w:rsidR="00D84C9C" w:rsidRPr="0081104C" w:rsidRDefault="00D84C9C" w:rsidP="00FF6FC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104C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1B9AB10B" w14:textId="77777777" w:rsidR="00D84C9C" w:rsidRPr="0081104C" w:rsidRDefault="00D84C9C" w:rsidP="00FF6F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B9AB10C" w14:textId="77777777" w:rsidR="00B75190" w:rsidRPr="0081104C" w:rsidRDefault="00B75190" w:rsidP="00FF6FC4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1104C">
        <w:rPr>
          <w:rFonts w:ascii="Angsana New" w:hAnsi="Angsana New"/>
          <w:i/>
          <w:iCs/>
          <w:sz w:val="32"/>
          <w:szCs w:val="32"/>
        </w:rPr>
        <w:tab/>
      </w:r>
      <w:r w:rsidRPr="0081104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1B9AB10D" w14:textId="77777777" w:rsidR="00B75190" w:rsidRPr="0081104C" w:rsidRDefault="00B75190" w:rsidP="00FF6FC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513590" w:rsidRPr="0081104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1B9AB10F" w14:textId="77777777" w:rsidR="00CC0349" w:rsidRPr="0081104C" w:rsidRDefault="00D84C9C" w:rsidP="00FF6FC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5</w:t>
      </w:r>
      <w:r w:rsidR="00CC0349" w:rsidRPr="0081104C">
        <w:rPr>
          <w:rFonts w:ascii="Angsana New" w:hAnsi="Angsana New"/>
          <w:b/>
          <w:bCs/>
          <w:sz w:val="32"/>
          <w:szCs w:val="32"/>
        </w:rPr>
        <w:t>.</w:t>
      </w:r>
      <w:r w:rsidR="00956DE6" w:rsidRPr="0081104C">
        <w:rPr>
          <w:rFonts w:ascii="Angsana New" w:hAnsi="Angsana New"/>
          <w:b/>
          <w:bCs/>
          <w:sz w:val="32"/>
          <w:szCs w:val="32"/>
        </w:rPr>
        <w:t>2</w:t>
      </w:r>
      <w:r w:rsidR="00A85093" w:rsidRPr="0081104C">
        <w:rPr>
          <w:rFonts w:ascii="Angsana New" w:hAnsi="Angsana New"/>
          <w:b/>
          <w:bCs/>
          <w:sz w:val="32"/>
          <w:szCs w:val="32"/>
        </w:rPr>
        <w:t xml:space="preserve"> </w:t>
      </w:r>
      <w:r w:rsidR="00A85093" w:rsidRPr="0081104C">
        <w:rPr>
          <w:rFonts w:ascii="Angsana New" w:hAnsi="Angsana New"/>
          <w:b/>
          <w:bCs/>
          <w:sz w:val="32"/>
          <w:szCs w:val="32"/>
          <w:cs/>
        </w:rPr>
        <w:tab/>
      </w:r>
      <w:r w:rsidR="00CC0349" w:rsidRPr="0081104C">
        <w:rPr>
          <w:rFonts w:ascii="Angsana New" w:hAnsi="Angsana New"/>
          <w:b/>
          <w:bCs/>
          <w:sz w:val="32"/>
          <w:szCs w:val="32"/>
          <w:cs/>
        </w:rPr>
        <w:t>ต้นทุนงานก่อสร้าง</w:t>
      </w:r>
    </w:p>
    <w:p w14:paraId="1B9AB110" w14:textId="77777777" w:rsidR="00CC0349" w:rsidRPr="0081104C" w:rsidRDefault="00CC0349" w:rsidP="00FF6FC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 ซึ่งคำนวณตามส่วนของงานที่แล้วเสร็จ</w:t>
      </w:r>
    </w:p>
    <w:p w14:paraId="1B9AB111" w14:textId="77777777" w:rsidR="00B75190" w:rsidRPr="0081104C" w:rsidRDefault="00D84C9C" w:rsidP="00FF6FC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5</w:t>
      </w:r>
      <w:r w:rsidR="003D4A67" w:rsidRPr="0081104C">
        <w:rPr>
          <w:rFonts w:ascii="Angsana New" w:hAnsi="Angsana New"/>
          <w:b/>
          <w:bCs/>
          <w:sz w:val="32"/>
          <w:szCs w:val="32"/>
        </w:rPr>
        <w:t>.</w:t>
      </w:r>
      <w:r w:rsidR="00956DE6" w:rsidRPr="0081104C">
        <w:rPr>
          <w:rFonts w:ascii="Angsana New" w:hAnsi="Angsana New"/>
          <w:b/>
          <w:bCs/>
          <w:sz w:val="32"/>
          <w:szCs w:val="32"/>
        </w:rPr>
        <w:t>3</w:t>
      </w:r>
      <w:r w:rsidR="00B75190" w:rsidRPr="0081104C">
        <w:rPr>
          <w:rFonts w:ascii="Angsana New" w:hAnsi="Angsana New"/>
          <w:b/>
          <w:bCs/>
          <w:sz w:val="32"/>
          <w:szCs w:val="32"/>
        </w:rPr>
        <w:tab/>
      </w:r>
      <w:r w:rsidR="00B75190" w:rsidRPr="0081104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B9AB112" w14:textId="77777777" w:rsidR="00BE44C6" w:rsidRPr="0081104C" w:rsidRDefault="00B75190" w:rsidP="00FF6FC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513590" w:rsidRPr="0081104C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513590" w:rsidRPr="0081104C">
        <w:rPr>
          <w:rFonts w:ascii="Angsana New" w:hAnsi="Angsana New"/>
          <w:sz w:val="32"/>
          <w:szCs w:val="32"/>
        </w:rPr>
        <w:t>3</w:t>
      </w:r>
      <w:r w:rsidR="00513590" w:rsidRPr="0081104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B9AB113" w14:textId="77777777" w:rsidR="003D4A67" w:rsidRPr="0081104C" w:rsidRDefault="00D84C9C" w:rsidP="00FF6FC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5</w:t>
      </w:r>
      <w:r w:rsidR="003D4A67" w:rsidRPr="0081104C">
        <w:rPr>
          <w:rFonts w:ascii="Angsana New" w:hAnsi="Angsana New"/>
          <w:b/>
          <w:bCs/>
          <w:sz w:val="32"/>
          <w:szCs w:val="32"/>
        </w:rPr>
        <w:t>.</w:t>
      </w:r>
      <w:r w:rsidR="00956DE6" w:rsidRPr="0081104C">
        <w:rPr>
          <w:rFonts w:ascii="Angsana New" w:hAnsi="Angsana New"/>
          <w:b/>
          <w:bCs/>
          <w:sz w:val="32"/>
          <w:szCs w:val="32"/>
        </w:rPr>
        <w:t>4</w:t>
      </w:r>
      <w:r w:rsidR="006D5A3D" w:rsidRPr="0081104C">
        <w:rPr>
          <w:rFonts w:ascii="Angsana New" w:hAnsi="Angsana New"/>
          <w:b/>
          <w:bCs/>
          <w:sz w:val="32"/>
          <w:szCs w:val="32"/>
        </w:rPr>
        <w:tab/>
      </w:r>
      <w:r w:rsidR="003D4A67" w:rsidRPr="0081104C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="003D4A67" w:rsidRPr="0081104C">
        <w:rPr>
          <w:rFonts w:ascii="Angsana New" w:hAnsi="Angsana New"/>
          <w:b/>
          <w:bCs/>
          <w:sz w:val="32"/>
          <w:szCs w:val="32"/>
        </w:rPr>
        <w:t>/</w:t>
      </w:r>
      <w:r w:rsidR="003D4A67" w:rsidRPr="0081104C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  <w:r w:rsidR="003D4A67" w:rsidRPr="0081104C">
        <w:rPr>
          <w:rFonts w:ascii="Angsana New" w:hAnsi="Angsana New"/>
          <w:b/>
          <w:bCs/>
          <w:sz w:val="32"/>
          <w:szCs w:val="32"/>
          <w:cs/>
        </w:rPr>
        <w:tab/>
      </w:r>
    </w:p>
    <w:p w14:paraId="1B9AB114" w14:textId="77777777" w:rsidR="003D4A67" w:rsidRPr="0081104C" w:rsidRDefault="003D4A67" w:rsidP="00FF6FC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ab/>
        <w:t>สินทรัพย์ที่เกิดจากสัญญาคือสิทธิที่</w:t>
      </w:r>
      <w:r w:rsidR="00B91B35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จะได้รับค่าตอบแทนเป็นการแลกเปลี่ยนกับสินค้าหรือบริการซึ่ง</w:t>
      </w:r>
      <w:r w:rsidR="00B91B35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ได้โอนให้กับลูกค้าแล้ว โดยสิทธิดังกล่าวขึ้นอยู่กับเงื่อนไขบางประการ หาก</w:t>
      </w:r>
      <w:r w:rsidR="00B91B35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 xml:space="preserve">ได้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</w:t>
      </w:r>
      <w:r w:rsidR="00B91B35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จะรับรู้สินทรัพย์ที่เกิดจากสัญญาสำหรับสิทธิที่จะได้รับค่าตอบแทนที่ติดเงื่อนไขบางประการนั้นอยู่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 ในกรณีของสัญญาก่อสร้าง สินทรัพย์ที่เกิดจากสัญญาคือส่วนของรายได้ที่รับรู้สะสมที่เกินกว่าจำนวนเงินที่เรียกเก็บจากลูกค้าจนถึงปัจจุบัน สินทรัพย์ที่เกิดจากสัญญาแสดงมูลค่าตามราคาทุนหักค่าเผื่อการด้อยค่า (ถ้ามี)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B9AB115" w14:textId="77777777" w:rsidR="003D4A67" w:rsidRPr="0081104C" w:rsidRDefault="003D4A67" w:rsidP="00894457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lastRenderedPageBreak/>
        <w:tab/>
      </w:r>
      <w:r w:rsidRPr="0081104C">
        <w:rPr>
          <w:rFonts w:ascii="Angsana New" w:hAnsi="Angsana New"/>
          <w:sz w:val="32"/>
          <w:szCs w:val="32"/>
          <w:cs/>
        </w:rPr>
        <w:t>หนี้สินที่เกิดจากสัญญาคือภาระผูกพันของกิจการในการโอนสินค้าหรือบริการให้กับลูกค้าซึ่งกิจการได้รับค่าตอบแทน (หรือมีสิทธิเรียกรับค่าตอบแทน) จากลูกค้าแล้ว ในกรณีของสัญญาก่อสร้าง หนี้สินที่เกิดจากสัญญาคือส่วนของจำนวนเงินที่เรียกเก็บจากลูกค้าจนถึงปัจจุบันที่เกินกว่ารายได้ที่รับรู้สะสม หนี้สินที่เกิดจากสัญญาจะถูกรับรู้เป็นรายได้เมื่อ</w:t>
      </w:r>
      <w:r w:rsidR="00B91B35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ได้ปฏิบัติตามภาระที่ระบุไว้ในสัญญาแล้ว</w:t>
      </w:r>
    </w:p>
    <w:p w14:paraId="1B9AB116" w14:textId="77777777" w:rsidR="00B75190" w:rsidRPr="0081104C" w:rsidRDefault="00D84C9C" w:rsidP="00894457">
      <w:pPr>
        <w:spacing w:before="80" w:after="8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5.5</w:t>
      </w:r>
      <w:r w:rsidR="00A41BF6" w:rsidRPr="0081104C">
        <w:rPr>
          <w:rFonts w:ascii="Angsana New" w:hAnsi="Angsana New"/>
          <w:b/>
          <w:bCs/>
          <w:sz w:val="32"/>
          <w:szCs w:val="32"/>
        </w:rPr>
        <w:tab/>
      </w:r>
      <w:r w:rsidR="00B75190" w:rsidRPr="0081104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B9AB117" w14:textId="77777777" w:rsidR="00F419DB" w:rsidRPr="0081104C" w:rsidRDefault="00B75190" w:rsidP="00894457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F13CFD" w:rsidRPr="0081104C">
        <w:rPr>
          <w:rFonts w:ascii="Angsana New" w:hAnsi="Angsana New"/>
          <w:sz w:val="32"/>
          <w:szCs w:val="32"/>
          <w:cs/>
        </w:rPr>
        <w:t xml:space="preserve">สินค้าคงเหลือซึ่งประกอบด้วยวัสดุก่อสร้างและอะไหล่ </w:t>
      </w:r>
      <w:r w:rsidRPr="0081104C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F419DB" w:rsidRPr="0081104C">
        <w:rPr>
          <w:rFonts w:ascii="Angsana New" w:hAnsi="Angsana New"/>
          <w:sz w:val="32"/>
          <w:szCs w:val="32"/>
          <w:cs/>
        </w:rPr>
        <w:t xml:space="preserve"> (วิธี</w:t>
      </w:r>
      <w:r w:rsidRPr="0081104C">
        <w:rPr>
          <w:rFonts w:ascii="Angsana New" w:hAnsi="Angsana New"/>
          <w:sz w:val="32"/>
          <w:szCs w:val="32"/>
          <w:cs/>
        </w:rPr>
        <w:t>ถัวเฉลี่ย</w:t>
      </w:r>
      <w:r w:rsidR="00F419DB" w:rsidRPr="0081104C">
        <w:rPr>
          <w:rFonts w:ascii="Angsana New" w:hAnsi="Angsana New"/>
          <w:sz w:val="32"/>
          <w:szCs w:val="32"/>
          <w:cs/>
        </w:rPr>
        <w:t xml:space="preserve">) </w:t>
      </w:r>
      <w:r w:rsidRPr="0081104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1B9AB118" w14:textId="77777777" w:rsidR="007B494F" w:rsidRPr="0081104C" w:rsidRDefault="007B494F" w:rsidP="00894457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วัสดุก่อสร้างจะรวมเป็นต้นทุนของโครงการเมื่อมีการเบิกใช้</w:t>
      </w:r>
    </w:p>
    <w:p w14:paraId="1B9AB119" w14:textId="77777777" w:rsidR="00F13CFD" w:rsidRPr="0081104C" w:rsidRDefault="00F13CFD" w:rsidP="00894457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ค่าเผื่อการลด</w:t>
      </w:r>
      <w:r w:rsidR="00CC0349" w:rsidRPr="0081104C">
        <w:rPr>
          <w:rFonts w:ascii="Angsana New" w:hAnsi="Angsana New"/>
          <w:sz w:val="32"/>
          <w:szCs w:val="32"/>
          <w:cs/>
        </w:rPr>
        <w:t>ลงของ</w:t>
      </w:r>
      <w:r w:rsidRPr="0081104C">
        <w:rPr>
          <w:rFonts w:ascii="Angsana New" w:hAnsi="Angsana New"/>
          <w:sz w:val="32"/>
          <w:szCs w:val="32"/>
          <w:cs/>
        </w:rPr>
        <w:t>มูลค่าสินค้าจะตั้งขึ้นสำหรับสินค้าที่เสื่อม</w:t>
      </w:r>
      <w:r w:rsidR="00046B79" w:rsidRPr="0081104C">
        <w:rPr>
          <w:rFonts w:ascii="Angsana New" w:hAnsi="Angsana New"/>
          <w:sz w:val="32"/>
          <w:szCs w:val="32"/>
          <w:cs/>
        </w:rPr>
        <w:t>คุณ</w:t>
      </w:r>
      <w:r w:rsidRPr="0081104C">
        <w:rPr>
          <w:rFonts w:ascii="Angsana New" w:hAnsi="Angsana New"/>
          <w:sz w:val="32"/>
          <w:szCs w:val="32"/>
          <w:cs/>
        </w:rPr>
        <w:t>ภาพ</w:t>
      </w:r>
    </w:p>
    <w:p w14:paraId="1B9AB11C" w14:textId="77777777" w:rsidR="00B75190" w:rsidRPr="0081104C" w:rsidRDefault="00D84C9C" w:rsidP="00894457">
      <w:pPr>
        <w:spacing w:before="80" w:after="80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5.6</w:t>
      </w:r>
      <w:r w:rsidR="00B75190" w:rsidRPr="0081104C">
        <w:rPr>
          <w:rFonts w:ascii="Angsana New" w:hAnsi="Angsana New"/>
          <w:b/>
          <w:bCs/>
          <w:sz w:val="32"/>
          <w:szCs w:val="32"/>
        </w:rPr>
        <w:tab/>
      </w:r>
      <w:r w:rsidR="00B75190" w:rsidRPr="0081104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Pr="0081104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1B9AB11D" w14:textId="7125F5ED" w:rsidR="003F396C" w:rsidRPr="0081104C" w:rsidRDefault="00AC0C85" w:rsidP="00894457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3F396C" w:rsidRPr="0081104C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AC333B" w:rsidRPr="0081104C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  <w:r w:rsidR="003F396C" w:rsidRPr="0081104C">
        <w:rPr>
          <w:rFonts w:ascii="Angsana New" w:hAnsi="Angsana New"/>
          <w:sz w:val="32"/>
          <w:szCs w:val="32"/>
          <w:cs/>
        </w:rPr>
        <w:t xml:space="preserve"> </w:t>
      </w:r>
    </w:p>
    <w:p w14:paraId="1B9AB11E" w14:textId="77777777" w:rsidR="00223CAD" w:rsidRPr="0081104C" w:rsidRDefault="00D84C9C" w:rsidP="00894457">
      <w:pPr>
        <w:spacing w:before="120" w:after="120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5.7</w:t>
      </w:r>
      <w:r w:rsidR="00223CAD" w:rsidRPr="0081104C">
        <w:rPr>
          <w:rFonts w:ascii="Angsana New" w:hAnsi="Angsana New"/>
          <w:b/>
          <w:bCs/>
          <w:sz w:val="32"/>
          <w:szCs w:val="32"/>
        </w:rPr>
        <w:tab/>
      </w:r>
      <w:r w:rsidR="00223CAD" w:rsidRPr="0081104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B9AB11F" w14:textId="77777777" w:rsidR="003D4A67" w:rsidRPr="0081104C" w:rsidRDefault="003D4A67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BE44C6" w:rsidRPr="0081104C">
        <w:rPr>
          <w:rFonts w:ascii="Angsana New" w:hAnsi="Angsana New"/>
          <w:sz w:val="32"/>
          <w:szCs w:val="32"/>
          <w:cs/>
        </w:rPr>
        <w:t>งบ</w:t>
      </w:r>
      <w:r w:rsidRPr="0081104C">
        <w:rPr>
          <w:rFonts w:ascii="Angsana New" w:hAnsi="Angsana New"/>
          <w:sz w:val="32"/>
          <w:szCs w:val="32"/>
          <w:cs/>
        </w:rPr>
        <w:t>กำไรขาดทุนในปีที่เกิดขึ้น</w:t>
      </w:r>
    </w:p>
    <w:p w14:paraId="1B9AB120" w14:textId="77777777" w:rsidR="003D4A67" w:rsidRPr="0081104C" w:rsidRDefault="003D4A67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BE44C6" w:rsidRPr="0081104C">
        <w:rPr>
          <w:rFonts w:ascii="Angsana New" w:hAnsi="Angsana New"/>
          <w:sz w:val="32"/>
          <w:szCs w:val="32"/>
          <w:cs/>
        </w:rPr>
        <w:t>งบ</w:t>
      </w:r>
      <w:r w:rsidRPr="0081104C">
        <w:rPr>
          <w:rFonts w:ascii="Angsana New" w:hAnsi="Angsana New"/>
          <w:sz w:val="32"/>
          <w:szCs w:val="32"/>
          <w:cs/>
        </w:rPr>
        <w:t>กำไรขาดทุนในปีที่ตัดรายการอสังหาริมทรัพย์เพื่อการลงทุนออกจากบัญชี</w:t>
      </w:r>
    </w:p>
    <w:p w14:paraId="1B9AB121" w14:textId="77777777" w:rsidR="007064C0" w:rsidRPr="0081104C" w:rsidRDefault="00D84C9C" w:rsidP="00894457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5.8</w:t>
      </w:r>
      <w:r w:rsidR="00B75190" w:rsidRPr="0081104C">
        <w:rPr>
          <w:rFonts w:ascii="Angsana New" w:hAnsi="Angsana New"/>
          <w:b/>
          <w:bCs/>
          <w:sz w:val="32"/>
          <w:szCs w:val="32"/>
        </w:rPr>
        <w:tab/>
      </w:r>
      <w:r w:rsidR="0056039C" w:rsidRPr="0081104C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B75190" w:rsidRPr="0081104C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AC21DF" w:rsidRPr="0081104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50090" w:rsidRPr="0081104C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1B9AB122" w14:textId="77777777" w:rsidR="0075652A" w:rsidRPr="0081104C" w:rsidRDefault="00B75190" w:rsidP="00894457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75652A" w:rsidRPr="0081104C">
        <w:rPr>
          <w:rFonts w:ascii="Angsana New" w:hAnsi="Angsana New"/>
          <w:sz w:val="32"/>
          <w:szCs w:val="32"/>
          <w:cs/>
        </w:rPr>
        <w:t>ที่ดินแสดงมูลค่าตามราคา</w:t>
      </w:r>
      <w:r w:rsidR="00FC4130" w:rsidRPr="0081104C">
        <w:rPr>
          <w:rFonts w:ascii="Angsana New" w:hAnsi="Angsana New"/>
          <w:sz w:val="32"/>
          <w:szCs w:val="32"/>
          <w:cs/>
        </w:rPr>
        <w:t>ที่ตีใหม่</w:t>
      </w:r>
      <w:r w:rsidR="0075652A" w:rsidRPr="0081104C">
        <w:rPr>
          <w:rFonts w:ascii="Angsana New" w:hAnsi="Angsana New"/>
          <w:sz w:val="32"/>
          <w:szCs w:val="32"/>
          <w:cs/>
        </w:rPr>
        <w:t xml:space="preserve"> อาคารและอุปกรณ์แสดงมูลค่าตามราคาทุน/ราคาที่ตีใหม่หักค่าเสื่อมราคาสะสม และค่าเผื่อการด้อยค่าของสินทรัพย์ </w:t>
      </w:r>
      <w:r w:rsidR="0075652A" w:rsidRPr="0081104C">
        <w:rPr>
          <w:rFonts w:ascii="Angsana New" w:hAnsi="Angsana New"/>
          <w:sz w:val="32"/>
          <w:szCs w:val="32"/>
        </w:rPr>
        <w:t>(</w:t>
      </w:r>
      <w:r w:rsidR="0075652A" w:rsidRPr="0081104C">
        <w:rPr>
          <w:rFonts w:ascii="Angsana New" w:hAnsi="Angsana New"/>
          <w:sz w:val="32"/>
          <w:szCs w:val="32"/>
          <w:cs/>
        </w:rPr>
        <w:t>ถ้ามี</w:t>
      </w:r>
      <w:r w:rsidR="0075652A" w:rsidRPr="0081104C">
        <w:rPr>
          <w:rFonts w:ascii="Angsana New" w:hAnsi="Angsana New"/>
          <w:sz w:val="32"/>
          <w:szCs w:val="32"/>
        </w:rPr>
        <w:t xml:space="preserve">) </w:t>
      </w:r>
    </w:p>
    <w:p w14:paraId="1B9AB123" w14:textId="77777777" w:rsidR="0075652A" w:rsidRPr="0081104C" w:rsidRDefault="0075652A" w:rsidP="00894457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</w:t>
      </w:r>
      <w:r w:rsidR="00FC4130" w:rsidRPr="0081104C">
        <w:rPr>
          <w:rFonts w:ascii="Angsana New" w:hAnsi="Angsana New"/>
          <w:sz w:val="32"/>
          <w:szCs w:val="32"/>
          <w:cs/>
        </w:rPr>
        <w:t>ที่ดินและ</w:t>
      </w:r>
      <w:r w:rsidRPr="0081104C">
        <w:rPr>
          <w:rFonts w:ascii="Angsana New" w:hAnsi="Angsana New"/>
          <w:sz w:val="32"/>
          <w:szCs w:val="32"/>
          <w:cs/>
        </w:rPr>
        <w:t>อาคารในราคาทุน ณ วันที่ได้สินทรัพย์มา หลังจากนั้นบริษัทฯจัดให้มีการประเมินราคา</w:t>
      </w:r>
      <w:r w:rsidR="00FC4130" w:rsidRPr="0081104C">
        <w:rPr>
          <w:rFonts w:ascii="Angsana New" w:hAnsi="Angsana New"/>
          <w:sz w:val="32"/>
          <w:szCs w:val="32"/>
          <w:cs/>
        </w:rPr>
        <w:t>ที่ดินและ</w:t>
      </w:r>
      <w:r w:rsidRPr="0081104C">
        <w:rPr>
          <w:rFonts w:ascii="Angsana New" w:hAnsi="Angsana New"/>
          <w:sz w:val="32"/>
          <w:szCs w:val="32"/>
          <w:cs/>
        </w:rPr>
        <w:t>อาคารโดยผู้ประเมินราคาอิสระและบันทึกสินทรัพย์ดังกล่าวในราคาที่ตีใหม่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FDE0B29" w14:textId="77777777" w:rsidR="00FF6FC4" w:rsidRDefault="0075652A" w:rsidP="00894457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</w:p>
    <w:p w14:paraId="413AC1EE" w14:textId="77777777" w:rsidR="00FF6FC4" w:rsidRDefault="00FF6FC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B9AB124" w14:textId="062E9CBC" w:rsidR="0075652A" w:rsidRPr="0081104C" w:rsidRDefault="00FF6FC4" w:rsidP="00FF6FC4">
      <w:pPr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5652A" w:rsidRPr="0081104C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14:paraId="1B9AB125" w14:textId="77777777" w:rsidR="0075652A" w:rsidRPr="0081104C" w:rsidRDefault="00827694" w:rsidP="00FF6FC4">
      <w:pPr>
        <w:spacing w:before="120" w:after="12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>-</w:t>
      </w:r>
      <w:r w:rsidR="0075652A" w:rsidRPr="0081104C">
        <w:rPr>
          <w:rFonts w:ascii="Angsana New" w:hAnsi="Angsana New"/>
          <w:sz w:val="32"/>
          <w:szCs w:val="32"/>
        </w:rPr>
        <w:tab/>
      </w:r>
      <w:r w:rsidR="0075652A" w:rsidRPr="0081104C">
        <w:rPr>
          <w:rFonts w:ascii="Angsana New" w:hAnsi="Angsana New"/>
          <w:sz w:val="32"/>
          <w:szCs w:val="32"/>
          <w:cs/>
        </w:rPr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75652A" w:rsidRPr="0081104C">
        <w:rPr>
          <w:rFonts w:ascii="Angsana New" w:hAnsi="Angsana New"/>
          <w:sz w:val="32"/>
          <w:szCs w:val="32"/>
        </w:rPr>
        <w:t>“</w:t>
      </w:r>
      <w:r w:rsidR="0075652A" w:rsidRPr="0081104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81104C">
        <w:rPr>
          <w:rFonts w:ascii="Angsana New" w:hAnsi="Angsana New"/>
          <w:sz w:val="32"/>
          <w:szCs w:val="32"/>
        </w:rPr>
        <w:t xml:space="preserve">” </w:t>
      </w:r>
      <w:r w:rsidR="0075652A" w:rsidRPr="0081104C">
        <w:rPr>
          <w:rFonts w:ascii="Angsana New" w:hAnsi="Angsana New"/>
          <w:sz w:val="32"/>
          <w:szCs w:val="32"/>
          <w:cs/>
        </w:rPr>
        <w:t xml:space="preserve">ในส่วนของผู้ถือหุ้น </w:t>
      </w:r>
      <w:r w:rsidR="00F55D59" w:rsidRPr="0081104C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75652A" w:rsidRPr="0081104C">
        <w:rPr>
          <w:rFonts w:ascii="Angsana New" w:hAnsi="Angsana New"/>
          <w:sz w:val="32"/>
          <w:szCs w:val="32"/>
          <w:cs/>
        </w:rPr>
        <w:t>อย่างไรก็ตาม หากสินทรัพย์นั้นเคยมีการตีราคาลดลงและบริษัทฯได้รับรู้ราคาที่ลดลงใน</w:t>
      </w:r>
      <w:r w:rsidR="00AC333B" w:rsidRPr="0081104C">
        <w:rPr>
          <w:rFonts w:ascii="Angsana New" w:hAnsi="Angsana New"/>
          <w:sz w:val="32"/>
          <w:szCs w:val="32"/>
          <w:cs/>
        </w:rPr>
        <w:t>งบ</w:t>
      </w:r>
      <w:r w:rsidR="0075652A" w:rsidRPr="0081104C">
        <w:rPr>
          <w:rFonts w:ascii="Angsana New" w:hAnsi="Angsana New"/>
          <w:sz w:val="32"/>
          <w:szCs w:val="32"/>
          <w:cs/>
        </w:rPr>
        <w:t>กำไรขาดทุนแล้ว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1B9AB126" w14:textId="5DA5452F" w:rsidR="0075652A" w:rsidRPr="0081104C" w:rsidRDefault="00827694" w:rsidP="00FF6FC4">
      <w:pPr>
        <w:spacing w:before="120" w:after="12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>-</w:t>
      </w:r>
      <w:r w:rsidR="0075652A" w:rsidRPr="0081104C">
        <w:rPr>
          <w:rFonts w:ascii="Angsana New" w:hAnsi="Angsana New"/>
          <w:sz w:val="32"/>
          <w:szCs w:val="32"/>
        </w:rPr>
        <w:tab/>
      </w:r>
      <w:r w:rsidR="0075652A" w:rsidRPr="0081104C">
        <w:rPr>
          <w:rFonts w:ascii="Angsana New" w:hAnsi="Angsana New"/>
          <w:sz w:val="32"/>
          <w:szCs w:val="32"/>
          <w:cs/>
        </w:rPr>
        <w:t>บริษัทฯ</w:t>
      </w:r>
      <w:r w:rsidR="00FF6FC4" w:rsidRPr="0081104C">
        <w:rPr>
          <w:rFonts w:ascii="Angsana New" w:hAnsi="Angsana New"/>
          <w:sz w:val="32"/>
          <w:szCs w:val="32"/>
          <w:cs/>
        </w:rPr>
        <w:t>บันทึก</w:t>
      </w:r>
      <w:r w:rsidR="0075652A" w:rsidRPr="0081104C">
        <w:rPr>
          <w:rFonts w:ascii="Angsana New" w:hAnsi="Angsana New"/>
          <w:sz w:val="32"/>
          <w:szCs w:val="32"/>
          <w:cs/>
        </w:rPr>
        <w:t>ราคาตามบัญชีของสินทรัพย์ที่ลดลงจากการตีราคาใหม่ใน</w:t>
      </w:r>
      <w:r w:rsidR="00AC333B" w:rsidRPr="0081104C">
        <w:rPr>
          <w:rFonts w:ascii="Angsana New" w:hAnsi="Angsana New"/>
          <w:sz w:val="32"/>
          <w:szCs w:val="32"/>
          <w:cs/>
        </w:rPr>
        <w:t>งบ</w:t>
      </w:r>
      <w:r w:rsidR="0075652A" w:rsidRPr="0081104C">
        <w:rPr>
          <w:rFonts w:ascii="Angsana New" w:hAnsi="Angsana New"/>
          <w:sz w:val="32"/>
          <w:szCs w:val="32"/>
          <w:cs/>
        </w:rPr>
        <w:t xml:space="preserve">กำไรขาดทุน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75652A" w:rsidRPr="0081104C">
        <w:rPr>
          <w:rFonts w:ascii="Angsana New" w:hAnsi="Angsana New"/>
          <w:sz w:val="32"/>
          <w:szCs w:val="32"/>
        </w:rPr>
        <w:t>“</w:t>
      </w:r>
      <w:r w:rsidR="0075652A" w:rsidRPr="0081104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81104C">
        <w:rPr>
          <w:rFonts w:ascii="Angsana New" w:hAnsi="Angsana New"/>
          <w:sz w:val="32"/>
          <w:szCs w:val="32"/>
        </w:rPr>
        <w:t>”</w:t>
      </w:r>
      <w:r w:rsidR="0075652A" w:rsidRPr="0081104C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75652A" w:rsidRPr="0081104C">
        <w:rPr>
          <w:rFonts w:ascii="Angsana New" w:hAnsi="Angsana New"/>
          <w:sz w:val="32"/>
          <w:szCs w:val="32"/>
        </w:rPr>
        <w:t>“</w:t>
      </w:r>
      <w:r w:rsidR="0075652A" w:rsidRPr="0081104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81104C">
        <w:rPr>
          <w:rFonts w:ascii="Angsana New" w:hAnsi="Angsana New"/>
          <w:sz w:val="32"/>
          <w:szCs w:val="32"/>
        </w:rPr>
        <w:t>”</w:t>
      </w:r>
    </w:p>
    <w:p w14:paraId="1B9AB128" w14:textId="77777777" w:rsidR="0075652A" w:rsidRPr="0081104C" w:rsidRDefault="0075652A" w:rsidP="00FF6FC4">
      <w:pPr>
        <w:overflowPunct/>
        <w:autoSpaceDE/>
        <w:autoSpaceDN/>
        <w:adjustRightInd/>
        <w:spacing w:before="120" w:after="240" w:line="420" w:lineRule="exact"/>
        <w:ind w:left="547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ให้ประโยชน์โดยประมาณ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  <w:gridCol w:w="287"/>
        <w:gridCol w:w="2043"/>
        <w:gridCol w:w="360"/>
      </w:tblGrid>
      <w:tr w:rsidR="009E32D4" w:rsidRPr="0081104C" w14:paraId="1B9AB12D" w14:textId="77777777" w:rsidTr="00FF6FC4">
        <w:tc>
          <w:tcPr>
            <w:tcW w:w="3538" w:type="dxa"/>
          </w:tcPr>
          <w:p w14:paraId="1B9AB129" w14:textId="77777777" w:rsidR="009E32D4" w:rsidRPr="0081104C" w:rsidRDefault="009E32D4" w:rsidP="00FF6FC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87" w:type="dxa"/>
          </w:tcPr>
          <w:p w14:paraId="1B9AB12A" w14:textId="77777777" w:rsidR="009E32D4" w:rsidRPr="0081104C" w:rsidRDefault="009E32D4" w:rsidP="00FF6FC4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14:paraId="1B9AB12B" w14:textId="77777777" w:rsidR="009E32D4" w:rsidRPr="0081104C" w:rsidRDefault="00DF677D" w:rsidP="00FF6FC4">
            <w:pPr>
              <w:tabs>
                <w:tab w:val="left" w:pos="945"/>
              </w:tabs>
              <w:spacing w:line="40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81104C">
              <w:rPr>
                <w:rFonts w:ascii="Angsana New" w:hAnsi="Angsana New"/>
                <w:sz w:val="32"/>
                <w:szCs w:val="32"/>
              </w:rPr>
              <w:t>20</w:t>
            </w:r>
            <w:r w:rsidR="00D8591D" w:rsidRPr="0081104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C4130" w:rsidRPr="0081104C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="00FC4130" w:rsidRPr="0081104C">
              <w:rPr>
                <w:rFonts w:ascii="Angsana New" w:hAnsi="Angsana New"/>
                <w:sz w:val="32"/>
                <w:szCs w:val="32"/>
              </w:rPr>
              <w:t>5</w:t>
            </w:r>
            <w:r w:rsidR="004649BB" w:rsidRPr="0081104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360" w:type="dxa"/>
          </w:tcPr>
          <w:p w14:paraId="1B9AB12C" w14:textId="77777777" w:rsidR="009E32D4" w:rsidRPr="0081104C" w:rsidRDefault="009E32D4" w:rsidP="00FF6FC4">
            <w:pPr>
              <w:tabs>
                <w:tab w:val="left" w:pos="145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81104C" w14:paraId="1B9AB132" w14:textId="77777777" w:rsidTr="00FF6FC4">
        <w:tc>
          <w:tcPr>
            <w:tcW w:w="3538" w:type="dxa"/>
          </w:tcPr>
          <w:p w14:paraId="1B9AB12E" w14:textId="77777777" w:rsidR="009E32D4" w:rsidRPr="0081104C" w:rsidRDefault="009E32D4" w:rsidP="00FF6FC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87" w:type="dxa"/>
          </w:tcPr>
          <w:p w14:paraId="1B9AB12F" w14:textId="77777777" w:rsidR="009E32D4" w:rsidRPr="0081104C" w:rsidRDefault="009E32D4" w:rsidP="00FF6FC4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14:paraId="1B9AB130" w14:textId="77777777" w:rsidR="009E32D4" w:rsidRPr="0081104C" w:rsidRDefault="00DF677D" w:rsidP="00FF6FC4">
            <w:pPr>
              <w:tabs>
                <w:tab w:val="left" w:pos="9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81104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1B9AB131" w14:textId="77777777" w:rsidR="009E32D4" w:rsidRPr="0081104C" w:rsidRDefault="009E32D4" w:rsidP="00FF6FC4">
            <w:pPr>
              <w:tabs>
                <w:tab w:val="left" w:pos="145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81104C" w14:paraId="1B9AB137" w14:textId="77777777" w:rsidTr="00FF6FC4">
        <w:tc>
          <w:tcPr>
            <w:tcW w:w="3538" w:type="dxa"/>
          </w:tcPr>
          <w:p w14:paraId="1B9AB133" w14:textId="77777777" w:rsidR="009E32D4" w:rsidRPr="0081104C" w:rsidRDefault="009E32D4" w:rsidP="00FF6FC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เครื่องจักรและอุปกรณ์ก่อสร้าง</w:t>
            </w:r>
          </w:p>
        </w:tc>
        <w:tc>
          <w:tcPr>
            <w:tcW w:w="287" w:type="dxa"/>
          </w:tcPr>
          <w:p w14:paraId="1B9AB134" w14:textId="77777777" w:rsidR="009E32D4" w:rsidRPr="0081104C" w:rsidRDefault="009E32D4" w:rsidP="00FF6FC4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14:paraId="1B9AB135" w14:textId="3AA11152" w:rsidR="009E32D4" w:rsidRPr="0081104C" w:rsidRDefault="00DF677D" w:rsidP="00FF6FC4">
            <w:pPr>
              <w:tabs>
                <w:tab w:val="left" w:pos="9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81104C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="00FF6FC4">
              <w:rPr>
                <w:rFonts w:ascii="Angsana New" w:hAnsi="Angsana New"/>
                <w:sz w:val="32"/>
                <w:szCs w:val="32"/>
              </w:rPr>
              <w:t>-</w:t>
            </w:r>
            <w:r w:rsidR="009E32D4" w:rsidRPr="0081104C">
              <w:rPr>
                <w:rFonts w:ascii="Angsana New" w:hAnsi="Angsana New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1B9AB136" w14:textId="77777777" w:rsidR="009E32D4" w:rsidRPr="0081104C" w:rsidRDefault="009E32D4" w:rsidP="00FF6FC4">
            <w:pPr>
              <w:tabs>
                <w:tab w:val="left" w:pos="145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81104C" w14:paraId="1B9AB13C" w14:textId="77777777" w:rsidTr="00FF6FC4">
        <w:tc>
          <w:tcPr>
            <w:tcW w:w="3538" w:type="dxa"/>
          </w:tcPr>
          <w:p w14:paraId="1B9AB138" w14:textId="77777777" w:rsidR="009E32D4" w:rsidRPr="0081104C" w:rsidRDefault="009E32D4" w:rsidP="00FF6FC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87" w:type="dxa"/>
          </w:tcPr>
          <w:p w14:paraId="1B9AB139" w14:textId="77777777" w:rsidR="009E32D4" w:rsidRPr="0081104C" w:rsidRDefault="009E32D4" w:rsidP="00FF6FC4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14:paraId="1B9AB13A" w14:textId="4FB85F72" w:rsidR="009E32D4" w:rsidRPr="0081104C" w:rsidRDefault="00DF677D" w:rsidP="00FF6FC4">
            <w:pPr>
              <w:tabs>
                <w:tab w:val="left" w:pos="9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81104C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FF6FC4">
              <w:rPr>
                <w:rFonts w:ascii="Angsana New" w:hAnsi="Angsana New"/>
                <w:sz w:val="32"/>
                <w:szCs w:val="32"/>
              </w:rPr>
              <w:t>-</w:t>
            </w:r>
            <w:r w:rsidR="009E32D4" w:rsidRPr="0081104C">
              <w:rPr>
                <w:rFonts w:ascii="Angsana New" w:hAnsi="Angsana New"/>
                <w:sz w:val="32"/>
                <w:szCs w:val="32"/>
              </w:rPr>
              <w:t xml:space="preserve"> 6</w:t>
            </w:r>
          </w:p>
        </w:tc>
        <w:tc>
          <w:tcPr>
            <w:tcW w:w="360" w:type="dxa"/>
          </w:tcPr>
          <w:p w14:paraId="1B9AB13B" w14:textId="77777777" w:rsidR="009E32D4" w:rsidRPr="0081104C" w:rsidRDefault="009E32D4" w:rsidP="00FF6FC4">
            <w:pPr>
              <w:tabs>
                <w:tab w:val="left" w:pos="145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81104C" w14:paraId="1B9AB141" w14:textId="77777777" w:rsidTr="00FF6FC4">
        <w:tc>
          <w:tcPr>
            <w:tcW w:w="3538" w:type="dxa"/>
          </w:tcPr>
          <w:p w14:paraId="1B9AB13D" w14:textId="77777777" w:rsidR="009E32D4" w:rsidRPr="0081104C" w:rsidRDefault="009E32D4" w:rsidP="00FF6FC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7" w:type="dxa"/>
          </w:tcPr>
          <w:p w14:paraId="1B9AB13E" w14:textId="77777777" w:rsidR="009E32D4" w:rsidRPr="0081104C" w:rsidRDefault="009E32D4" w:rsidP="00FF6FC4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14:paraId="1B9AB13F" w14:textId="7BCC2B00" w:rsidR="009E32D4" w:rsidRPr="0081104C" w:rsidRDefault="00DF677D" w:rsidP="00FF6FC4">
            <w:pPr>
              <w:tabs>
                <w:tab w:val="left" w:pos="9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81104C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FF6FC4">
              <w:rPr>
                <w:rFonts w:ascii="Angsana New" w:hAnsi="Angsana New"/>
                <w:sz w:val="32"/>
                <w:szCs w:val="32"/>
              </w:rPr>
              <w:t>-</w:t>
            </w:r>
            <w:r w:rsidR="009E32D4" w:rsidRPr="0081104C">
              <w:rPr>
                <w:rFonts w:ascii="Angsana New" w:hAnsi="Angsana New"/>
                <w:sz w:val="32"/>
                <w:szCs w:val="32"/>
              </w:rPr>
              <w:t xml:space="preserve"> 6</w:t>
            </w:r>
          </w:p>
        </w:tc>
        <w:tc>
          <w:tcPr>
            <w:tcW w:w="360" w:type="dxa"/>
          </w:tcPr>
          <w:p w14:paraId="1B9AB140" w14:textId="77777777" w:rsidR="009E32D4" w:rsidRPr="0081104C" w:rsidRDefault="009E32D4" w:rsidP="00FF6FC4">
            <w:pPr>
              <w:tabs>
                <w:tab w:val="left" w:pos="145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B9AB142" w14:textId="77777777" w:rsidR="00FE2318" w:rsidRPr="0081104C" w:rsidRDefault="00753182" w:rsidP="00FF6FC4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บริษัทฯบันทึก</w:t>
      </w:r>
      <w:r w:rsidR="009F3869" w:rsidRPr="0081104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B171A4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โดย</w:t>
      </w:r>
      <w:r w:rsidR="00F55D59" w:rsidRPr="0081104C">
        <w:rPr>
          <w:rFonts w:ascii="Angsana New" w:hAnsi="Angsana New"/>
          <w:sz w:val="32"/>
          <w:szCs w:val="32"/>
          <w:cs/>
        </w:rPr>
        <w:t>บริษัทฯ</w:t>
      </w:r>
      <w:r w:rsidR="005F4CD0" w:rsidRPr="0081104C">
        <w:rPr>
          <w:rFonts w:ascii="Angsana New" w:hAnsi="Angsana New"/>
          <w:sz w:val="32"/>
          <w:szCs w:val="32"/>
          <w:cs/>
        </w:rPr>
        <w:t>ไม่</w:t>
      </w:r>
      <w:r w:rsidR="0075652A" w:rsidRPr="0081104C">
        <w:rPr>
          <w:rFonts w:ascii="Angsana New" w:hAnsi="Angsana New"/>
          <w:sz w:val="32"/>
          <w:szCs w:val="32"/>
          <w:cs/>
        </w:rPr>
        <w:t>มีการคิดค่าเสื่อมราคาสำหรับที่ดินและสินทรัพย์ระหว่าง</w:t>
      </w:r>
      <w:r w:rsidR="009E7AB7" w:rsidRPr="0081104C">
        <w:rPr>
          <w:rFonts w:ascii="Angsana New" w:hAnsi="Angsana New"/>
          <w:sz w:val="32"/>
          <w:szCs w:val="32"/>
          <w:cs/>
        </w:rPr>
        <w:t>ก่อสร้างและ</w:t>
      </w:r>
      <w:r w:rsidR="0075652A" w:rsidRPr="0081104C">
        <w:rPr>
          <w:rFonts w:ascii="Angsana New" w:hAnsi="Angsana New"/>
          <w:sz w:val="32"/>
          <w:szCs w:val="32"/>
          <w:cs/>
        </w:rPr>
        <w:t>ติดตั้ง</w:t>
      </w:r>
      <w:r w:rsidR="00F55D59" w:rsidRPr="0081104C">
        <w:rPr>
          <w:rFonts w:ascii="Angsana New" w:hAnsi="Angsana New"/>
          <w:sz w:val="32"/>
          <w:szCs w:val="32"/>
          <w:cs/>
        </w:rPr>
        <w:t xml:space="preserve"> </w:t>
      </w:r>
    </w:p>
    <w:p w14:paraId="1B9AB143" w14:textId="77777777" w:rsidR="00742CDD" w:rsidRPr="0081104C" w:rsidRDefault="00742CDD" w:rsidP="00FF6FC4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pacing w:val="-4"/>
          <w:sz w:val="32"/>
          <w:szCs w:val="32"/>
          <w:cs/>
        </w:rPr>
        <w:t>บริษัทฯตัดรายการที่ดิน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AC333B" w:rsidRPr="0081104C">
        <w:rPr>
          <w:rFonts w:ascii="Angsana New" w:hAnsi="Angsana New"/>
          <w:spacing w:val="-4"/>
          <w:sz w:val="32"/>
          <w:szCs w:val="32"/>
          <w:cs/>
        </w:rPr>
        <w:t>งบ</w:t>
      </w:r>
      <w:r w:rsidRPr="0081104C">
        <w:rPr>
          <w:rFonts w:ascii="Angsana New" w:hAnsi="Angsana New"/>
          <w:spacing w:val="-4"/>
          <w:sz w:val="32"/>
          <w:szCs w:val="32"/>
          <w:cs/>
        </w:rPr>
        <w:t>กำไรขาดทุนเมื่อบริษัทฯตัดรายการสินทรัพย์นั้นออกจากบัญชี</w:t>
      </w:r>
    </w:p>
    <w:p w14:paraId="1B9AB144" w14:textId="77777777" w:rsidR="00162D7B" w:rsidRPr="0081104C" w:rsidRDefault="00D84C9C" w:rsidP="00FF6FC4">
      <w:pPr>
        <w:tabs>
          <w:tab w:val="left" w:pos="1440"/>
        </w:tabs>
        <w:spacing w:before="120" w:after="120" w:line="420" w:lineRule="exact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5.9</w:t>
      </w:r>
      <w:r w:rsidR="0075652A" w:rsidRPr="0081104C">
        <w:rPr>
          <w:rFonts w:ascii="Angsana New" w:hAnsi="Angsana New"/>
          <w:b/>
          <w:bCs/>
          <w:sz w:val="32"/>
          <w:szCs w:val="32"/>
        </w:rPr>
        <w:tab/>
      </w:r>
      <w:r w:rsidR="00162D7B" w:rsidRPr="0081104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1B9AB145" w14:textId="77777777" w:rsidR="00162D7B" w:rsidRPr="0081104C" w:rsidRDefault="00162D7B" w:rsidP="00FF6FC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B9AB146" w14:textId="77777777" w:rsidR="00162D7B" w:rsidRPr="0081104C" w:rsidRDefault="00162D7B" w:rsidP="00FF6FC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A96DCD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A96DCD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AC333B" w:rsidRPr="0081104C">
        <w:rPr>
          <w:rFonts w:ascii="Angsana New" w:hAnsi="Angsana New"/>
          <w:sz w:val="32"/>
          <w:szCs w:val="32"/>
          <w:cs/>
        </w:rPr>
        <w:t>งบ</w:t>
      </w:r>
      <w:r w:rsidRPr="0081104C">
        <w:rPr>
          <w:rFonts w:ascii="Angsana New" w:hAnsi="Angsana New"/>
          <w:sz w:val="32"/>
          <w:szCs w:val="32"/>
          <w:cs/>
        </w:rPr>
        <w:t>กำไรขาดทุน</w:t>
      </w:r>
    </w:p>
    <w:p w14:paraId="1B9AB147" w14:textId="77777777" w:rsidR="00162D7B" w:rsidRPr="0081104C" w:rsidRDefault="00162D7B" w:rsidP="00FF6FC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ได้แก่ คอมพิวเตอร์ซอฟ</w:t>
      </w:r>
      <w:r w:rsidR="00FC4130" w:rsidRPr="0081104C">
        <w:rPr>
          <w:rFonts w:ascii="Angsana New" w:hAnsi="Angsana New"/>
          <w:sz w:val="32"/>
          <w:szCs w:val="32"/>
          <w:cs/>
        </w:rPr>
        <w:t>ต์</w:t>
      </w:r>
      <w:r w:rsidRPr="0081104C">
        <w:rPr>
          <w:rFonts w:ascii="Angsana New" w:hAnsi="Angsana New"/>
          <w:sz w:val="32"/>
          <w:szCs w:val="32"/>
          <w:cs/>
        </w:rPr>
        <w:t>แวร์ ซึ่งมีอายุการให้ประโยชน์</w:t>
      </w:r>
      <w:r w:rsidR="00CC0349" w:rsidRPr="0081104C">
        <w:rPr>
          <w:rFonts w:ascii="Angsana New" w:hAnsi="Angsana New"/>
          <w:sz w:val="32"/>
          <w:szCs w:val="32"/>
          <w:cs/>
        </w:rPr>
        <w:t>โดยประมาณ</w:t>
      </w:r>
      <w:r w:rsidR="00C51D07" w:rsidRPr="0081104C">
        <w:rPr>
          <w:rFonts w:ascii="Angsana New" w:hAnsi="Angsana New"/>
          <w:sz w:val="32"/>
          <w:szCs w:val="32"/>
          <w:cs/>
        </w:rPr>
        <w:t xml:space="preserve"> </w:t>
      </w:r>
      <w:r w:rsidR="00956DE6" w:rsidRPr="0081104C">
        <w:rPr>
          <w:rFonts w:ascii="Angsana New" w:hAnsi="Angsana New"/>
          <w:sz w:val="32"/>
          <w:szCs w:val="32"/>
        </w:rPr>
        <w:t>5</w:t>
      </w:r>
      <w:r w:rsidR="00C51D07" w:rsidRPr="0081104C">
        <w:rPr>
          <w:rFonts w:ascii="Angsana New" w:hAnsi="Angsana New"/>
          <w:sz w:val="32"/>
          <w:szCs w:val="32"/>
          <w:cs/>
        </w:rPr>
        <w:t xml:space="preserve"> ปี และ</w:t>
      </w:r>
      <w:r w:rsidRPr="0081104C">
        <w:rPr>
          <w:rFonts w:ascii="Angsana New" w:hAnsi="Angsana New"/>
          <w:sz w:val="32"/>
          <w:szCs w:val="32"/>
        </w:rPr>
        <w:t xml:space="preserve"> 10 </w:t>
      </w:r>
      <w:r w:rsidRPr="0081104C">
        <w:rPr>
          <w:rFonts w:ascii="Angsana New" w:hAnsi="Angsana New"/>
          <w:sz w:val="32"/>
          <w:szCs w:val="32"/>
          <w:cs/>
        </w:rPr>
        <w:t>ปี</w:t>
      </w:r>
    </w:p>
    <w:p w14:paraId="1B9AB148" w14:textId="77777777" w:rsidR="0098745B" w:rsidRPr="0081104C" w:rsidRDefault="00D84C9C" w:rsidP="00FF6FC4">
      <w:pPr>
        <w:spacing w:before="120" w:after="120" w:line="420" w:lineRule="exact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5.10</w:t>
      </w:r>
      <w:r w:rsidR="00162D7B" w:rsidRPr="0081104C">
        <w:rPr>
          <w:rFonts w:ascii="Angsana New" w:hAnsi="Angsana New"/>
          <w:b/>
          <w:bCs/>
          <w:sz w:val="32"/>
          <w:szCs w:val="32"/>
        </w:rPr>
        <w:tab/>
      </w:r>
      <w:r w:rsidR="0098745B" w:rsidRPr="0081104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B9AB149" w14:textId="77777777" w:rsidR="00742CDD" w:rsidRPr="0081104C" w:rsidRDefault="007064C0" w:rsidP="00FF6FC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742CDD" w:rsidRPr="0081104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B9AB14A" w14:textId="77777777" w:rsidR="00173D13" w:rsidRPr="0081104C" w:rsidRDefault="00742CDD" w:rsidP="00FF6FC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นอกจากนี้</w:t>
      </w:r>
      <w:r w:rsidR="00FC4130" w:rsidRPr="0081104C">
        <w:rPr>
          <w:rFonts w:ascii="Angsana New" w:hAnsi="Angsana New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บุคคลหรือกิจการที่เกี่ยวข้องกันยังหมายรวมถึงบุคคล</w:t>
      </w:r>
      <w:r w:rsidR="00C51D07" w:rsidRPr="0081104C">
        <w:rPr>
          <w:rFonts w:ascii="Angsana New" w:hAnsi="Angsana New"/>
          <w:sz w:val="32"/>
          <w:szCs w:val="32"/>
          <w:cs/>
        </w:rPr>
        <w:t>หรือกิจการ</w:t>
      </w:r>
      <w:r w:rsidRPr="0081104C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B9AB14C" w14:textId="77777777" w:rsidR="00302FA4" w:rsidRPr="0081104C" w:rsidRDefault="00302FA4" w:rsidP="00FF6FC4">
      <w:pPr>
        <w:spacing w:before="120" w:after="120" w:line="420" w:lineRule="exact"/>
        <w:ind w:left="540" w:hanging="547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5</w:t>
      </w:r>
      <w:r w:rsidRPr="0081104C">
        <w:rPr>
          <w:rFonts w:ascii="Angsana New" w:hAnsi="Angsana New"/>
          <w:b/>
          <w:bCs/>
          <w:sz w:val="32"/>
          <w:szCs w:val="32"/>
          <w:cs/>
        </w:rPr>
        <w:t>.</w:t>
      </w:r>
      <w:r w:rsidRPr="0081104C">
        <w:rPr>
          <w:rFonts w:ascii="Angsana New" w:hAnsi="Angsana New"/>
          <w:b/>
          <w:bCs/>
          <w:sz w:val="32"/>
          <w:szCs w:val="32"/>
        </w:rPr>
        <w:t>11</w:t>
      </w:r>
      <w:r w:rsidRPr="0081104C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B9AB14D" w14:textId="77777777" w:rsidR="00302FA4" w:rsidRPr="0081104C" w:rsidRDefault="00302FA4" w:rsidP="00FF6FC4">
      <w:pPr>
        <w:spacing w:before="120" w:after="12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104C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B9AB14E" w14:textId="77777777" w:rsidR="00302FA4" w:rsidRPr="0081104C" w:rsidRDefault="00302FA4" w:rsidP="00FF6FC4">
      <w:pPr>
        <w:spacing w:before="120" w:after="12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104C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B9AB14F" w14:textId="77777777" w:rsidR="00302FA4" w:rsidRPr="0081104C" w:rsidRDefault="00302FA4" w:rsidP="00FF6FC4">
      <w:pPr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81104C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81104C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81104C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81104C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81104C">
        <w:rPr>
          <w:rFonts w:ascii="Angsana New" w:hAnsi="Angsana New"/>
          <w:i/>
          <w:iCs/>
          <w:spacing w:val="-4"/>
          <w:sz w:val="32"/>
          <w:szCs w:val="32"/>
        </w:rPr>
        <w:t xml:space="preserve"> </w:t>
      </w:r>
    </w:p>
    <w:p w14:paraId="1B9AB150" w14:textId="6BDC1687" w:rsidR="00302FA4" w:rsidRPr="0081104C" w:rsidRDefault="00302FA4" w:rsidP="00FF6FC4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1104C">
        <w:rPr>
          <w:rFonts w:ascii="Angsana New" w:hAnsi="Angsana New"/>
          <w:sz w:val="22"/>
          <w:szCs w:val="22"/>
        </w:rPr>
        <w:tab/>
      </w:r>
    </w:p>
    <w:p w14:paraId="1B9AB151" w14:textId="77777777" w:rsidR="00302FA4" w:rsidRPr="0081104C" w:rsidRDefault="00302FA4" w:rsidP="00FF6FC4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81104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B9AB152" w14:textId="77777777" w:rsidR="00302FA4" w:rsidRPr="0081104C" w:rsidRDefault="00302FA4" w:rsidP="00FF6FC4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B9AB153" w14:textId="77777777" w:rsidR="00302FA4" w:rsidRPr="0081104C" w:rsidRDefault="00302FA4" w:rsidP="00FF6FC4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FF645D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B9AB154" w14:textId="000A6B1B" w:rsidR="00302FA4" w:rsidRPr="0081104C" w:rsidRDefault="00302FA4" w:rsidP="00FF6FC4">
      <w:pPr>
        <w:tabs>
          <w:tab w:val="right" w:pos="6750"/>
        </w:tabs>
        <w:spacing w:line="42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เครื่องจักรและอุปกรณ์โรงงาน</w:t>
      </w:r>
      <w:r w:rsidR="00FF6FC4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</w:rPr>
        <w:t>6</w:t>
      </w:r>
      <w:r w:rsidR="00FF6FC4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ปี</w:t>
      </w:r>
    </w:p>
    <w:p w14:paraId="1B9AB155" w14:textId="2ABB91EC" w:rsidR="00302FA4" w:rsidRPr="0081104C" w:rsidRDefault="00302FA4" w:rsidP="00FF6FC4">
      <w:pPr>
        <w:tabs>
          <w:tab w:val="right" w:pos="6750"/>
        </w:tabs>
        <w:spacing w:line="420" w:lineRule="exact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เครื่องตกแต่ง ติดตั้งและอุปกรณ์สำนักงาน     </w:t>
      </w:r>
      <w:r w:rsidR="00FF645D" w:rsidRPr="0081104C">
        <w:rPr>
          <w:rFonts w:ascii="Angsana New" w:hAnsi="Angsana New"/>
          <w:sz w:val="32"/>
          <w:szCs w:val="32"/>
        </w:rPr>
        <w:tab/>
        <w:t>4</w:t>
      </w:r>
      <w:r w:rsidR="00FF6FC4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ปี</w:t>
      </w:r>
    </w:p>
    <w:p w14:paraId="1B9AB156" w14:textId="2764AC71" w:rsidR="00302FA4" w:rsidRDefault="00302FA4" w:rsidP="00FF6FC4">
      <w:pPr>
        <w:tabs>
          <w:tab w:val="right" w:pos="6750"/>
        </w:tabs>
        <w:spacing w:line="42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ยานพาหนะ</w:t>
      </w:r>
      <w:r w:rsidRPr="0081104C">
        <w:rPr>
          <w:rFonts w:ascii="Angsana New" w:hAnsi="Angsana New"/>
          <w:sz w:val="32"/>
          <w:szCs w:val="32"/>
          <w:cs/>
        </w:rPr>
        <w:tab/>
      </w:r>
      <w:r w:rsidRPr="0081104C">
        <w:rPr>
          <w:rFonts w:ascii="Angsana New" w:hAnsi="Angsana New"/>
          <w:sz w:val="32"/>
          <w:szCs w:val="32"/>
        </w:rPr>
        <w:t>1</w:t>
      </w:r>
      <w:r w:rsidR="00FF645D" w:rsidRPr="0081104C">
        <w:rPr>
          <w:rFonts w:ascii="Angsana New" w:hAnsi="Angsana New"/>
          <w:sz w:val="32"/>
          <w:szCs w:val="32"/>
        </w:rPr>
        <w:t xml:space="preserve"> </w:t>
      </w:r>
      <w:r w:rsidR="00FF6FC4">
        <w:rPr>
          <w:rFonts w:ascii="Angsana New" w:hAnsi="Angsana New"/>
          <w:sz w:val="32"/>
          <w:szCs w:val="32"/>
        </w:rPr>
        <w:t>-</w:t>
      </w:r>
      <w:r w:rsidR="00FF645D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</w:rPr>
        <w:t>5</w:t>
      </w:r>
      <w:r w:rsidR="00FF6FC4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ปี</w:t>
      </w:r>
    </w:p>
    <w:p w14:paraId="1B9AB157" w14:textId="77777777" w:rsidR="00302FA4" w:rsidRPr="0081104C" w:rsidRDefault="00302FA4" w:rsidP="00FF6FC4">
      <w:pPr>
        <w:spacing w:before="120" w:after="12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104C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B9AB159" w14:textId="77777777" w:rsidR="00302FA4" w:rsidRPr="0081104C" w:rsidRDefault="00302FA4" w:rsidP="00894457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1104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1B9AB15A" w14:textId="77777777" w:rsidR="00302FA4" w:rsidRPr="0081104C" w:rsidRDefault="00302FA4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p w14:paraId="1B9AB15B" w14:textId="77777777" w:rsidR="00302FA4" w:rsidRPr="0081104C" w:rsidRDefault="00302FA4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B9AB15C" w14:textId="77777777" w:rsidR="00302FA4" w:rsidRPr="0081104C" w:rsidRDefault="00302FA4" w:rsidP="00894457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1104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B9AB15D" w14:textId="77777777" w:rsidR="00302FA4" w:rsidRPr="0081104C" w:rsidRDefault="00302FA4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81104C">
        <w:rPr>
          <w:rFonts w:ascii="Angsana New" w:hAnsi="Angsana New"/>
          <w:sz w:val="32"/>
          <w:szCs w:val="32"/>
        </w:rPr>
        <w:t xml:space="preserve">12 </w:t>
      </w:r>
      <w:r w:rsidRPr="0081104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B9AB15E" w14:textId="77777777" w:rsidR="00302FA4" w:rsidRPr="0081104C" w:rsidRDefault="00302FA4" w:rsidP="00894457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1104C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81104C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81104C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81104C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81104C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1B9AB15F" w14:textId="77777777" w:rsidR="00302FA4" w:rsidRPr="0081104C" w:rsidRDefault="00302FA4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 </w:t>
      </w:r>
    </w:p>
    <w:p w14:paraId="1B9AB160" w14:textId="77777777" w:rsidR="00302FA4" w:rsidRPr="0081104C" w:rsidRDefault="00302FA4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1B9AB161" w14:textId="77777777" w:rsidR="00302FA4" w:rsidRPr="0081104C" w:rsidRDefault="00302FA4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br w:type="page"/>
      </w:r>
    </w:p>
    <w:p w14:paraId="1B9AB162" w14:textId="77777777" w:rsidR="002A4B72" w:rsidRPr="0081104C" w:rsidRDefault="004649BB" w:rsidP="0089445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D4A67" w:rsidRPr="0081104C">
        <w:rPr>
          <w:rFonts w:ascii="Angsana New" w:hAnsi="Angsana New"/>
          <w:b/>
          <w:bCs/>
          <w:sz w:val="32"/>
          <w:szCs w:val="32"/>
        </w:rPr>
        <w:t>.1</w:t>
      </w:r>
      <w:r w:rsidRPr="0081104C">
        <w:rPr>
          <w:rFonts w:ascii="Angsana New" w:hAnsi="Angsana New"/>
          <w:b/>
          <w:bCs/>
          <w:sz w:val="32"/>
          <w:szCs w:val="32"/>
        </w:rPr>
        <w:t>2</w:t>
      </w:r>
      <w:r w:rsidR="001F1C78" w:rsidRPr="0081104C">
        <w:rPr>
          <w:rFonts w:ascii="Angsana New" w:hAnsi="Angsana New"/>
          <w:b/>
          <w:bCs/>
          <w:sz w:val="32"/>
          <w:szCs w:val="32"/>
        </w:rPr>
        <w:tab/>
      </w:r>
      <w:r w:rsidR="002A4B72" w:rsidRPr="0081104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1B9AB163" w14:textId="77777777" w:rsidR="009D6189" w:rsidRPr="0081104C" w:rsidRDefault="009D6189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วัดมูลค่าด้วยสกุลเงินที่ใช้ในการดำเนินงานของแต่ละกิจการนั้น</w:t>
      </w:r>
    </w:p>
    <w:p w14:paraId="1B9AB164" w14:textId="77777777" w:rsidR="00742CDD" w:rsidRPr="0081104C" w:rsidRDefault="00742CDD" w:rsidP="00894457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104C">
        <w:rPr>
          <w:rFonts w:ascii="Angsana New" w:hAnsi="Angsana New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81104C">
        <w:rPr>
          <w:rFonts w:ascii="Angsana New" w:hAnsi="Angsana New"/>
          <w:spacing w:val="-6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6"/>
          <w:sz w:val="32"/>
          <w:szCs w:val="32"/>
          <w:cs/>
        </w:rPr>
        <w:t>ณ</w:t>
      </w:r>
      <w:r w:rsidRPr="0081104C">
        <w:rPr>
          <w:rFonts w:ascii="Angsana New" w:hAnsi="Angsana New"/>
          <w:spacing w:val="-6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6"/>
          <w:sz w:val="32"/>
          <w:szCs w:val="32"/>
          <w:cs/>
        </w:rPr>
        <w:t>วันที่เกิดรายการ</w:t>
      </w:r>
      <w:r w:rsidRPr="0081104C">
        <w:rPr>
          <w:rFonts w:ascii="Angsana New" w:hAnsi="Angsana New"/>
          <w:spacing w:val="-6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81104C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FF645D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ณ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p w14:paraId="1B9AB165" w14:textId="77777777" w:rsidR="002E05A8" w:rsidRPr="0081104C" w:rsidRDefault="00742CDD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81104C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B9AB166" w14:textId="77777777" w:rsidR="00FF7D2E" w:rsidRPr="0081104C" w:rsidRDefault="004649BB" w:rsidP="0089445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5</w:t>
      </w:r>
      <w:r w:rsidR="00302FA4" w:rsidRPr="0081104C">
        <w:rPr>
          <w:rFonts w:ascii="Angsana New" w:hAnsi="Angsana New"/>
          <w:b/>
          <w:bCs/>
          <w:sz w:val="32"/>
          <w:szCs w:val="32"/>
          <w:cs/>
        </w:rPr>
        <w:t>.</w:t>
      </w:r>
      <w:r w:rsidRPr="0081104C">
        <w:rPr>
          <w:rFonts w:ascii="Angsana New" w:hAnsi="Angsana New"/>
          <w:b/>
          <w:bCs/>
          <w:sz w:val="32"/>
          <w:szCs w:val="32"/>
        </w:rPr>
        <w:t>13</w:t>
      </w:r>
      <w:r w:rsidR="00011E5C" w:rsidRPr="0081104C">
        <w:rPr>
          <w:rFonts w:ascii="Angsana New" w:hAnsi="Angsana New"/>
          <w:b/>
          <w:bCs/>
          <w:sz w:val="32"/>
          <w:szCs w:val="32"/>
        </w:rPr>
        <w:tab/>
      </w:r>
      <w:r w:rsidR="00FF7D2E" w:rsidRPr="0081104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3F61DB" w:rsidRPr="0081104C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B9AB167" w14:textId="33B98135" w:rsidR="004B029F" w:rsidRPr="0081104C" w:rsidRDefault="004B029F" w:rsidP="00894457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</w:t>
      </w:r>
      <w:r w:rsidR="00302FA4" w:rsidRPr="0081104C">
        <w:rPr>
          <w:rFonts w:ascii="Angsana New" w:hAnsi="Angsana New"/>
          <w:sz w:val="32"/>
          <w:szCs w:val="32"/>
          <w:cs/>
        </w:rPr>
        <w:t xml:space="preserve"> สิทธิการใช้ อสังหาริมทรัพย์เพื่อการลงทุน</w:t>
      </w:r>
      <w:r w:rsidR="00FF6FC4">
        <w:rPr>
          <w:rFonts w:ascii="Angsana New" w:hAnsi="Angsana New"/>
          <w:sz w:val="32"/>
          <w:szCs w:val="32"/>
        </w:rPr>
        <w:t xml:space="preserve"> </w:t>
      </w:r>
      <w:r w:rsidR="00302FA4" w:rsidRPr="0081104C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</w:t>
      </w:r>
      <w:r w:rsidRPr="0081104C">
        <w:rPr>
          <w:rFonts w:ascii="Angsana New" w:hAnsi="Angsana New"/>
          <w:sz w:val="32"/>
          <w:szCs w:val="32"/>
          <w:cs/>
        </w:rPr>
        <w:t>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B9AB168" w14:textId="797999ED" w:rsidR="004B029F" w:rsidRPr="0081104C" w:rsidRDefault="004B029F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FF6FC4">
        <w:rPr>
          <w:rFonts w:ascii="Angsana New" w:hAnsi="Angsana New" w:hint="cs"/>
          <w:sz w:val="32"/>
          <w:szCs w:val="32"/>
          <w:cs/>
        </w:rPr>
        <w:t>งบ</w:t>
      </w:r>
      <w:r w:rsidRPr="0081104C">
        <w:rPr>
          <w:rFonts w:ascii="Angsana New" w:hAnsi="Angsana New"/>
          <w:sz w:val="32"/>
          <w:szCs w:val="32"/>
          <w:cs/>
        </w:rPr>
        <w:t>กำไรขาดทุน ยกเว้นในกรณีที่</w:t>
      </w:r>
      <w:r w:rsidR="00FC4130" w:rsidRPr="0081104C">
        <w:rPr>
          <w:rFonts w:ascii="Angsana New" w:hAnsi="Angsana New"/>
          <w:sz w:val="32"/>
          <w:szCs w:val="32"/>
          <w:cs/>
        </w:rPr>
        <w:t>ที่ดินและ</w:t>
      </w:r>
      <w:r w:rsidRPr="0081104C">
        <w:rPr>
          <w:rFonts w:ascii="Angsana New" w:hAnsi="Angsana New"/>
          <w:sz w:val="32"/>
          <w:szCs w:val="32"/>
          <w:cs/>
        </w:rPr>
        <w:t>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1B9AB169" w14:textId="0C0A031D" w:rsidR="009D35E3" w:rsidRPr="0081104C" w:rsidRDefault="004B029F" w:rsidP="00894457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81104C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</w:t>
      </w:r>
      <w:r w:rsidR="00FF6FC4">
        <w:rPr>
          <w:rFonts w:ascii="Angsana New" w:hAnsi="Angsana New" w:hint="cs"/>
          <w:sz w:val="32"/>
          <w:szCs w:val="32"/>
          <w:cs/>
        </w:rPr>
        <w:t>งบ</w:t>
      </w:r>
      <w:r w:rsidR="00FF6FC4" w:rsidRPr="0081104C">
        <w:rPr>
          <w:rFonts w:ascii="Angsana New" w:hAnsi="Angsana New"/>
          <w:sz w:val="32"/>
          <w:szCs w:val="32"/>
          <w:cs/>
        </w:rPr>
        <w:t>กำไรขาดทุน</w:t>
      </w:r>
      <w:r w:rsidRPr="0081104C">
        <w:rPr>
          <w:rFonts w:ascii="Angsana New" w:hAnsi="Angsana New"/>
          <w:spacing w:val="-4"/>
          <w:sz w:val="32"/>
          <w:szCs w:val="32"/>
          <w:cs/>
        </w:rPr>
        <w:t>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1B9AB16A" w14:textId="77777777" w:rsidR="00302FA4" w:rsidRPr="0081104C" w:rsidRDefault="00302FA4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9AB16B" w14:textId="77777777" w:rsidR="001969D1" w:rsidRPr="0081104C" w:rsidRDefault="004649BB" w:rsidP="008944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02FA4" w:rsidRPr="0081104C">
        <w:rPr>
          <w:rFonts w:ascii="Angsana New" w:hAnsi="Angsana New"/>
          <w:b/>
          <w:bCs/>
          <w:sz w:val="32"/>
          <w:szCs w:val="32"/>
          <w:cs/>
        </w:rPr>
        <w:t>.</w:t>
      </w:r>
      <w:r w:rsidRPr="0081104C">
        <w:rPr>
          <w:rFonts w:ascii="Angsana New" w:hAnsi="Angsana New"/>
          <w:b/>
          <w:bCs/>
          <w:sz w:val="32"/>
          <w:szCs w:val="32"/>
        </w:rPr>
        <w:t>14</w:t>
      </w:r>
      <w:r w:rsidR="001969D1" w:rsidRPr="0081104C">
        <w:rPr>
          <w:rFonts w:ascii="Angsana New" w:hAnsi="Angsana New"/>
          <w:b/>
          <w:bCs/>
          <w:sz w:val="32"/>
          <w:szCs w:val="32"/>
        </w:rPr>
        <w:tab/>
      </w:r>
      <w:r w:rsidR="001969D1" w:rsidRPr="0081104C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1B9AB16C" w14:textId="77777777" w:rsidR="001969D1" w:rsidRPr="0081104C" w:rsidRDefault="001969D1" w:rsidP="008944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1B9AB16D" w14:textId="77777777" w:rsidR="001969D1" w:rsidRPr="0081104C" w:rsidRDefault="009D6189" w:rsidP="008944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A96DCD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1969D1" w:rsidRPr="0081104C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B9AB16E" w14:textId="77777777" w:rsidR="001969D1" w:rsidRPr="0081104C" w:rsidRDefault="001969D1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i/>
          <w:i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1B9AB16F" w14:textId="77777777" w:rsidR="001969D1" w:rsidRPr="0081104C" w:rsidRDefault="001969D1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104C">
        <w:rPr>
          <w:rFonts w:ascii="Angsana New" w:hAnsi="Angsana New"/>
          <w:i/>
          <w:iCs/>
          <w:sz w:val="32"/>
          <w:szCs w:val="32"/>
        </w:rPr>
        <w:tab/>
      </w:r>
      <w:r w:rsidRPr="0081104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1B9AB170" w14:textId="77777777" w:rsidR="001969D1" w:rsidRPr="0081104C" w:rsidRDefault="001969D1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563DA5" w:rsidRPr="0081104C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81104C">
        <w:rPr>
          <w:rFonts w:ascii="Angsana New" w:hAnsi="Angsana New"/>
          <w:spacing w:val="-4"/>
          <w:sz w:val="32"/>
          <w:szCs w:val="32"/>
          <w:cs/>
        </w:rPr>
        <w:t>และพนักงานของบริษัทฯได้ร่วมกันจัดตั้งกองทุนสำรองเลี้ยงชีพ</w:t>
      </w:r>
      <w:r w:rsidRPr="0081104C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1B9AB171" w14:textId="77777777" w:rsidR="001969D1" w:rsidRPr="0081104C" w:rsidRDefault="001969D1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104C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Pr="0081104C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1B9AB172" w14:textId="77777777" w:rsidR="001969D1" w:rsidRPr="0081104C" w:rsidRDefault="001969D1" w:rsidP="008944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A96DCD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E66710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B9AB173" w14:textId="77777777" w:rsidR="001969D1" w:rsidRPr="0081104C" w:rsidRDefault="001969D1" w:rsidP="008944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A96DCD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คำนวณหนี้สินตามโครงการผล</w:t>
      </w:r>
      <w:r w:rsidR="00D56DC0" w:rsidRPr="0081104C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81104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81104C">
        <w:rPr>
          <w:rFonts w:ascii="Angsana New" w:hAnsi="Angsana New"/>
          <w:sz w:val="32"/>
          <w:szCs w:val="32"/>
        </w:rPr>
        <w:t>Projected Unit Credit Method)</w:t>
      </w:r>
      <w:r w:rsidRPr="0081104C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B9AB174" w14:textId="77777777" w:rsidR="001969D1" w:rsidRPr="0081104C" w:rsidRDefault="001969D1" w:rsidP="008944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1B9AB175" w14:textId="77777777" w:rsidR="008536B6" w:rsidRPr="0081104C" w:rsidRDefault="008536B6" w:rsidP="008944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</w:t>
      </w:r>
      <w:r w:rsidR="00FC4130" w:rsidRPr="0081104C">
        <w:rPr>
          <w:rFonts w:ascii="Angsana New" w:hAnsi="Angsana New"/>
          <w:sz w:val="32"/>
          <w:szCs w:val="32"/>
          <w:cs/>
        </w:rPr>
        <w:t>งบ</w:t>
      </w:r>
      <w:r w:rsidRPr="0081104C">
        <w:rPr>
          <w:rFonts w:ascii="Angsana New" w:hAnsi="Angsana New"/>
          <w:sz w:val="32"/>
          <w:szCs w:val="32"/>
          <w:cs/>
        </w:rPr>
        <w:t>กำไรขาดทุนทันทีที่มีการแก้ไขโครงการหรือลดขนาดโครงการ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1B9AB176" w14:textId="77777777" w:rsidR="00E11D91" w:rsidRPr="0081104C" w:rsidRDefault="00302FA4" w:rsidP="0089445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5.15</w:t>
      </w:r>
      <w:r w:rsidR="005654C5" w:rsidRPr="0081104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b/>
          <w:bCs/>
          <w:sz w:val="32"/>
          <w:szCs w:val="32"/>
        </w:rPr>
        <w:tab/>
      </w:r>
      <w:r w:rsidR="00E11D91" w:rsidRPr="0081104C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1B9AB177" w14:textId="0814B067" w:rsidR="00E11D91" w:rsidRDefault="00E11D91" w:rsidP="008944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A96DCD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81104C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E66710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81104C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E66710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81104C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</w:p>
    <w:p w14:paraId="1CC02015" w14:textId="7273C98E" w:rsidR="000C3227" w:rsidRPr="0081104C" w:rsidRDefault="000C3227" w:rsidP="000C32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C3227">
        <w:rPr>
          <w:rFonts w:ascii="Angsana New" w:hAnsi="Angsana New"/>
          <w:sz w:val="32"/>
          <w:szCs w:val="32"/>
          <w:cs/>
        </w:rPr>
        <w:t>สำรองเผื่อผลขาดทุนจากงานก่อสร้างตามสัญญาจะตั้งขึ้นทั้งจำนวนเมื่อทราบแน่ชัดว่างานก่อสร้างตามสัญญานั้นจะประสบผลขาดทุน</w:t>
      </w:r>
    </w:p>
    <w:p w14:paraId="1B9AB178" w14:textId="77777777" w:rsidR="00302FA4" w:rsidRPr="0081104C" w:rsidRDefault="00302FA4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br w:type="page"/>
      </w:r>
    </w:p>
    <w:p w14:paraId="1B9AB179" w14:textId="77777777" w:rsidR="00E11D91" w:rsidRPr="0081104C" w:rsidRDefault="00302FA4" w:rsidP="00894457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5.16</w:t>
      </w:r>
      <w:r w:rsidR="00E11D91" w:rsidRPr="0081104C">
        <w:rPr>
          <w:rFonts w:ascii="Angsana New" w:hAnsi="Angsana New"/>
          <w:b/>
          <w:bCs/>
          <w:sz w:val="32"/>
          <w:szCs w:val="32"/>
        </w:rPr>
        <w:tab/>
      </w:r>
      <w:r w:rsidR="00E11D91" w:rsidRPr="0081104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B9AB17A" w14:textId="77777777" w:rsidR="00EB7BFE" w:rsidRPr="0081104C" w:rsidRDefault="00EB7BFE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B9AB17B" w14:textId="77777777" w:rsidR="00EB7BFE" w:rsidRPr="0081104C" w:rsidRDefault="00EB7BFE" w:rsidP="0089445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B9AB17C" w14:textId="77777777" w:rsidR="00EB7BFE" w:rsidRPr="0081104C" w:rsidRDefault="00E66710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81104C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B9AB17D" w14:textId="77777777" w:rsidR="00EB7BFE" w:rsidRPr="0081104C" w:rsidRDefault="00EB7BFE" w:rsidP="0089445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1B9AB17E" w14:textId="77777777" w:rsidR="00EB7BFE" w:rsidRPr="0081104C" w:rsidRDefault="00A96DCD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81104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B9AB17F" w14:textId="77777777" w:rsidR="00EB7BFE" w:rsidRPr="0081104C" w:rsidRDefault="00E66710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81104C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81104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B9AB180" w14:textId="77777777" w:rsidR="00EB7BFE" w:rsidRPr="0081104C" w:rsidRDefault="00A96DCD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81104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</w:t>
      </w:r>
      <w:r w:rsidR="00E66710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81104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B9AB181" w14:textId="77777777" w:rsidR="001D54BC" w:rsidRPr="0081104C" w:rsidRDefault="00A96DCD" w:rsidP="00894457">
      <w:pPr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81104C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B9AB182" w14:textId="77777777" w:rsidR="00302FA4" w:rsidRPr="0081104C" w:rsidRDefault="00302FA4" w:rsidP="00894457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5.17</w:t>
      </w: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B9AB183" w14:textId="77777777" w:rsidR="00302FA4" w:rsidRPr="0081104C" w:rsidRDefault="00302FA4" w:rsidP="00894457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81104C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81104C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81104C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81104C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81104C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1B9AB184" w14:textId="77777777" w:rsidR="00302FA4" w:rsidRPr="0081104C" w:rsidRDefault="00302FA4" w:rsidP="0089445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81104C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81104C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81104C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81104C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81104C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81104C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81104C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81104C">
        <w:rPr>
          <w:rFonts w:ascii="Angsana New" w:hAnsi="Angsana New"/>
          <w:color w:val="221E1F"/>
          <w:sz w:val="32"/>
          <w:szCs w:val="32"/>
        </w:rPr>
        <w:t xml:space="preserve"> </w:t>
      </w:r>
      <w:r w:rsidRPr="0081104C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81104C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B9AB185" w14:textId="77777777" w:rsidR="00302FA4" w:rsidRPr="0081104C" w:rsidRDefault="00302FA4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9AB186" w14:textId="77777777" w:rsidR="00302FA4" w:rsidRPr="0081104C" w:rsidRDefault="00302FA4" w:rsidP="00894457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1B9AB187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1104C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81104C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81104C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81104C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81104C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81104C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B9AB188" w14:textId="77777777" w:rsidR="00302FA4" w:rsidRPr="0081104C" w:rsidRDefault="00302FA4" w:rsidP="00894457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81104C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1104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B9AB189" w14:textId="77777777" w:rsidR="00302FA4" w:rsidRPr="0081104C" w:rsidRDefault="00302FA4" w:rsidP="00894457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1104C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B9AB18A" w14:textId="0E1F8FFF" w:rsidR="00302FA4" w:rsidRPr="0081104C" w:rsidRDefault="00302FA4" w:rsidP="00894457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1104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</w:t>
      </w:r>
      <w:r w:rsidR="00FF6FC4">
        <w:rPr>
          <w:rFonts w:ascii="Angsana New" w:hAnsi="Angsana New" w:hint="cs"/>
          <w:sz w:val="32"/>
          <w:szCs w:val="32"/>
          <w:cs/>
        </w:rPr>
        <w:t>งบ</w:t>
      </w:r>
      <w:r w:rsidR="00FF6FC4" w:rsidRPr="0081104C">
        <w:rPr>
          <w:rFonts w:ascii="Angsana New" w:hAnsi="Angsana New"/>
          <w:sz w:val="32"/>
          <w:szCs w:val="32"/>
          <w:cs/>
        </w:rPr>
        <w:t>กำไรขาดทุน</w:t>
      </w:r>
      <w:r w:rsidRPr="0081104C">
        <w:rPr>
          <w:rFonts w:ascii="Angsana New" w:hAnsi="Angsana New"/>
          <w:color w:val="000000"/>
          <w:sz w:val="32"/>
          <w:szCs w:val="32"/>
          <w:cs/>
        </w:rPr>
        <w:t xml:space="preserve">   </w:t>
      </w:r>
    </w:p>
    <w:p w14:paraId="1B9AB18B" w14:textId="77777777" w:rsidR="00302FA4" w:rsidRPr="0081104C" w:rsidRDefault="00302FA4" w:rsidP="00894457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81104C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81104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B9AB18C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81104C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81104C">
        <w:rPr>
          <w:rFonts w:ascii="Angsana New" w:eastAsia="Arial Unicode MS" w:hAnsi="Angsana New"/>
          <w:sz w:val="32"/>
          <w:szCs w:val="32"/>
        </w:rPr>
        <w:t xml:space="preserve"> </w:t>
      </w:r>
    </w:p>
    <w:p w14:paraId="1B9AB18D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81104C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B9AB18E" w14:textId="20E2A4FC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81104C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</w:t>
      </w:r>
      <w:r w:rsidR="00FF6FC4">
        <w:rPr>
          <w:rFonts w:ascii="Angsana New" w:hAnsi="Angsana New" w:hint="cs"/>
          <w:sz w:val="32"/>
          <w:szCs w:val="32"/>
          <w:cs/>
        </w:rPr>
        <w:t>งบ</w:t>
      </w:r>
      <w:r w:rsidR="00FF6FC4" w:rsidRPr="0081104C">
        <w:rPr>
          <w:rFonts w:ascii="Angsana New" w:hAnsi="Angsana New"/>
          <w:sz w:val="32"/>
          <w:szCs w:val="32"/>
          <w:cs/>
        </w:rPr>
        <w:t>กำไรขาดทุน</w:t>
      </w:r>
      <w:r w:rsidRPr="0081104C">
        <w:rPr>
          <w:rFonts w:ascii="Angsana New" w:eastAsia="Arial Unicode MS" w:hAnsi="Angsana New"/>
          <w:sz w:val="32"/>
          <w:szCs w:val="32"/>
          <w:cs/>
        </w:rPr>
        <w:t xml:space="preserve">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1B9AB18F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81104C">
        <w:rPr>
          <w:rFonts w:ascii="Angsana New" w:eastAsia="Arial Unicode MS" w:hAnsi="Angsana New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B9AB190" w14:textId="77777777" w:rsidR="00302FA4" w:rsidRPr="0081104C" w:rsidRDefault="00302FA4" w:rsidP="00894457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B9AB191" w14:textId="5857B4A2" w:rsidR="00302FA4" w:rsidRPr="0081104C" w:rsidRDefault="00302FA4" w:rsidP="00894457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1104C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81104C">
        <w:rPr>
          <w:rFonts w:ascii="Angsana New" w:hAnsi="Angsana New"/>
          <w:color w:val="000000"/>
          <w:sz w:val="32"/>
          <w:szCs w:val="32"/>
        </w:rPr>
        <w:t xml:space="preserve"> </w:t>
      </w:r>
      <w:r w:rsidRPr="0081104C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1104C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81104C">
        <w:rPr>
          <w:rFonts w:ascii="Angsana New" w:eastAsia="Arial Unicode MS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1104C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</w:t>
      </w:r>
      <w:r w:rsidR="00FF6FC4">
        <w:rPr>
          <w:rFonts w:ascii="Angsana New" w:hAnsi="Angsana New" w:hint="cs"/>
          <w:sz w:val="32"/>
          <w:szCs w:val="32"/>
          <w:cs/>
        </w:rPr>
        <w:t>งบ</w:t>
      </w:r>
      <w:r w:rsidR="00FF6FC4" w:rsidRPr="0081104C">
        <w:rPr>
          <w:rFonts w:ascii="Angsana New" w:hAnsi="Angsana New"/>
          <w:sz w:val="32"/>
          <w:szCs w:val="32"/>
          <w:cs/>
        </w:rPr>
        <w:t>กำไรขาดทุน</w:t>
      </w:r>
      <w:r w:rsidRPr="0081104C">
        <w:rPr>
          <w:rFonts w:ascii="Angsana New" w:hAnsi="Angsana New"/>
          <w:sz w:val="32"/>
          <w:szCs w:val="32"/>
          <w:cs/>
        </w:rPr>
        <w:t xml:space="preserve">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</w:t>
      </w:r>
      <w:r w:rsidR="00FF6FC4">
        <w:rPr>
          <w:rFonts w:ascii="Angsana New" w:hAnsi="Angsana New" w:hint="cs"/>
          <w:sz w:val="32"/>
          <w:szCs w:val="32"/>
          <w:cs/>
        </w:rPr>
        <w:t>งบ</w:t>
      </w:r>
      <w:r w:rsidR="00FF6FC4" w:rsidRPr="0081104C">
        <w:rPr>
          <w:rFonts w:ascii="Angsana New" w:hAnsi="Angsana New"/>
          <w:sz w:val="32"/>
          <w:szCs w:val="32"/>
          <w:cs/>
        </w:rPr>
        <w:t>กำไรขาดทุน</w:t>
      </w:r>
      <w:r w:rsidRPr="0081104C">
        <w:rPr>
          <w:rFonts w:ascii="Angsana New" w:hAnsi="Angsana New"/>
          <w:color w:val="000000"/>
          <w:sz w:val="32"/>
          <w:szCs w:val="32"/>
          <w:cs/>
        </w:rPr>
        <w:tab/>
      </w:r>
    </w:p>
    <w:p w14:paraId="1B9AB192" w14:textId="77777777" w:rsidR="00302FA4" w:rsidRPr="0081104C" w:rsidRDefault="00302FA4" w:rsidP="00894457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B9AB193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B9AB194" w14:textId="675FFB37" w:rsidR="00302FA4" w:rsidRPr="0081104C" w:rsidRDefault="00302FA4" w:rsidP="00894457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</w:t>
      </w:r>
      <w:r w:rsidR="00FF6FC4">
        <w:rPr>
          <w:rFonts w:ascii="Angsana New" w:hAnsi="Angsana New" w:hint="cs"/>
          <w:sz w:val="32"/>
          <w:szCs w:val="32"/>
          <w:cs/>
        </w:rPr>
        <w:t>งบ</w:t>
      </w:r>
      <w:r w:rsidR="00FF6FC4" w:rsidRPr="0081104C">
        <w:rPr>
          <w:rFonts w:ascii="Angsana New" w:hAnsi="Angsana New"/>
          <w:sz w:val="32"/>
          <w:szCs w:val="32"/>
          <w:cs/>
        </w:rPr>
        <w:t>กำไรขาดทุน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</w:p>
    <w:p w14:paraId="1B9AB195" w14:textId="77777777" w:rsidR="00302FA4" w:rsidRPr="0081104C" w:rsidRDefault="00302FA4" w:rsidP="00894457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B9AB196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B9AB197" w14:textId="77777777" w:rsidR="00302FA4" w:rsidRPr="0081104C" w:rsidRDefault="00302FA4" w:rsidP="00894457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81104C">
        <w:rPr>
          <w:rFonts w:ascii="Angsana New" w:hAnsi="Angsana New"/>
          <w:sz w:val="32"/>
          <w:szCs w:val="32"/>
        </w:rPr>
        <w:t xml:space="preserve">12 </w:t>
      </w:r>
      <w:r w:rsidRPr="0081104C">
        <w:rPr>
          <w:rFonts w:ascii="Angsana New" w:hAnsi="Angsana New"/>
          <w:sz w:val="32"/>
          <w:szCs w:val="32"/>
          <w:cs/>
        </w:rPr>
        <w:t>เดือนข้างหน้า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B5CAA81" w14:textId="77777777" w:rsidR="00FF6FC4" w:rsidRDefault="00FF6FC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9AB198" w14:textId="0779EBED" w:rsidR="00302FA4" w:rsidRPr="0081104C" w:rsidRDefault="00302FA4" w:rsidP="00894457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81104C">
        <w:rPr>
          <w:rFonts w:ascii="Angsana New" w:hAnsi="Angsana New"/>
          <w:sz w:val="32"/>
          <w:szCs w:val="32"/>
        </w:rPr>
        <w:t>30</w:t>
      </w:r>
      <w:r w:rsidRPr="0081104C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81104C">
        <w:rPr>
          <w:rFonts w:ascii="Angsana New" w:hAnsi="Angsana New"/>
          <w:sz w:val="32"/>
          <w:szCs w:val="32"/>
        </w:rPr>
        <w:t xml:space="preserve">90 </w:t>
      </w:r>
      <w:r w:rsidRPr="0081104C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1B9AB199" w14:textId="77777777" w:rsidR="00302FA4" w:rsidRPr="0081104C" w:rsidRDefault="00302FA4" w:rsidP="00894457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81104C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8110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81104C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81104C">
        <w:rPr>
          <w:rFonts w:ascii="Angsana New" w:hAnsi="Angsana New"/>
          <w:sz w:val="32"/>
          <w:szCs w:val="32"/>
          <w:cs/>
        </w:rPr>
        <w:t xml:space="preserve">ลูกหนี้การค้าและสินทรัพย์ที่เกิดจากสัญญา </w:t>
      </w:r>
      <w:bookmarkStart w:id="5" w:name="_Hlk59432702"/>
      <w:r w:rsidRPr="0081104C">
        <w:rPr>
          <w:rFonts w:ascii="Angsana New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81104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5"/>
    </w:p>
    <w:p w14:paraId="1B9AB19A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81104C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B9AB19B" w14:textId="77777777" w:rsidR="00302FA4" w:rsidRPr="0081104C" w:rsidRDefault="00302FA4" w:rsidP="00894457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B9AB19C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104C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B9AB19D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81104C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81104C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81104C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81104C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1B9AB19E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81104C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1B9AB19F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104C">
        <w:rPr>
          <w:rFonts w:ascii="Angsana New" w:eastAsia="Arial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1B9AB1A1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81104C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1B9AB1A2" w14:textId="77777777" w:rsidR="00302FA4" w:rsidRPr="0081104C" w:rsidRDefault="00302FA4" w:rsidP="00894457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104C">
        <w:rPr>
          <w:rFonts w:ascii="Angsana New" w:eastAsia="Arial" w:hAnsi="Angsana New"/>
          <w:sz w:val="32"/>
          <w:szCs w:val="32"/>
          <w:cs/>
        </w:rPr>
        <w:t>ก)</w:t>
      </w:r>
      <w:r w:rsidRPr="0081104C">
        <w:rPr>
          <w:rFonts w:ascii="Angsana New" w:eastAsia="Arial" w:hAnsi="Angsana New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รวมทั้งที่จะถือจนครบกำหนดแสดงมูลค่าตามราคาทุนตัดจำหน่าย บริษัทฯตัดบัญชีส่วนเกิน/รับรู้ส่วนต่ำกว่ามูลค่าตราสารหนี้ตามวิธีอัตราดอกเบี้ยที่แท้จริง ซึ่งจำนวนที่ตัดจำหน่าย</w:t>
      </w:r>
      <w:r w:rsidRPr="0081104C">
        <w:rPr>
          <w:rFonts w:ascii="Angsana New" w:eastAsia="Arial" w:hAnsi="Angsana New"/>
          <w:sz w:val="32"/>
          <w:szCs w:val="32"/>
        </w:rPr>
        <w:t>/</w:t>
      </w:r>
      <w:r w:rsidRPr="0081104C">
        <w:rPr>
          <w:rFonts w:ascii="Angsana New" w:eastAsia="Arial" w:hAnsi="Angsana New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14:paraId="1B9AB1A3" w14:textId="77777777" w:rsidR="00302FA4" w:rsidRPr="0081104C" w:rsidRDefault="00302FA4" w:rsidP="00894457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104C">
        <w:rPr>
          <w:rFonts w:ascii="Angsana New" w:eastAsia="Arial" w:hAnsi="Angsana New"/>
          <w:sz w:val="32"/>
          <w:szCs w:val="32"/>
          <w:cs/>
        </w:rPr>
        <w:t>ข)</w:t>
      </w:r>
      <w:r w:rsidRPr="0081104C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14:paraId="1B9AB1A4" w14:textId="53C21549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104C">
        <w:rPr>
          <w:rFonts w:ascii="Angsana New" w:eastAsia="Arial" w:hAnsi="Angsana New"/>
          <w:sz w:val="32"/>
          <w:szCs w:val="32"/>
          <w:cs/>
        </w:rPr>
        <w:t xml:space="preserve">มูลค่ายุติธรรมของตราสารหนี้คำนวณโดยใช้อัตราผลตอบแทนที่ประกาศโดยสมาคมตลาดตราสารหนี้ไทย </w:t>
      </w:r>
      <w:r w:rsidRPr="0081104C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  <w:r w:rsidRPr="0081104C">
        <w:rPr>
          <w:rFonts w:ascii="Angsana New" w:eastAsia="Arial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1B9AB1A5" w14:textId="77777777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104C">
        <w:rPr>
          <w:rFonts w:ascii="Angsana New" w:eastAsia="Arial" w:hAnsi="Angsana New"/>
          <w:sz w:val="32"/>
          <w:szCs w:val="32"/>
          <w:cs/>
        </w:rPr>
        <w:lastRenderedPageBreak/>
        <w:t>กลุ่มบริษัทใช้วิธีถัวเฉลี่ยถ่วงน้ำหนักในการคำนวณต้นทุนของเงินลงทุน</w:t>
      </w:r>
      <w:r w:rsidRPr="0081104C">
        <w:rPr>
          <w:rFonts w:ascii="Angsana New" w:eastAsia="Arial" w:hAnsi="Angsana New"/>
          <w:sz w:val="32"/>
          <w:szCs w:val="32"/>
        </w:rPr>
        <w:t xml:space="preserve"> </w:t>
      </w:r>
    </w:p>
    <w:p w14:paraId="1B9AB1A6" w14:textId="31510919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104C">
        <w:rPr>
          <w:rFonts w:ascii="Angsana New" w:eastAsia="Arial" w:hAnsi="Angsana New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กลุ่มบริษัทจะปรับมูลค่าของเงินลงทุนดังกล่าวใหม่โดยใช้มูลค่ายุติธรรม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81104C">
        <w:rPr>
          <w:rFonts w:ascii="Angsana New" w:eastAsia="Arial" w:hAnsi="Angsana New"/>
          <w:sz w:val="32"/>
          <w:szCs w:val="32"/>
        </w:rPr>
        <w:t xml:space="preserve"> </w:t>
      </w:r>
      <w:r w:rsidRPr="0081104C">
        <w:rPr>
          <w:rFonts w:ascii="Angsana New" w:eastAsia="Arial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</w:t>
      </w:r>
      <w:r w:rsidR="00FF6FC4">
        <w:rPr>
          <w:rFonts w:ascii="Angsana New" w:hAnsi="Angsana New" w:hint="cs"/>
          <w:sz w:val="32"/>
          <w:szCs w:val="32"/>
          <w:cs/>
        </w:rPr>
        <w:t>งบ</w:t>
      </w:r>
      <w:r w:rsidR="00FF6FC4" w:rsidRPr="0081104C">
        <w:rPr>
          <w:rFonts w:ascii="Angsana New" w:hAnsi="Angsana New"/>
          <w:sz w:val="32"/>
          <w:szCs w:val="32"/>
          <w:cs/>
        </w:rPr>
        <w:t>กำไรขาดทุน</w:t>
      </w:r>
      <w:r w:rsidRPr="0081104C">
        <w:rPr>
          <w:rFonts w:ascii="Angsana New" w:eastAsia="Arial" w:hAnsi="Angsana New"/>
          <w:sz w:val="32"/>
          <w:szCs w:val="32"/>
          <w:cs/>
        </w:rPr>
        <w:t>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1B9AB1A7" w14:textId="26E1DCE1" w:rsidR="00302FA4" w:rsidRPr="0081104C" w:rsidRDefault="00302FA4" w:rsidP="0089445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104C">
        <w:rPr>
          <w:rFonts w:ascii="Angsana New" w:eastAsia="Arial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</w:t>
      </w:r>
      <w:r w:rsidR="00FF6FC4">
        <w:rPr>
          <w:rFonts w:ascii="Angsana New" w:hAnsi="Angsana New" w:hint="cs"/>
          <w:sz w:val="32"/>
          <w:szCs w:val="32"/>
          <w:cs/>
        </w:rPr>
        <w:t>งบ</w:t>
      </w:r>
      <w:r w:rsidR="00FF6FC4" w:rsidRPr="0081104C">
        <w:rPr>
          <w:rFonts w:ascii="Angsana New" w:hAnsi="Angsana New"/>
          <w:sz w:val="32"/>
          <w:szCs w:val="32"/>
          <w:cs/>
        </w:rPr>
        <w:t>กำไรขาดทุน</w:t>
      </w:r>
    </w:p>
    <w:p w14:paraId="1B9AB1A8" w14:textId="77777777" w:rsidR="00AC0C85" w:rsidRPr="0081104C" w:rsidRDefault="00302FA4" w:rsidP="0089445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5.18</w:t>
      </w:r>
      <w:r w:rsidR="00AC0C85" w:rsidRPr="0081104C">
        <w:rPr>
          <w:rFonts w:ascii="Angsana New" w:hAnsi="Angsana New"/>
          <w:b/>
          <w:bCs/>
          <w:sz w:val="32"/>
          <w:szCs w:val="32"/>
        </w:rPr>
        <w:tab/>
      </w:r>
      <w:r w:rsidR="00AC0C85" w:rsidRPr="0081104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B9AB1A9" w14:textId="77777777" w:rsidR="00AC0C85" w:rsidRPr="0081104C" w:rsidRDefault="00AC0C85" w:rsidP="00894457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A96DCD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</w:t>
      </w:r>
      <w:r w:rsidRPr="0081104C">
        <w:rPr>
          <w:rFonts w:ascii="Angsana New" w:hAnsi="Angsana New"/>
          <w:spacing w:val="-4"/>
          <w:sz w:val="32"/>
          <w:szCs w:val="32"/>
          <w:cs/>
        </w:rPr>
        <w:t>ด้วยมูลค่ายุติธรรม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81104C">
        <w:rPr>
          <w:rFonts w:ascii="Angsana New" w:hAnsi="Angsana New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A96DCD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B9AB1AC" w14:textId="0D0304E0" w:rsidR="00AC0C85" w:rsidRPr="0081104C" w:rsidRDefault="00AC0C85" w:rsidP="00894457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162D7B" w:rsidRPr="0081104C">
        <w:rPr>
          <w:rFonts w:ascii="Angsana New" w:hAnsi="Angsana New"/>
          <w:sz w:val="32"/>
          <w:szCs w:val="32"/>
          <w:cs/>
        </w:rPr>
        <w:t>แบ่ง</w:t>
      </w:r>
      <w:r w:rsidRPr="0081104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B9AB1AD" w14:textId="77777777" w:rsidR="00AC0C85" w:rsidRPr="0081104C" w:rsidRDefault="00AC0C85" w:rsidP="00894457">
      <w:pPr>
        <w:spacing w:before="120" w:after="120"/>
        <w:ind w:left="1350" w:right="-36" w:hanging="788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ระดับ </w:t>
      </w:r>
      <w:r w:rsidRPr="0081104C">
        <w:rPr>
          <w:rFonts w:ascii="Angsana New" w:hAnsi="Angsana New"/>
          <w:sz w:val="32"/>
          <w:szCs w:val="32"/>
        </w:rPr>
        <w:t xml:space="preserve">1 </w:t>
      </w: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B9AB1AE" w14:textId="77777777" w:rsidR="00AC0C85" w:rsidRPr="0081104C" w:rsidRDefault="00AC0C85" w:rsidP="00894457">
      <w:pPr>
        <w:spacing w:before="120" w:after="120"/>
        <w:ind w:left="1350" w:right="-36" w:hanging="788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ระดับ </w:t>
      </w:r>
      <w:r w:rsidRPr="0081104C">
        <w:rPr>
          <w:rFonts w:ascii="Angsana New" w:hAnsi="Angsana New"/>
          <w:sz w:val="32"/>
          <w:szCs w:val="32"/>
        </w:rPr>
        <w:t>2</w:t>
      </w: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B9AB1AF" w14:textId="77777777" w:rsidR="00AC0C85" w:rsidRPr="0081104C" w:rsidRDefault="00AC0C85" w:rsidP="00894457">
      <w:pPr>
        <w:spacing w:before="120" w:after="120"/>
        <w:ind w:left="1350" w:hanging="788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ระดับ </w:t>
      </w:r>
      <w:r w:rsidRPr="0081104C">
        <w:rPr>
          <w:rFonts w:ascii="Angsana New" w:hAnsi="Angsana New"/>
          <w:sz w:val="32"/>
          <w:szCs w:val="32"/>
        </w:rPr>
        <w:t>3</w:t>
      </w: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CC0349" w:rsidRPr="0081104C">
        <w:rPr>
          <w:rFonts w:ascii="Angsana New" w:hAnsi="Angsana New"/>
          <w:sz w:val="32"/>
          <w:szCs w:val="32"/>
          <w:cs/>
        </w:rPr>
        <w:t>สด</w:t>
      </w:r>
      <w:r w:rsidRPr="0081104C">
        <w:rPr>
          <w:rFonts w:ascii="Angsana New" w:hAnsi="Angsana New"/>
          <w:sz w:val="32"/>
          <w:szCs w:val="32"/>
          <w:cs/>
        </w:rPr>
        <w:t>ในอนาคตที่กิจการประมาณขึ้น</w:t>
      </w:r>
    </w:p>
    <w:p w14:paraId="1B9AB1B0" w14:textId="77777777" w:rsidR="00AC0C85" w:rsidRPr="0081104C" w:rsidRDefault="00AC0C85" w:rsidP="00894457">
      <w:pPr>
        <w:tabs>
          <w:tab w:val="left" w:pos="162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4B523A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ณ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B9AB1B1" w14:textId="77777777" w:rsidR="00EB7BFE" w:rsidRPr="0081104C" w:rsidRDefault="00302FA4" w:rsidP="00894457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6</w:t>
      </w:r>
      <w:r w:rsidR="00E11D91" w:rsidRPr="0081104C">
        <w:rPr>
          <w:rFonts w:ascii="Angsana New" w:hAnsi="Angsana New"/>
          <w:b/>
          <w:bCs/>
          <w:sz w:val="32"/>
          <w:szCs w:val="32"/>
        </w:rPr>
        <w:t>.</w:t>
      </w:r>
      <w:r w:rsidR="00E11D91" w:rsidRPr="0081104C">
        <w:rPr>
          <w:rFonts w:ascii="Angsana New" w:hAnsi="Angsana New"/>
          <w:b/>
          <w:bCs/>
          <w:sz w:val="32"/>
          <w:szCs w:val="32"/>
        </w:rPr>
        <w:tab/>
      </w:r>
      <w:r w:rsidR="00EB7BFE" w:rsidRPr="0081104C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B9AB1B2" w14:textId="77777777" w:rsidR="00EB7BFE" w:rsidRPr="0081104C" w:rsidRDefault="00EB7BFE" w:rsidP="00894457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B9AB1B3" w14:textId="77777777" w:rsidR="007262E0" w:rsidRPr="0081104C" w:rsidRDefault="007262E0" w:rsidP="00894457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สัญญาก่อสร้าง</w:t>
      </w:r>
    </w:p>
    <w:p w14:paraId="1B9AB1B4" w14:textId="77777777" w:rsidR="001D54BC" w:rsidRPr="0081104C" w:rsidRDefault="003D4A67" w:rsidP="008944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4B523A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รับรู้รายได้จากสัญญาก่อสร้างตลอดช่วงเวลาตามขั้นความสำเร็จของงาน ฝ่ายบริหารได้ใช้</w:t>
      </w:r>
      <w:r w:rsidR="001D54BC" w:rsidRPr="0081104C">
        <w:rPr>
          <w:rFonts w:ascii="Angsana New" w:hAnsi="Angsana New"/>
          <w:sz w:val="32"/>
          <w:szCs w:val="32"/>
          <w:cs/>
        </w:rPr>
        <w:t xml:space="preserve">                 </w:t>
      </w:r>
      <w:r w:rsidRPr="0081104C">
        <w:rPr>
          <w:rFonts w:ascii="Angsana New" w:hAnsi="Angsana New"/>
          <w:sz w:val="32"/>
          <w:szCs w:val="32"/>
          <w:cs/>
        </w:rPr>
        <w:t>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โดยอ้างอิงข้อมูลจากวิศวกรหรือผู้ควบคุมโครงการและคำนึงถึงความเชี่ยวชาญและประสบการณ์ในอดีต</w:t>
      </w:r>
    </w:p>
    <w:p w14:paraId="1B9AB1B5" w14:textId="77777777" w:rsidR="007262E0" w:rsidRPr="0081104C" w:rsidRDefault="007262E0" w:rsidP="00894457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ประมาณการต้นทุนโครงการก่อสร้าง</w:t>
      </w:r>
    </w:p>
    <w:p w14:paraId="1B9AB1B6" w14:textId="77777777" w:rsidR="007262E0" w:rsidRPr="0081104C" w:rsidRDefault="007262E0" w:rsidP="008944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4B523A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ประมาณการต้นทุน</w:t>
      </w:r>
      <w:r w:rsidR="009F3BA2" w:rsidRPr="0081104C">
        <w:rPr>
          <w:rFonts w:ascii="Angsana New" w:hAnsi="Angsana New"/>
          <w:sz w:val="32"/>
          <w:szCs w:val="32"/>
          <w:cs/>
        </w:rPr>
        <w:t>งาน</w:t>
      </w:r>
      <w:r w:rsidRPr="0081104C">
        <w:rPr>
          <w:rFonts w:ascii="Angsana New" w:hAnsi="Angsana New"/>
          <w:sz w:val="32"/>
          <w:szCs w:val="32"/>
          <w:cs/>
        </w:rPr>
        <w:t xml:space="preserve">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</w:t>
      </w:r>
      <w:r w:rsidR="004B523A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1B9AB1B8" w14:textId="77777777" w:rsidR="007262E0" w:rsidRPr="0081104C" w:rsidRDefault="009F3BA2" w:rsidP="00894457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ประมาณการ</w:t>
      </w:r>
      <w:r w:rsidR="007262E0" w:rsidRPr="0081104C">
        <w:rPr>
          <w:rFonts w:ascii="Angsana New" w:hAnsi="Angsana New"/>
          <w:b/>
          <w:bCs/>
          <w:sz w:val="32"/>
          <w:szCs w:val="32"/>
          <w:cs/>
        </w:rPr>
        <w:t>ค่าใช้จ่ายสำหรับ</w:t>
      </w:r>
      <w:r w:rsidRPr="0081104C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="007262E0" w:rsidRPr="0081104C">
        <w:rPr>
          <w:rFonts w:ascii="Angsana New" w:hAnsi="Angsana New"/>
          <w:b/>
          <w:bCs/>
          <w:sz w:val="32"/>
          <w:szCs w:val="32"/>
          <w:cs/>
        </w:rPr>
        <w:t>ก่อสร้าง</w:t>
      </w:r>
    </w:p>
    <w:p w14:paraId="1B9AB1B9" w14:textId="77777777" w:rsidR="007262E0" w:rsidRPr="0081104C" w:rsidRDefault="007262E0" w:rsidP="008944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ในการ</w:t>
      </w:r>
      <w:r w:rsidR="009F3BA2" w:rsidRPr="0081104C">
        <w:rPr>
          <w:rFonts w:ascii="Angsana New" w:hAnsi="Angsana New"/>
          <w:sz w:val="32"/>
          <w:szCs w:val="32"/>
          <w:cs/>
        </w:rPr>
        <w:t>ประมาณการ</w:t>
      </w:r>
      <w:r w:rsidRPr="0081104C">
        <w:rPr>
          <w:rFonts w:ascii="Angsana New" w:hAnsi="Angsana New"/>
          <w:sz w:val="32"/>
          <w:szCs w:val="32"/>
          <w:cs/>
        </w:rPr>
        <w:t>ค่าใช้จ่ายสำหรับ</w:t>
      </w:r>
      <w:r w:rsidR="009F3BA2" w:rsidRPr="0081104C">
        <w:rPr>
          <w:rFonts w:ascii="Angsana New" w:hAnsi="Angsana New"/>
          <w:sz w:val="32"/>
          <w:szCs w:val="32"/>
          <w:cs/>
        </w:rPr>
        <w:t>โครงการ</w:t>
      </w:r>
      <w:r w:rsidRPr="0081104C">
        <w:rPr>
          <w:rFonts w:ascii="Angsana New" w:hAnsi="Angsana New"/>
          <w:sz w:val="32"/>
          <w:szCs w:val="32"/>
          <w:cs/>
        </w:rPr>
        <w:t>ก่อสร้าง ฝ่ายบริหารได้ใช้ดุลยพินิจและข้อมูล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>ที่เกี่ยวข้องในการประมาณการผลขาดทุนที่คาดว่าจะเกิดขึ้นจากการรับประกันผลงานและการเรียกร้องค่าความเสียหายจากงานก่อสร้างตามสัญญา 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การใช้ประมาณการและข้อสมมติฐานที่แตกต่างกันอาจมีผลต่อจำนวน</w:t>
      </w:r>
      <w:r w:rsidR="009F3BA2" w:rsidRPr="0081104C">
        <w:rPr>
          <w:rFonts w:ascii="Angsana New" w:hAnsi="Angsana New"/>
          <w:sz w:val="32"/>
          <w:szCs w:val="32"/>
          <w:cs/>
        </w:rPr>
        <w:t>ประมาณการ</w:t>
      </w:r>
      <w:r w:rsidRPr="0081104C">
        <w:rPr>
          <w:rFonts w:ascii="Angsana New" w:hAnsi="Angsana New"/>
          <w:sz w:val="32"/>
          <w:szCs w:val="32"/>
          <w:cs/>
        </w:rPr>
        <w:t>ค่าใช้จ่ายสำหรับ</w:t>
      </w:r>
      <w:r w:rsidR="009F3BA2" w:rsidRPr="0081104C">
        <w:rPr>
          <w:rFonts w:ascii="Angsana New" w:hAnsi="Angsana New"/>
          <w:sz w:val="32"/>
          <w:szCs w:val="32"/>
          <w:cs/>
        </w:rPr>
        <w:t>โครงการ</w:t>
      </w:r>
      <w:r w:rsidRPr="0081104C">
        <w:rPr>
          <w:rFonts w:ascii="Angsana New" w:hAnsi="Angsana New"/>
          <w:sz w:val="32"/>
          <w:szCs w:val="32"/>
          <w:cs/>
        </w:rPr>
        <w:t>ก่อสร้าง</w:t>
      </w:r>
    </w:p>
    <w:p w14:paraId="1B9AB1BA" w14:textId="77777777" w:rsidR="00640C6C" w:rsidRPr="0081104C" w:rsidRDefault="00E01C95" w:rsidP="00894457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ab/>
      </w:r>
      <w:bookmarkStart w:id="6" w:name="_Hlk61511850"/>
      <w:r w:rsidR="00640C6C" w:rsidRPr="0081104C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B9AB1BB" w14:textId="77777777" w:rsidR="00640C6C" w:rsidRPr="0081104C" w:rsidRDefault="00640C6C" w:rsidP="00894457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104C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1B9AB1BC" w14:textId="77777777" w:rsidR="00640C6C" w:rsidRPr="0081104C" w:rsidRDefault="00640C6C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B9AB1BD" w14:textId="77777777" w:rsidR="00640C6C" w:rsidRPr="0081104C" w:rsidRDefault="00640C6C" w:rsidP="00894457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104C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1B9AB1BE" w14:textId="77777777" w:rsidR="00640C6C" w:rsidRPr="0081104C" w:rsidRDefault="00640C6C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p w14:paraId="1B9AB1BF" w14:textId="63CD42AA" w:rsidR="00640C6C" w:rsidRPr="0081104C" w:rsidRDefault="00640C6C" w:rsidP="00894457">
      <w:pPr>
        <w:pStyle w:val="Caption"/>
        <w:ind w:left="540" w:firstLine="0"/>
        <w:rPr>
          <w:b/>
          <w:bCs/>
        </w:rPr>
      </w:pPr>
      <w:r w:rsidRPr="0081104C">
        <w:rPr>
          <w:b/>
          <w:bCs/>
          <w:cs/>
        </w:rPr>
        <w:lastRenderedPageBreak/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1B9AB1C0" w14:textId="77777777" w:rsidR="00640C6C" w:rsidRPr="0081104C" w:rsidRDefault="00640C6C" w:rsidP="0089445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7" w:name="_Hlk59432712"/>
      <w:r w:rsidRPr="0081104C">
        <w:rPr>
          <w:rFonts w:ascii="Angsana New" w:hAnsi="Angsana New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81104C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6"/>
    <w:bookmarkEnd w:id="7"/>
    <w:p w14:paraId="1B9AB1C4" w14:textId="77777777" w:rsidR="005955D3" w:rsidRPr="0081104C" w:rsidRDefault="00E01C95" w:rsidP="00894457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ab/>
      </w:r>
      <w:r w:rsidR="005955D3" w:rsidRPr="0081104C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  <w:r w:rsidR="00640C6C" w:rsidRPr="0081104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1B9AB1C5" w14:textId="77777777" w:rsidR="001D54BC" w:rsidRPr="0081104C" w:rsidRDefault="005955D3" w:rsidP="008944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EF06F5" w:rsidRPr="0081104C">
        <w:rPr>
          <w:rFonts w:ascii="Angsana New" w:hAnsi="Angsana New"/>
          <w:sz w:val="32"/>
          <w:szCs w:val="32"/>
          <w:cs/>
        </w:rPr>
        <w:t>บริษัทฯจะตั้งค่าเผื่อการด้อยค่าของเงินลงทุน</w:t>
      </w:r>
      <w:r w:rsidR="00640C6C" w:rsidRPr="0081104C">
        <w:rPr>
          <w:rFonts w:ascii="Angsana New" w:hAnsi="Angsana New"/>
          <w:sz w:val="32"/>
          <w:szCs w:val="32"/>
          <w:cs/>
        </w:rPr>
        <w:t>ในบริษัทย่อย</w:t>
      </w:r>
      <w:r w:rsidR="00EF06F5" w:rsidRPr="0081104C">
        <w:rPr>
          <w:rFonts w:ascii="Angsana New" w:hAnsi="Angsana New"/>
          <w:sz w:val="32"/>
          <w:szCs w:val="32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1B9AB1C6" w14:textId="77777777" w:rsidR="00E01C95" w:rsidRPr="0081104C" w:rsidRDefault="00E01C95" w:rsidP="00894457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ab/>
      </w:r>
      <w:r w:rsidR="0015502B" w:rsidRPr="0081104C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Pr="0081104C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Pr="0081104C">
        <w:rPr>
          <w:rFonts w:ascii="Angsana New" w:hAnsi="Angsana New"/>
          <w:b/>
          <w:bCs/>
          <w:sz w:val="32"/>
          <w:szCs w:val="32"/>
        </w:rPr>
        <w:t xml:space="preserve"> </w:t>
      </w:r>
      <w:r w:rsidRPr="0081104C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1B9AB1C7" w14:textId="77777777" w:rsidR="00EF06F5" w:rsidRPr="0081104C" w:rsidRDefault="00E01C95" w:rsidP="008944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EF06F5" w:rsidRPr="0081104C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B9AB1C8" w14:textId="77777777" w:rsidR="00EF06F5" w:rsidRPr="0081104C" w:rsidRDefault="00EF06F5" w:rsidP="008944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บริษัทฯแสดงมูลค่าของ</w:t>
      </w:r>
      <w:r w:rsidR="004B523A" w:rsidRPr="0081104C">
        <w:rPr>
          <w:rFonts w:ascii="Angsana New" w:hAnsi="Angsana New"/>
          <w:sz w:val="32"/>
          <w:szCs w:val="32"/>
          <w:cs/>
        </w:rPr>
        <w:t>ที่ดินและ</w:t>
      </w:r>
      <w:r w:rsidRPr="0081104C">
        <w:rPr>
          <w:rFonts w:ascii="Angsana New" w:hAnsi="Angsana New"/>
          <w:sz w:val="32"/>
          <w:szCs w:val="32"/>
          <w:cs/>
        </w:rPr>
        <w:t>อาคารด้วยราคาที่ตีใหม่ ซึ่งราคาที่ตีใหม่นี้ได้ประเมินโดยผู้ประเมินราคาอิสระโดยใช้วิธี</w:t>
      </w:r>
      <w:r w:rsidR="004B523A" w:rsidRPr="0081104C">
        <w:rPr>
          <w:rFonts w:ascii="Angsana New" w:hAnsi="Angsana New"/>
          <w:sz w:val="32"/>
          <w:szCs w:val="32"/>
          <w:cs/>
        </w:rPr>
        <w:t>เปรียบเทียบราคาตลาดสำหรับที่ดินและวิธี</w:t>
      </w:r>
      <w:r w:rsidR="00475BAB" w:rsidRPr="0081104C">
        <w:rPr>
          <w:rFonts w:ascii="Angsana New" w:hAnsi="Angsana New"/>
          <w:sz w:val="32"/>
          <w:szCs w:val="32"/>
          <w:cs/>
        </w:rPr>
        <w:t>มูลค่าต้น</w:t>
      </w:r>
      <w:r w:rsidR="00774037" w:rsidRPr="0081104C">
        <w:rPr>
          <w:rFonts w:ascii="Angsana New" w:hAnsi="Angsana New"/>
          <w:sz w:val="32"/>
          <w:szCs w:val="32"/>
          <w:cs/>
        </w:rPr>
        <w:t>ทุน</w:t>
      </w:r>
      <w:r w:rsidR="00475BAB" w:rsidRPr="0081104C">
        <w:rPr>
          <w:rFonts w:ascii="Angsana New" w:hAnsi="Angsana New"/>
          <w:sz w:val="32"/>
          <w:szCs w:val="32"/>
          <w:cs/>
        </w:rPr>
        <w:t>ทดแทนคงเหลือสุทธิ</w:t>
      </w:r>
      <w:r w:rsidR="004B523A" w:rsidRPr="0081104C">
        <w:rPr>
          <w:rFonts w:ascii="Angsana New" w:hAnsi="Angsana New"/>
          <w:sz w:val="32"/>
          <w:szCs w:val="32"/>
          <w:cs/>
        </w:rPr>
        <w:t>สำหรับอาคาร</w:t>
      </w:r>
      <w:r w:rsidRPr="0081104C">
        <w:rPr>
          <w:rFonts w:ascii="Angsana New" w:hAnsi="Angsana New"/>
          <w:sz w:val="32"/>
          <w:szCs w:val="32"/>
          <w:cs/>
        </w:rPr>
        <w:t xml:space="preserve"> ซึ่งการประเมินมูลค่าดังกล่าวต้องอาศัยข้อสมมติฐานและการประมาณการบางประการ</w:t>
      </w:r>
    </w:p>
    <w:p w14:paraId="1B9AB1C9" w14:textId="77777777" w:rsidR="00E01C95" w:rsidRPr="0081104C" w:rsidRDefault="00EF06F5" w:rsidP="008944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นอกจากนี้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B9AB1CA" w14:textId="77777777" w:rsidR="00EF06F5" w:rsidRPr="0081104C" w:rsidRDefault="00EF06F5" w:rsidP="00894457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B9AB1CB" w14:textId="77777777" w:rsidR="00EF06F5" w:rsidRPr="0081104C" w:rsidRDefault="004B523A" w:rsidP="00894457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F06F5" w:rsidRPr="0081104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F06F5" w:rsidRPr="0081104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D315B7" w:rsidRPr="0081104C">
        <w:rPr>
          <w:rFonts w:ascii="Angsana New" w:hAnsi="Angsana New"/>
          <w:sz w:val="32"/>
          <w:szCs w:val="32"/>
          <w:cs/>
        </w:rPr>
        <w:t xml:space="preserve">        </w:t>
      </w: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EF06F5" w:rsidRPr="0081104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0F9EE044" w14:textId="77777777" w:rsidR="00FF6FC4" w:rsidRDefault="00FF6F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9AB1CC" w14:textId="70B5F5AD" w:rsidR="00EF06F5" w:rsidRPr="0081104C" w:rsidRDefault="00EF06F5" w:rsidP="00894457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1B9AB1CD" w14:textId="29FA4B5F" w:rsidR="00EF06F5" w:rsidRPr="0081104C" w:rsidRDefault="00EF06F5" w:rsidP="00894457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4D15B0" w:rsidRPr="0081104C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81104C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="00A0723F">
        <w:rPr>
          <w:rFonts w:ascii="Angsana New" w:hAnsi="Angsana New" w:hint="cs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B9AB1CE" w14:textId="77777777" w:rsidR="00EF06F5" w:rsidRPr="0081104C" w:rsidRDefault="00EF06F5" w:rsidP="00894457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B9AB1CF" w14:textId="77777777" w:rsidR="00EF06F5" w:rsidRPr="0081104C" w:rsidRDefault="00EF06F5" w:rsidP="00894457">
      <w:pPr>
        <w:spacing w:before="120" w:after="120" w:line="400" w:lineRule="exact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</w:t>
      </w:r>
      <w:r w:rsidR="00594731" w:rsidRPr="0081104C">
        <w:rPr>
          <w:rFonts w:ascii="Angsana New" w:hAnsi="Angsana New"/>
          <w:sz w:val="32"/>
          <w:szCs w:val="32"/>
          <w:cs/>
        </w:rPr>
        <w:t>ประมาณการหนี้สินที่บริษัทฯได้บันทึกไว้ในบัญชีเพียงพอ อย่างไรก็ตาม ผลที่เกิดขึ้นจริงอาจแตกต่างไปจากที่ได้มีการประมาณการไว้</w:t>
      </w:r>
    </w:p>
    <w:p w14:paraId="1B9AB1D0" w14:textId="77777777" w:rsidR="0057338C" w:rsidRPr="0081104C" w:rsidRDefault="004649BB" w:rsidP="0089445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7</w:t>
      </w:r>
      <w:r w:rsidR="0057338C" w:rsidRPr="0081104C">
        <w:rPr>
          <w:rFonts w:ascii="Angsana New" w:hAnsi="Angsana New"/>
          <w:b/>
          <w:bCs/>
          <w:sz w:val="32"/>
          <w:szCs w:val="32"/>
        </w:rPr>
        <w:t>.</w:t>
      </w:r>
      <w:r w:rsidR="0057338C" w:rsidRPr="0081104C">
        <w:rPr>
          <w:rFonts w:ascii="Angsana New" w:hAnsi="Angsana New"/>
          <w:b/>
          <w:bCs/>
          <w:sz w:val="32"/>
          <w:szCs w:val="32"/>
        </w:rPr>
        <w:tab/>
      </w:r>
      <w:r w:rsidR="0057338C" w:rsidRPr="0081104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B9AB1D1" w14:textId="77777777" w:rsidR="0057338C" w:rsidRPr="0081104C" w:rsidRDefault="0057338C" w:rsidP="00894457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D315B7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</w:t>
      </w:r>
      <w:r w:rsidRPr="0081104C">
        <w:rPr>
          <w:rFonts w:ascii="Angsana New" w:hAnsi="Angsana New"/>
          <w:spacing w:val="-3"/>
          <w:sz w:val="32"/>
          <w:szCs w:val="32"/>
          <w:cs/>
        </w:rPr>
        <w:t>ที่เกี่ยวข้องกัน</w:t>
      </w:r>
      <w:r w:rsidRPr="0081104C">
        <w:rPr>
          <w:rFonts w:ascii="Angsana New" w:hAnsi="Angsana New"/>
          <w:spacing w:val="-3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B0AB8" w:rsidRPr="0081104C">
        <w:rPr>
          <w:rFonts w:ascii="Angsana New" w:hAnsi="Angsana New"/>
          <w:spacing w:val="-3"/>
          <w:sz w:val="32"/>
          <w:szCs w:val="32"/>
          <w:cs/>
        </w:rPr>
        <w:t>และ</w:t>
      </w:r>
      <w:r w:rsidRPr="0081104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937"/>
        <w:gridCol w:w="938"/>
        <w:gridCol w:w="937"/>
        <w:gridCol w:w="938"/>
        <w:gridCol w:w="2820"/>
      </w:tblGrid>
      <w:tr w:rsidR="0057338C" w:rsidRPr="0081104C" w14:paraId="1B9AB1D3" w14:textId="77777777" w:rsidTr="003B3FC3">
        <w:trPr>
          <w:tblHeader/>
        </w:trPr>
        <w:tc>
          <w:tcPr>
            <w:tcW w:w="9180" w:type="dxa"/>
            <w:gridSpan w:val="6"/>
            <w:vAlign w:val="bottom"/>
          </w:tcPr>
          <w:p w14:paraId="1B9AB1D2" w14:textId="77777777" w:rsidR="0057338C" w:rsidRPr="0081104C" w:rsidRDefault="008B0AB8" w:rsidP="0089445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</w:rPr>
              <w:br w:type="page"/>
            </w:r>
            <w:r w:rsidR="0057338C" w:rsidRPr="0081104C">
              <w:rPr>
                <w:rFonts w:ascii="Angsana New" w:hAnsi="Angsana New"/>
                <w:sz w:val="28"/>
                <w:szCs w:val="28"/>
              </w:rPr>
              <w:br w:type="page"/>
            </w:r>
            <w:r w:rsidR="0057338C" w:rsidRPr="0081104C">
              <w:rPr>
                <w:rFonts w:ascii="Angsana New" w:hAnsi="Angsana New"/>
                <w:sz w:val="28"/>
                <w:szCs w:val="28"/>
              </w:rPr>
              <w:br w:type="page"/>
            </w:r>
            <w:r w:rsidR="0057338C" w:rsidRPr="0081104C">
              <w:rPr>
                <w:rFonts w:ascii="Angsana New" w:hAnsi="Angsana New"/>
                <w:spacing w:val="-3"/>
                <w:sz w:val="28"/>
                <w:szCs w:val="28"/>
              </w:rPr>
              <w:br w:type="page"/>
            </w:r>
            <w:r w:rsidR="0057338C" w:rsidRPr="0081104C">
              <w:rPr>
                <w:rFonts w:ascii="Angsana New" w:hAnsi="Angsana New"/>
                <w:spacing w:val="-3"/>
                <w:sz w:val="28"/>
                <w:szCs w:val="28"/>
              </w:rPr>
              <w:tab/>
            </w:r>
            <w:r w:rsidR="0057338C" w:rsidRPr="0081104C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="0057338C" w:rsidRPr="0081104C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="0057338C"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="0057338C" w:rsidRPr="0081104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7338C"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="0057338C" w:rsidRPr="0081104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57338C" w:rsidRPr="0081104C" w14:paraId="1B9AB1D8" w14:textId="77777777" w:rsidTr="003B3FC3">
        <w:trPr>
          <w:tblHeader/>
        </w:trPr>
        <w:tc>
          <w:tcPr>
            <w:tcW w:w="2610" w:type="dxa"/>
            <w:vAlign w:val="bottom"/>
          </w:tcPr>
          <w:p w14:paraId="1B9AB1D4" w14:textId="77777777" w:rsidR="0057338C" w:rsidRPr="0081104C" w:rsidRDefault="0057338C" w:rsidP="0089445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bottom"/>
          </w:tcPr>
          <w:p w14:paraId="1B9AB1D5" w14:textId="77777777" w:rsidR="0057338C" w:rsidRPr="0081104C" w:rsidRDefault="0057338C" w:rsidP="008944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5" w:type="dxa"/>
            <w:gridSpan w:val="2"/>
            <w:vAlign w:val="bottom"/>
          </w:tcPr>
          <w:p w14:paraId="1B9AB1D6" w14:textId="77777777" w:rsidR="0057338C" w:rsidRPr="0081104C" w:rsidRDefault="0057338C" w:rsidP="008944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20" w:type="dxa"/>
            <w:vAlign w:val="bottom"/>
          </w:tcPr>
          <w:p w14:paraId="1B9AB1D7" w14:textId="77777777" w:rsidR="0057338C" w:rsidRPr="0081104C" w:rsidRDefault="0057338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215E" w:rsidRPr="0081104C" w14:paraId="1B9AB1DF" w14:textId="77777777" w:rsidTr="003B3FC3">
        <w:trPr>
          <w:tblHeader/>
        </w:trPr>
        <w:tc>
          <w:tcPr>
            <w:tcW w:w="2610" w:type="dxa"/>
            <w:vAlign w:val="bottom"/>
          </w:tcPr>
          <w:p w14:paraId="1B9AB1D9" w14:textId="77777777" w:rsidR="008B215E" w:rsidRPr="0081104C" w:rsidRDefault="008B215E" w:rsidP="0089445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1B9AB1DA" w14:textId="77777777" w:rsidR="008B215E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38" w:type="dxa"/>
            <w:vAlign w:val="bottom"/>
          </w:tcPr>
          <w:p w14:paraId="1B9AB1DB" w14:textId="77777777" w:rsidR="008B215E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37" w:type="dxa"/>
            <w:vAlign w:val="bottom"/>
          </w:tcPr>
          <w:p w14:paraId="1B9AB1DC" w14:textId="77777777" w:rsidR="008B215E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38" w:type="dxa"/>
            <w:vAlign w:val="bottom"/>
          </w:tcPr>
          <w:p w14:paraId="1B9AB1DD" w14:textId="77777777" w:rsidR="008B215E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2820" w:type="dxa"/>
            <w:vAlign w:val="bottom"/>
          </w:tcPr>
          <w:p w14:paraId="1B9AB1DE" w14:textId="77777777" w:rsidR="008B215E" w:rsidRPr="0081104C" w:rsidRDefault="008B215E" w:rsidP="00894457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D4A67" w:rsidRPr="0081104C" w14:paraId="1B9AB1E6" w14:textId="77777777" w:rsidTr="003B3FC3">
        <w:tc>
          <w:tcPr>
            <w:tcW w:w="2610" w:type="dxa"/>
            <w:vAlign w:val="bottom"/>
          </w:tcPr>
          <w:p w14:paraId="1B9AB1E0" w14:textId="77777777" w:rsidR="003D4A67" w:rsidRPr="0081104C" w:rsidRDefault="003D4A67" w:rsidP="00894457">
            <w:pPr>
              <w:ind w:left="162" w:right="-105" w:hanging="162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รายการกับบริษัทย่อย                                                                      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7" w:type="dxa"/>
            <w:vAlign w:val="bottom"/>
          </w:tcPr>
          <w:p w14:paraId="1B9AB1E1" w14:textId="77777777" w:rsidR="003D4A67" w:rsidRPr="0081104C" w:rsidRDefault="003D4A67" w:rsidP="00894457">
            <w:pPr>
              <w:pStyle w:val="Header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1B9AB1E2" w14:textId="77777777" w:rsidR="003D4A67" w:rsidRPr="0081104C" w:rsidRDefault="003D4A67" w:rsidP="00894457">
            <w:pPr>
              <w:pStyle w:val="Header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1B9AB1E3" w14:textId="77777777" w:rsidR="003D4A67" w:rsidRPr="0081104C" w:rsidRDefault="003D4A67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1B9AB1E4" w14:textId="77777777" w:rsidR="003D4A67" w:rsidRPr="0081104C" w:rsidRDefault="003D4A67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20" w:type="dxa"/>
            <w:vAlign w:val="bottom"/>
          </w:tcPr>
          <w:p w14:paraId="1B9AB1E5" w14:textId="77777777" w:rsidR="003D4A67" w:rsidRPr="0081104C" w:rsidRDefault="003D4A67" w:rsidP="0089445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3519F" w:rsidRPr="0081104C" w14:paraId="1B9AB1ED" w14:textId="77777777" w:rsidTr="003B3FC3">
        <w:tc>
          <w:tcPr>
            <w:tcW w:w="2610" w:type="dxa"/>
            <w:vAlign w:val="bottom"/>
          </w:tcPr>
          <w:p w14:paraId="1B9AB1E7" w14:textId="77777777" w:rsidR="0083519F" w:rsidRPr="0081104C" w:rsidRDefault="0083519F" w:rsidP="00894457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37" w:type="dxa"/>
            <w:vAlign w:val="bottom"/>
          </w:tcPr>
          <w:p w14:paraId="1B9AB1E8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1B9AB1E9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1B9AB1EA" w14:textId="77777777" w:rsidR="0083519F" w:rsidRPr="0081104C" w:rsidRDefault="004649BB" w:rsidP="00894457">
            <w:pPr>
              <w:ind w:right="101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</w:rPr>
              <w:t>3</w:t>
            </w:r>
            <w:r w:rsidR="0083519F" w:rsidRPr="0081104C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81104C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938" w:type="dxa"/>
            <w:vAlign w:val="bottom"/>
          </w:tcPr>
          <w:p w14:paraId="1B9AB1EB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2820" w:type="dxa"/>
            <w:vAlign w:val="bottom"/>
          </w:tcPr>
          <w:p w14:paraId="1B9AB1EC" w14:textId="77777777" w:rsidR="0083519F" w:rsidRPr="0081104C" w:rsidRDefault="0083519F" w:rsidP="0089445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83519F" w:rsidRPr="0081104C" w14:paraId="1B9AB1F4" w14:textId="77777777" w:rsidTr="003B3FC3">
        <w:tc>
          <w:tcPr>
            <w:tcW w:w="2610" w:type="dxa"/>
            <w:vAlign w:val="bottom"/>
          </w:tcPr>
          <w:p w14:paraId="1B9AB1EE" w14:textId="77777777" w:rsidR="0083519F" w:rsidRPr="0081104C" w:rsidRDefault="0083519F" w:rsidP="00894457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937" w:type="dxa"/>
            <w:vAlign w:val="bottom"/>
          </w:tcPr>
          <w:p w14:paraId="1B9AB1EF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1B9AB1F0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bottom"/>
          </w:tcPr>
          <w:p w14:paraId="1B9AB1F1" w14:textId="77777777" w:rsidR="0083519F" w:rsidRPr="0081104C" w:rsidRDefault="004649BB" w:rsidP="00894457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</w:rPr>
              <w:t>0</w:t>
            </w:r>
            <w:r w:rsidR="0083519F" w:rsidRPr="0081104C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81104C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938" w:type="dxa"/>
            <w:vAlign w:val="bottom"/>
          </w:tcPr>
          <w:p w14:paraId="1B9AB1F2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2820" w:type="dxa"/>
            <w:vAlign w:val="bottom"/>
          </w:tcPr>
          <w:p w14:paraId="1B9AB1F3" w14:textId="77777777" w:rsidR="0083519F" w:rsidRPr="0081104C" w:rsidRDefault="0083519F" w:rsidP="0089445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="004649BB" w:rsidRPr="0081104C">
              <w:rPr>
                <w:rFonts w:ascii="Angsana New" w:hAnsi="Angsana New"/>
                <w:spacing w:val="-4"/>
                <w:sz w:val="28"/>
                <w:szCs w:val="28"/>
              </w:rPr>
              <w:t>00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83519F" w:rsidRPr="0081104C" w14:paraId="1B9AB202" w14:textId="77777777" w:rsidTr="003B3FC3">
        <w:tc>
          <w:tcPr>
            <w:tcW w:w="2610" w:type="dxa"/>
          </w:tcPr>
          <w:p w14:paraId="1B9AB1FC" w14:textId="77777777" w:rsidR="0083519F" w:rsidRPr="0081104C" w:rsidRDefault="0083519F" w:rsidP="0089445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7" w:type="dxa"/>
          </w:tcPr>
          <w:p w14:paraId="1B9AB1FD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1B9AB1FE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</w:tcPr>
          <w:p w14:paraId="1B9AB1FF" w14:textId="77777777" w:rsidR="0083519F" w:rsidRPr="0081104C" w:rsidRDefault="0083519F" w:rsidP="00894457">
            <w:pPr>
              <w:ind w:right="101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938" w:type="dxa"/>
          </w:tcPr>
          <w:p w14:paraId="1B9AB200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0.1</w:t>
            </w:r>
          </w:p>
        </w:tc>
        <w:tc>
          <w:tcPr>
            <w:tcW w:w="2820" w:type="dxa"/>
            <w:vAlign w:val="bottom"/>
          </w:tcPr>
          <w:p w14:paraId="1B9AB201" w14:textId="77777777" w:rsidR="0083519F" w:rsidRPr="0081104C" w:rsidRDefault="0083519F" w:rsidP="00894457">
            <w:pPr>
              <w:ind w:left="162" w:right="-108" w:hanging="1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3519F" w:rsidRPr="0081104C" w14:paraId="1B9AB209" w14:textId="77777777" w:rsidTr="003B3FC3">
        <w:tc>
          <w:tcPr>
            <w:tcW w:w="2610" w:type="dxa"/>
          </w:tcPr>
          <w:p w14:paraId="1B9AB203" w14:textId="77777777" w:rsidR="0083519F" w:rsidRPr="0081104C" w:rsidRDefault="0083519F" w:rsidP="0089445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7" w:type="dxa"/>
          </w:tcPr>
          <w:p w14:paraId="1B9AB204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1B9AB205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</w:tcPr>
          <w:p w14:paraId="1B9AB206" w14:textId="77777777" w:rsidR="0083519F" w:rsidRPr="0081104C" w:rsidRDefault="004649BB" w:rsidP="00894457">
            <w:pPr>
              <w:ind w:right="101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</w:rPr>
              <w:t>0</w:t>
            </w:r>
            <w:r w:rsidR="0083519F" w:rsidRPr="0081104C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81104C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938" w:type="dxa"/>
          </w:tcPr>
          <w:p w14:paraId="1B9AB207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2820" w:type="dxa"/>
            <w:vAlign w:val="bottom"/>
          </w:tcPr>
          <w:p w14:paraId="1B9AB208" w14:textId="1685E93B" w:rsidR="0083519F" w:rsidRPr="0081104C" w:rsidRDefault="0083519F" w:rsidP="00894457">
            <w:pPr>
              <w:ind w:left="162" w:right="-15" w:hanging="1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2.</w:t>
            </w:r>
            <w:r w:rsidR="00DB32CE" w:rsidRPr="0081104C">
              <w:rPr>
                <w:rFonts w:ascii="Angsana New" w:hAnsi="Angsana New"/>
                <w:spacing w:val="-4"/>
                <w:sz w:val="28"/>
                <w:szCs w:val="28"/>
              </w:rPr>
              <w:t>61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FF6FC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DB32CE" w:rsidRPr="0081104C">
              <w:rPr>
                <w:rFonts w:ascii="Angsana New" w:hAnsi="Angsana New"/>
                <w:spacing w:val="-4"/>
                <w:sz w:val="28"/>
                <w:szCs w:val="28"/>
              </w:rPr>
              <w:t>2.85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 xml:space="preserve">     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83519F" w:rsidRPr="0081104C" w14:paraId="1B9AB210" w14:textId="77777777" w:rsidTr="003B3FC3">
        <w:tc>
          <w:tcPr>
            <w:tcW w:w="2610" w:type="dxa"/>
            <w:vAlign w:val="bottom"/>
          </w:tcPr>
          <w:p w14:paraId="1B9AB20A" w14:textId="77777777" w:rsidR="0083519F" w:rsidRPr="0081104C" w:rsidRDefault="0083519F" w:rsidP="00894457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37" w:type="dxa"/>
            <w:vAlign w:val="bottom"/>
          </w:tcPr>
          <w:p w14:paraId="1B9AB20B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1B9AB20C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bottom"/>
          </w:tcPr>
          <w:p w14:paraId="1B9AB20D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7.1</w:t>
            </w:r>
          </w:p>
        </w:tc>
        <w:tc>
          <w:tcPr>
            <w:tcW w:w="938" w:type="dxa"/>
            <w:vAlign w:val="bottom"/>
          </w:tcPr>
          <w:p w14:paraId="1B9AB20E" w14:textId="77777777" w:rsidR="0083519F" w:rsidRPr="0081104C" w:rsidRDefault="0083519F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20" w:type="dxa"/>
            <w:vAlign w:val="bottom"/>
          </w:tcPr>
          <w:p w14:paraId="1B9AB20F" w14:textId="77777777" w:rsidR="0083519F" w:rsidRPr="0081104C" w:rsidRDefault="00DB32CE" w:rsidP="00894457">
            <w:pPr>
              <w:ind w:left="252" w:right="-18" w:hanging="252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86EE3" w:rsidRPr="0081104C" w14:paraId="1B9AB217" w14:textId="77777777" w:rsidTr="003B3FC3">
        <w:tc>
          <w:tcPr>
            <w:tcW w:w="2610" w:type="dxa"/>
            <w:vAlign w:val="bottom"/>
          </w:tcPr>
          <w:p w14:paraId="1B9AB211" w14:textId="77777777" w:rsidR="00686EE3" w:rsidRPr="0081104C" w:rsidRDefault="00686EE3" w:rsidP="00894457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937" w:type="dxa"/>
            <w:vAlign w:val="bottom"/>
          </w:tcPr>
          <w:p w14:paraId="1B9AB212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1B9AB213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1B9AB214" w14:textId="77777777" w:rsidR="00686EE3" w:rsidRPr="0081104C" w:rsidRDefault="004649BB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686EE3"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938" w:type="dxa"/>
            <w:vAlign w:val="bottom"/>
          </w:tcPr>
          <w:p w14:paraId="1B9AB215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20" w:type="dxa"/>
            <w:vAlign w:val="bottom"/>
          </w:tcPr>
          <w:p w14:paraId="1B9AB216" w14:textId="77777777" w:rsidR="00686EE3" w:rsidRPr="0081104C" w:rsidRDefault="00686EE3" w:rsidP="00894457">
            <w:pPr>
              <w:ind w:left="252" w:right="-18" w:hanging="252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86EE3" w:rsidRPr="0081104C" w14:paraId="1B9AB21E" w14:textId="77777777" w:rsidTr="003B3FC3">
        <w:tc>
          <w:tcPr>
            <w:tcW w:w="2610" w:type="dxa"/>
            <w:vAlign w:val="bottom"/>
          </w:tcPr>
          <w:p w14:paraId="1B9AB218" w14:textId="77777777" w:rsidR="00686EE3" w:rsidRPr="0081104C" w:rsidRDefault="00686EE3" w:rsidP="00894457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37" w:type="dxa"/>
            <w:vAlign w:val="bottom"/>
          </w:tcPr>
          <w:p w14:paraId="1B9AB219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1B9AB21A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1B9AB21B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1B9AB21C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20" w:type="dxa"/>
            <w:vAlign w:val="bottom"/>
          </w:tcPr>
          <w:p w14:paraId="1B9AB21D" w14:textId="022A452C" w:rsidR="00686EE3" w:rsidRPr="0081104C" w:rsidRDefault="00686EE3" w:rsidP="00894457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86EE3" w:rsidRPr="0081104C" w14:paraId="1B9AB225" w14:textId="77777777" w:rsidTr="003B3FC3">
        <w:tc>
          <w:tcPr>
            <w:tcW w:w="2610" w:type="dxa"/>
            <w:vAlign w:val="bottom"/>
          </w:tcPr>
          <w:p w14:paraId="1B9AB21F" w14:textId="77777777" w:rsidR="00686EE3" w:rsidRPr="0081104C" w:rsidRDefault="00686EE3" w:rsidP="00894457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37" w:type="dxa"/>
            <w:vAlign w:val="bottom"/>
          </w:tcPr>
          <w:p w14:paraId="1B9AB220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15.7</w:t>
            </w:r>
          </w:p>
        </w:tc>
        <w:tc>
          <w:tcPr>
            <w:tcW w:w="938" w:type="dxa"/>
            <w:vAlign w:val="bottom"/>
          </w:tcPr>
          <w:p w14:paraId="1B9AB221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37" w:type="dxa"/>
            <w:vAlign w:val="bottom"/>
          </w:tcPr>
          <w:p w14:paraId="1B9AB222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1B9AB223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20" w:type="dxa"/>
            <w:vAlign w:val="bottom"/>
          </w:tcPr>
          <w:p w14:paraId="1B9AB224" w14:textId="77777777" w:rsidR="00686EE3" w:rsidRPr="0081104C" w:rsidRDefault="00686EE3" w:rsidP="00894457">
            <w:pPr>
              <w:ind w:left="252" w:right="-18" w:hanging="252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86EE3" w:rsidRPr="0081104C" w14:paraId="1B9AB22C" w14:textId="77777777" w:rsidTr="003B3FC3">
        <w:tc>
          <w:tcPr>
            <w:tcW w:w="2610" w:type="dxa"/>
            <w:vAlign w:val="bottom"/>
          </w:tcPr>
          <w:p w14:paraId="1B9AB226" w14:textId="77777777" w:rsidR="00686EE3" w:rsidRPr="0081104C" w:rsidRDefault="00686EE3" w:rsidP="00894457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37" w:type="dxa"/>
            <w:vAlign w:val="bottom"/>
          </w:tcPr>
          <w:p w14:paraId="1B9AB227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938" w:type="dxa"/>
            <w:vAlign w:val="bottom"/>
          </w:tcPr>
          <w:p w14:paraId="1B9AB228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1B9AB229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0.1</w:t>
            </w:r>
          </w:p>
        </w:tc>
        <w:tc>
          <w:tcPr>
            <w:tcW w:w="938" w:type="dxa"/>
            <w:vAlign w:val="bottom"/>
          </w:tcPr>
          <w:p w14:paraId="1B9AB22A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20" w:type="dxa"/>
            <w:vAlign w:val="bottom"/>
          </w:tcPr>
          <w:p w14:paraId="1B9AB22B" w14:textId="77777777" w:rsidR="00686EE3" w:rsidRPr="0081104C" w:rsidRDefault="00686EE3" w:rsidP="0089445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86EE3" w:rsidRPr="0081104C" w14:paraId="1B9AB233" w14:textId="77777777" w:rsidTr="003B3FC3">
        <w:tc>
          <w:tcPr>
            <w:tcW w:w="2610" w:type="dxa"/>
            <w:vAlign w:val="bottom"/>
          </w:tcPr>
          <w:p w14:paraId="1B9AB22D" w14:textId="77777777" w:rsidR="00686EE3" w:rsidRPr="0081104C" w:rsidRDefault="00686EE3" w:rsidP="00894457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37" w:type="dxa"/>
            <w:vAlign w:val="bottom"/>
          </w:tcPr>
          <w:p w14:paraId="1B9AB22E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1B9AB22F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37" w:type="dxa"/>
            <w:vAlign w:val="bottom"/>
          </w:tcPr>
          <w:p w14:paraId="1B9AB230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1B9AB231" w14:textId="77777777" w:rsidR="00686EE3" w:rsidRPr="0081104C" w:rsidRDefault="00686EE3" w:rsidP="0089445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2820" w:type="dxa"/>
            <w:vAlign w:val="bottom"/>
          </w:tcPr>
          <w:p w14:paraId="1B9AB232" w14:textId="77777777" w:rsidR="00686EE3" w:rsidRPr="0081104C" w:rsidRDefault="00686EE3" w:rsidP="0089445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14:paraId="2ED1AA29" w14:textId="77777777" w:rsidR="00A0723F" w:rsidRDefault="00A0723F" w:rsidP="008944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137F3C5" w14:textId="77777777" w:rsidR="00A0723F" w:rsidRDefault="00A072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9AB234" w14:textId="3C79A190" w:rsidR="0057338C" w:rsidRPr="0081104C" w:rsidRDefault="0057338C" w:rsidP="008944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956DE6" w:rsidRPr="0081104C">
        <w:rPr>
          <w:rFonts w:ascii="Angsana New" w:hAnsi="Angsana New"/>
          <w:sz w:val="32"/>
          <w:szCs w:val="32"/>
        </w:rPr>
        <w:t>31</w:t>
      </w:r>
      <w:r w:rsidR="009E4CA5" w:rsidRPr="0081104C">
        <w:rPr>
          <w:rFonts w:ascii="Angsana New" w:hAnsi="Angsana New"/>
          <w:sz w:val="32"/>
          <w:szCs w:val="32"/>
          <w:cs/>
        </w:rPr>
        <w:t xml:space="preserve"> </w:t>
      </w:r>
      <w:r w:rsidR="008B0AB8" w:rsidRPr="0081104C">
        <w:rPr>
          <w:rFonts w:ascii="Angsana New" w:hAnsi="Angsana New"/>
          <w:sz w:val="32"/>
          <w:szCs w:val="32"/>
          <w:cs/>
        </w:rPr>
        <w:t>ธันวาคม</w:t>
      </w:r>
      <w:r w:rsidR="008B0AB8" w:rsidRPr="0081104C">
        <w:rPr>
          <w:rFonts w:ascii="Angsana New" w:hAnsi="Angsana New"/>
          <w:sz w:val="32"/>
          <w:szCs w:val="32"/>
        </w:rPr>
        <w:t xml:space="preserve">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="009E4CA5" w:rsidRPr="0081104C">
        <w:rPr>
          <w:rFonts w:ascii="Angsana New" w:hAnsi="Angsana New"/>
          <w:sz w:val="32"/>
          <w:szCs w:val="32"/>
          <w:cs/>
        </w:rPr>
        <w:t xml:space="preserve"> และ 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1D54BC" w:rsidRPr="0081104C" w14:paraId="1B9AB238" w14:textId="77777777" w:rsidTr="00BC3BF2">
        <w:trPr>
          <w:tblHeader/>
        </w:trPr>
        <w:tc>
          <w:tcPr>
            <w:tcW w:w="4032" w:type="dxa"/>
            <w:vAlign w:val="bottom"/>
          </w:tcPr>
          <w:p w14:paraId="1B9AB235" w14:textId="77777777" w:rsidR="001D54BC" w:rsidRPr="0081104C" w:rsidRDefault="001D54B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B9AB236" w14:textId="77777777" w:rsidR="001D54BC" w:rsidRPr="0081104C" w:rsidRDefault="001D54B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B9AB237" w14:textId="77777777" w:rsidR="001D54BC" w:rsidRPr="0081104C" w:rsidRDefault="001D54BC" w:rsidP="008944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54BC" w:rsidRPr="0081104C" w14:paraId="1B9AB23C" w14:textId="77777777" w:rsidTr="00BC3BF2">
        <w:trPr>
          <w:tblHeader/>
        </w:trPr>
        <w:tc>
          <w:tcPr>
            <w:tcW w:w="4032" w:type="dxa"/>
            <w:vAlign w:val="bottom"/>
          </w:tcPr>
          <w:p w14:paraId="1B9AB239" w14:textId="77777777" w:rsidR="001D54BC" w:rsidRPr="0081104C" w:rsidRDefault="001D54B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B9AB23A" w14:textId="77777777" w:rsidR="001D54BC" w:rsidRPr="0081104C" w:rsidRDefault="001D54B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9AB23B" w14:textId="77777777" w:rsidR="001D54BC" w:rsidRPr="0081104C" w:rsidRDefault="001D54B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4BC" w:rsidRPr="0081104C" w14:paraId="1B9AB242" w14:textId="77777777" w:rsidTr="00BC3BF2">
        <w:trPr>
          <w:tblHeader/>
        </w:trPr>
        <w:tc>
          <w:tcPr>
            <w:tcW w:w="4032" w:type="dxa"/>
            <w:vAlign w:val="bottom"/>
          </w:tcPr>
          <w:p w14:paraId="1B9AB23D" w14:textId="77777777" w:rsidR="001D54BC" w:rsidRPr="0081104C" w:rsidRDefault="001D54B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9AB23E" w14:textId="77777777" w:rsidR="001D54BC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vAlign w:val="bottom"/>
          </w:tcPr>
          <w:p w14:paraId="1B9AB23F" w14:textId="77777777" w:rsidR="001D54BC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14:paraId="1B9AB240" w14:textId="77777777" w:rsidR="001D54BC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vAlign w:val="bottom"/>
          </w:tcPr>
          <w:p w14:paraId="1B9AB241" w14:textId="77777777" w:rsidR="001D54BC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</w:tr>
      <w:tr w:rsidR="003D4A67" w:rsidRPr="0081104C" w14:paraId="1B9AB248" w14:textId="77777777" w:rsidTr="007D662A">
        <w:tc>
          <w:tcPr>
            <w:tcW w:w="4032" w:type="dxa"/>
            <w:vAlign w:val="bottom"/>
          </w:tcPr>
          <w:p w14:paraId="1B9AB243" w14:textId="77777777" w:rsidR="003D4A67" w:rsidRPr="0081104C" w:rsidRDefault="003D4A67" w:rsidP="00894457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FF645D" w:rsidRPr="0081104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B9AB244" w14:textId="77777777" w:rsidR="003D4A67" w:rsidRPr="0081104C" w:rsidRDefault="003D4A67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9AB245" w14:textId="77777777" w:rsidR="003D4A67" w:rsidRPr="0081104C" w:rsidRDefault="003D4A67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9AB246" w14:textId="77777777" w:rsidR="003D4A67" w:rsidRPr="0081104C" w:rsidRDefault="003D4A67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9AB247" w14:textId="77777777" w:rsidR="003D4A67" w:rsidRPr="0081104C" w:rsidRDefault="003D4A67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54E6" w:rsidRPr="0081104C" w14:paraId="1B9AB24E" w14:textId="77777777" w:rsidTr="00126B63">
        <w:tc>
          <w:tcPr>
            <w:tcW w:w="4032" w:type="dxa"/>
            <w:vAlign w:val="bottom"/>
          </w:tcPr>
          <w:p w14:paraId="1B9AB249" w14:textId="77777777" w:rsidR="00E854E6" w:rsidRPr="0081104C" w:rsidRDefault="00E854E6" w:rsidP="00894457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B9AB24A" w14:textId="77777777" w:rsidR="00E854E6" w:rsidRPr="0081104C" w:rsidRDefault="00DF5977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9AB24B" w14:textId="77777777" w:rsidR="00E854E6" w:rsidRPr="0081104C" w:rsidRDefault="00E854E6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B9AB24C" w14:textId="51346AB5" w:rsidR="00E854E6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14</w:t>
            </w:r>
            <w:r w:rsidR="00A0723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1B9AB24D" w14:textId="77777777" w:rsidR="00E854E6" w:rsidRPr="0081104C" w:rsidRDefault="00E854E6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285</w:t>
            </w:r>
          </w:p>
        </w:tc>
      </w:tr>
      <w:tr w:rsidR="00E854E6" w:rsidRPr="0081104C" w14:paraId="1B9AB254" w14:textId="77777777" w:rsidTr="00126B63">
        <w:tc>
          <w:tcPr>
            <w:tcW w:w="4032" w:type="dxa"/>
            <w:vAlign w:val="bottom"/>
          </w:tcPr>
          <w:p w14:paraId="1B9AB24F" w14:textId="77777777" w:rsidR="00E854E6" w:rsidRPr="0081104C" w:rsidRDefault="00E854E6" w:rsidP="00894457">
            <w:pPr>
              <w:tabs>
                <w:tab w:val="left" w:pos="162"/>
                <w:tab w:val="left" w:pos="342"/>
              </w:tabs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9AB250" w14:textId="77777777" w:rsidR="00E854E6" w:rsidRPr="0081104C" w:rsidRDefault="00DF5977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9AB251" w14:textId="77777777" w:rsidR="00E854E6" w:rsidRPr="0081104C" w:rsidRDefault="00E854E6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B9AB252" w14:textId="728C81F0" w:rsidR="00E854E6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14</w:t>
            </w:r>
            <w:r w:rsidR="00A0723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1B9AB253" w14:textId="77777777" w:rsidR="00E854E6" w:rsidRPr="0081104C" w:rsidRDefault="00E854E6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285</w:t>
            </w:r>
          </w:p>
        </w:tc>
      </w:tr>
      <w:tr w:rsidR="00E854E6" w:rsidRPr="0081104C" w14:paraId="1B9AB26F" w14:textId="77777777" w:rsidTr="00126B63">
        <w:tc>
          <w:tcPr>
            <w:tcW w:w="4032" w:type="dxa"/>
            <w:vAlign w:val="bottom"/>
          </w:tcPr>
          <w:p w14:paraId="1B9AB26A" w14:textId="77777777" w:rsidR="00E854E6" w:rsidRPr="0081104C" w:rsidRDefault="00E854E6" w:rsidP="00894457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FF645D" w:rsidRPr="0081104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B9AB26B" w14:textId="77777777" w:rsidR="00E854E6" w:rsidRPr="0081104C" w:rsidRDefault="00E854E6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9AB26C" w14:textId="77777777" w:rsidR="00E854E6" w:rsidRPr="0081104C" w:rsidRDefault="00E854E6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9AB26D" w14:textId="77777777" w:rsidR="00E854E6" w:rsidRPr="0081104C" w:rsidRDefault="00E854E6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9AB26E" w14:textId="77777777" w:rsidR="00E854E6" w:rsidRPr="0081104C" w:rsidRDefault="00E854E6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38E" w:rsidRPr="0081104C" w14:paraId="1B9AB275" w14:textId="77777777" w:rsidTr="00EA4F03">
        <w:tc>
          <w:tcPr>
            <w:tcW w:w="4032" w:type="dxa"/>
            <w:vAlign w:val="bottom"/>
          </w:tcPr>
          <w:p w14:paraId="1B9AB270" w14:textId="77777777" w:rsidR="00D7638E" w:rsidRPr="0081104C" w:rsidRDefault="00D7638E" w:rsidP="00894457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B9AB271" w14:textId="77777777" w:rsidR="00D7638E" w:rsidRPr="0081104C" w:rsidRDefault="00DF5977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9AB272" w14:textId="77777777" w:rsidR="00D7638E" w:rsidRPr="0081104C" w:rsidRDefault="008F7C65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B9AB273" w14:textId="77777777" w:rsidR="00D7638E" w:rsidRPr="0081104C" w:rsidRDefault="00640C6C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2,675</w:t>
            </w:r>
          </w:p>
        </w:tc>
        <w:tc>
          <w:tcPr>
            <w:tcW w:w="1260" w:type="dxa"/>
            <w:vAlign w:val="bottom"/>
          </w:tcPr>
          <w:p w14:paraId="1B9AB274" w14:textId="77777777" w:rsidR="00D7638E" w:rsidRPr="0081104C" w:rsidRDefault="002047BB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54E6" w:rsidRPr="0081104C" w14:paraId="1B9AB27B" w14:textId="77777777" w:rsidTr="00126B63">
        <w:tc>
          <w:tcPr>
            <w:tcW w:w="4032" w:type="dxa"/>
            <w:vAlign w:val="bottom"/>
          </w:tcPr>
          <w:p w14:paraId="1B9AB276" w14:textId="77777777" w:rsidR="00E854E6" w:rsidRPr="0081104C" w:rsidRDefault="00E854E6" w:rsidP="00894457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81104C">
              <w:rPr>
                <w:rFonts w:ascii="Angsana New" w:hAnsi="Angsana New"/>
                <w:sz w:val="28"/>
                <w:szCs w:val="28"/>
              </w:rPr>
              <w:t>/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14:paraId="1B9AB277" w14:textId="77777777" w:rsidR="00E854E6" w:rsidRPr="0081104C" w:rsidRDefault="00DF5977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9AB278" w14:textId="77777777" w:rsidR="00E854E6" w:rsidRPr="0081104C" w:rsidRDefault="00E854E6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260" w:type="dxa"/>
            <w:vAlign w:val="bottom"/>
          </w:tcPr>
          <w:p w14:paraId="1B9AB279" w14:textId="77777777" w:rsidR="00E854E6" w:rsidRPr="0081104C" w:rsidRDefault="00640C6C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B9AB27A" w14:textId="77777777" w:rsidR="00E854E6" w:rsidRPr="0081104C" w:rsidRDefault="00E854E6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640C6C" w:rsidRPr="0081104C" w14:paraId="1B9AB281" w14:textId="77777777" w:rsidTr="00126B63">
        <w:tc>
          <w:tcPr>
            <w:tcW w:w="4032" w:type="dxa"/>
            <w:vAlign w:val="bottom"/>
          </w:tcPr>
          <w:p w14:paraId="1B9AB27C" w14:textId="77777777" w:rsidR="00640C6C" w:rsidRPr="0081104C" w:rsidRDefault="00640C6C" w:rsidP="00894457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1B9AB27D" w14:textId="77777777" w:rsidR="00640C6C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260" w:type="dxa"/>
            <w:vAlign w:val="bottom"/>
          </w:tcPr>
          <w:p w14:paraId="1B9AB27E" w14:textId="77777777" w:rsidR="00640C6C" w:rsidRPr="0081104C" w:rsidRDefault="00640C6C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B9AB27F" w14:textId="77777777" w:rsidR="00640C6C" w:rsidRPr="0081104C" w:rsidRDefault="00640C6C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B9AB280" w14:textId="60A5B814" w:rsidR="00640C6C" w:rsidRPr="0081104C" w:rsidRDefault="00791468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54E6" w:rsidRPr="0081104C" w14:paraId="1B9AB287" w14:textId="77777777" w:rsidTr="00126B63">
        <w:tc>
          <w:tcPr>
            <w:tcW w:w="4032" w:type="dxa"/>
            <w:vAlign w:val="bottom"/>
          </w:tcPr>
          <w:p w14:paraId="1B9AB282" w14:textId="77777777" w:rsidR="00E854E6" w:rsidRPr="0081104C" w:rsidRDefault="00E854E6" w:rsidP="00894457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9AB283" w14:textId="77777777" w:rsidR="00E854E6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260" w:type="dxa"/>
            <w:vAlign w:val="bottom"/>
          </w:tcPr>
          <w:p w14:paraId="1B9AB284" w14:textId="77777777" w:rsidR="00E854E6" w:rsidRPr="0081104C" w:rsidRDefault="00E854E6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260" w:type="dxa"/>
            <w:vAlign w:val="bottom"/>
          </w:tcPr>
          <w:p w14:paraId="1B9AB285" w14:textId="77777777" w:rsidR="00E854E6" w:rsidRPr="0081104C" w:rsidRDefault="00640C6C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2,675</w:t>
            </w:r>
          </w:p>
        </w:tc>
        <w:tc>
          <w:tcPr>
            <w:tcW w:w="1260" w:type="dxa"/>
            <w:vAlign w:val="bottom"/>
          </w:tcPr>
          <w:p w14:paraId="1B9AB286" w14:textId="77777777" w:rsidR="00E854E6" w:rsidRPr="0081104C" w:rsidRDefault="00E854E6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</w:tbl>
    <w:p w14:paraId="1B9AB288" w14:textId="77777777" w:rsidR="007D1BAC" w:rsidRPr="0081104C" w:rsidRDefault="007D1BAC" w:rsidP="0089445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1B9AB289" w14:textId="77777777" w:rsidR="001D54BC" w:rsidRPr="0081104C" w:rsidRDefault="007D1BAC" w:rsidP="00894457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  <w:lang w:eastAsia="ko-KR"/>
        </w:rPr>
      </w:pPr>
      <w:r w:rsidRPr="0081104C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Pr="0081104C">
        <w:rPr>
          <w:rFonts w:ascii="Angsana New" w:hAnsi="Angsana New"/>
          <w:sz w:val="32"/>
          <w:szCs w:val="32"/>
          <w:lang w:eastAsia="ko-KR"/>
        </w:rPr>
        <w:t xml:space="preserve">31 </w:t>
      </w:r>
      <w:r w:rsidRPr="0081104C">
        <w:rPr>
          <w:rFonts w:ascii="Angsana New" w:hAnsi="Angsana New"/>
          <w:sz w:val="32"/>
          <w:szCs w:val="32"/>
          <w:cs/>
          <w:lang w:eastAsia="ko-KR"/>
        </w:rPr>
        <w:t xml:space="preserve">ธันวาคม </w:t>
      </w:r>
      <w:r w:rsidRPr="0081104C">
        <w:rPr>
          <w:rFonts w:ascii="Angsana New" w:hAnsi="Angsana New"/>
          <w:sz w:val="32"/>
          <w:szCs w:val="32"/>
          <w:lang w:eastAsia="ko-KR"/>
        </w:rPr>
        <w:t>256</w:t>
      </w:r>
      <w:r w:rsidR="004649BB" w:rsidRPr="0081104C">
        <w:rPr>
          <w:rFonts w:ascii="Angsana New" w:hAnsi="Angsana New"/>
          <w:sz w:val="32"/>
          <w:szCs w:val="32"/>
          <w:lang w:eastAsia="ko-KR"/>
        </w:rPr>
        <w:t>3</w:t>
      </w:r>
      <w:r w:rsidRPr="0081104C">
        <w:rPr>
          <w:rFonts w:ascii="Angsana New" w:hAnsi="Angsana New"/>
          <w:sz w:val="32"/>
          <w:szCs w:val="32"/>
          <w:cs/>
          <w:lang w:eastAsia="ko-KR"/>
        </w:rPr>
        <w:t xml:space="preserve"> บริษัท</w:t>
      </w:r>
      <w:r w:rsidR="001D54BC" w:rsidRPr="0081104C">
        <w:rPr>
          <w:rFonts w:ascii="Angsana New" w:hAnsi="Angsana New"/>
          <w:sz w:val="32"/>
          <w:szCs w:val="32"/>
          <w:cs/>
          <w:lang w:eastAsia="ko-KR"/>
        </w:rPr>
        <w:t>ฯ</w:t>
      </w:r>
      <w:r w:rsidRPr="0081104C">
        <w:rPr>
          <w:rFonts w:ascii="Angsana New" w:hAnsi="Angsana New"/>
          <w:sz w:val="32"/>
          <w:szCs w:val="32"/>
          <w:cs/>
          <w:lang w:eastAsia="ko-KR"/>
        </w:rPr>
        <w:t>มีเงินให้กู้ยืมระยะสั้นแก่บริษัทย่อยแห่งหนึ่ง</w:t>
      </w:r>
      <w:r w:rsidRPr="0081104C">
        <w:rPr>
          <w:rFonts w:ascii="Angsana New" w:hAnsi="Angsana New"/>
          <w:spacing w:val="-4"/>
          <w:sz w:val="32"/>
          <w:szCs w:val="32"/>
          <w:cs/>
          <w:lang w:eastAsia="ko-KR"/>
        </w:rPr>
        <w:t>เป็นจำนวน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40C6C" w:rsidRPr="0081104C">
        <w:rPr>
          <w:rFonts w:ascii="Angsana New" w:hAnsi="Angsana New"/>
          <w:spacing w:val="-4"/>
          <w:sz w:val="32"/>
          <w:szCs w:val="32"/>
        </w:rPr>
        <w:t>18.5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40C6C" w:rsidRPr="0081104C">
        <w:rPr>
          <w:rFonts w:ascii="Angsana New" w:hAnsi="Angsana New"/>
          <w:spacing w:val="-4"/>
          <w:sz w:val="32"/>
          <w:szCs w:val="32"/>
        </w:rPr>
        <w:t xml:space="preserve"> (</w:t>
      </w:r>
      <w:r w:rsidR="004649BB" w:rsidRPr="0081104C">
        <w:rPr>
          <w:rFonts w:ascii="Angsana New" w:hAnsi="Angsana New"/>
          <w:spacing w:val="-4"/>
          <w:sz w:val="32"/>
          <w:szCs w:val="32"/>
        </w:rPr>
        <w:t>2562</w:t>
      </w:r>
      <w:r w:rsidR="00640C6C" w:rsidRPr="0081104C">
        <w:rPr>
          <w:rFonts w:ascii="Angsana New" w:hAnsi="Angsana New"/>
          <w:spacing w:val="-4"/>
          <w:sz w:val="32"/>
          <w:szCs w:val="32"/>
        </w:rPr>
        <w:t>: 7</w:t>
      </w:r>
      <w:r w:rsidR="00640C6C" w:rsidRPr="0081104C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640C6C" w:rsidRPr="0081104C">
        <w:rPr>
          <w:rFonts w:ascii="Angsana New" w:hAnsi="Angsana New"/>
          <w:spacing w:val="-4"/>
          <w:sz w:val="32"/>
          <w:szCs w:val="32"/>
        </w:rPr>
        <w:t>)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4.00 </w:t>
      </w:r>
      <w:r w:rsidRPr="0081104C">
        <w:rPr>
          <w:rFonts w:ascii="Angsana New" w:hAnsi="Angsana New"/>
          <w:spacing w:val="-4"/>
          <w:sz w:val="32"/>
          <w:szCs w:val="32"/>
          <w:cs/>
        </w:rPr>
        <w:t>ต่อปี และมีกำหนดชำระคืนเมื่อทวงถาม</w:t>
      </w:r>
    </w:p>
    <w:p w14:paraId="1B9AB28A" w14:textId="77777777" w:rsidR="007D1BAC" w:rsidRPr="0081104C" w:rsidRDefault="007D1BAC" w:rsidP="00894457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81104C">
        <w:rPr>
          <w:rFonts w:ascii="Angsana New" w:hAnsi="Angsana New"/>
          <w:spacing w:val="-4"/>
          <w:sz w:val="32"/>
          <w:szCs w:val="32"/>
          <w:cs/>
          <w:lang w:eastAsia="ko-KR"/>
        </w:rPr>
        <w:t>ในระหว่าง</w:t>
      </w:r>
      <w:r w:rsidR="0046055B" w:rsidRPr="0081104C">
        <w:rPr>
          <w:rFonts w:ascii="Angsana New" w:hAnsi="Angsana New"/>
          <w:spacing w:val="-4"/>
          <w:sz w:val="32"/>
          <w:szCs w:val="32"/>
          <w:cs/>
          <w:lang w:eastAsia="ko-KR"/>
        </w:rPr>
        <w:t>ปี</w:t>
      </w:r>
      <w:r w:rsidRPr="0081104C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Pr="0081104C">
        <w:rPr>
          <w:rFonts w:ascii="Angsana New" w:hAnsi="Angsana New"/>
          <w:spacing w:val="-4"/>
          <w:sz w:val="32"/>
          <w:szCs w:val="32"/>
          <w:cs/>
          <w:lang w:eastAsia="ko-KR"/>
        </w:rPr>
        <w:t xml:space="preserve">วันที่ </w:t>
      </w:r>
      <w:r w:rsidR="00B778AB" w:rsidRPr="0081104C">
        <w:rPr>
          <w:rFonts w:ascii="Angsana New" w:hAnsi="Angsana New"/>
          <w:sz w:val="32"/>
          <w:szCs w:val="32"/>
          <w:lang w:eastAsia="ko-KR"/>
        </w:rPr>
        <w:t xml:space="preserve">31 </w:t>
      </w:r>
      <w:r w:rsidR="00B778AB" w:rsidRPr="0081104C">
        <w:rPr>
          <w:rFonts w:ascii="Angsana New" w:hAnsi="Angsana New"/>
          <w:sz w:val="32"/>
          <w:szCs w:val="32"/>
          <w:cs/>
          <w:lang w:eastAsia="ko-KR"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  <w:lang w:eastAsia="ko-KR"/>
        </w:rPr>
        <w:t>2563</w:t>
      </w:r>
      <w:r w:rsidR="00B778AB" w:rsidRPr="0081104C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  <w:cs/>
          <w:lang w:eastAsia="ko-KR"/>
        </w:rPr>
        <w:t>เงินให้กู้ยืมระยะสั้นแก่กิจการที่เกี่ยวข้องกันมีการเคลื่อนไหวดังนี้</w:t>
      </w:r>
    </w:p>
    <w:p w14:paraId="1B9AB28B" w14:textId="77777777" w:rsidR="00AD60CE" w:rsidRPr="0081104C" w:rsidRDefault="00AD60CE" w:rsidP="00894457">
      <w:pPr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81104C">
        <w:rPr>
          <w:rFonts w:ascii="Angsana New" w:hAnsi="Angsana New"/>
          <w:sz w:val="28"/>
          <w:szCs w:val="28"/>
        </w:rPr>
        <w:t>(</w:t>
      </w:r>
      <w:r w:rsidRPr="0081104C">
        <w:rPr>
          <w:rFonts w:ascii="Angsana New" w:hAnsi="Angsana New"/>
          <w:sz w:val="28"/>
          <w:szCs w:val="28"/>
          <w:cs/>
        </w:rPr>
        <w:t>หน่วย: พันบาท</w:t>
      </w:r>
      <w:r w:rsidRPr="0081104C">
        <w:rPr>
          <w:rFonts w:ascii="Angsana New" w:hAnsi="Angsana New"/>
          <w:sz w:val="28"/>
          <w:szCs w:val="28"/>
        </w:rPr>
        <w:t>)</w:t>
      </w: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604"/>
        <w:gridCol w:w="1586"/>
        <w:gridCol w:w="18"/>
        <w:gridCol w:w="1601"/>
        <w:gridCol w:w="9"/>
        <w:gridCol w:w="43"/>
      </w:tblGrid>
      <w:tr w:rsidR="00AD60CE" w:rsidRPr="0081104C" w14:paraId="1B9AB28E" w14:textId="77777777" w:rsidTr="00640C6C">
        <w:trPr>
          <w:cantSplit/>
        </w:trPr>
        <w:tc>
          <w:tcPr>
            <w:tcW w:w="4122" w:type="dxa"/>
            <w:vAlign w:val="bottom"/>
          </w:tcPr>
          <w:p w14:paraId="1B9AB28C" w14:textId="77777777" w:rsidR="00AD60CE" w:rsidRPr="0081104C" w:rsidRDefault="00AD60CE" w:rsidP="00894457">
            <w:pPr>
              <w:rPr>
                <w:rFonts w:ascii="Angsana New" w:hAnsi="Angsana New"/>
                <w:sz w:val="28"/>
                <w:szCs w:val="28"/>
              </w:rPr>
            </w:pPr>
            <w:bookmarkStart w:id="8" w:name="_Hlk64538472"/>
          </w:p>
        </w:tc>
        <w:tc>
          <w:tcPr>
            <w:tcW w:w="4861" w:type="dxa"/>
            <w:gridSpan w:val="6"/>
            <w:vAlign w:val="bottom"/>
          </w:tcPr>
          <w:p w14:paraId="1B9AB28D" w14:textId="77777777" w:rsidR="00AD60CE" w:rsidRPr="0081104C" w:rsidRDefault="00AD60CE" w:rsidP="0089445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            </w:t>
            </w:r>
          </w:p>
        </w:tc>
      </w:tr>
      <w:tr w:rsidR="00640C6C" w:rsidRPr="0081104C" w14:paraId="1B9AB293" w14:textId="77777777" w:rsidTr="00640C6C">
        <w:trPr>
          <w:gridAfter w:val="1"/>
          <w:wAfter w:w="43" w:type="dxa"/>
        </w:trPr>
        <w:tc>
          <w:tcPr>
            <w:tcW w:w="4122" w:type="dxa"/>
            <w:vAlign w:val="bottom"/>
          </w:tcPr>
          <w:p w14:paraId="1B9AB28F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4" w:type="dxa"/>
            <w:vAlign w:val="bottom"/>
          </w:tcPr>
          <w:p w14:paraId="1B9AB290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04" w:type="dxa"/>
            <w:gridSpan w:val="2"/>
            <w:vAlign w:val="bottom"/>
          </w:tcPr>
          <w:p w14:paraId="1B9AB291" w14:textId="77777777" w:rsidR="00640C6C" w:rsidRPr="0081104C" w:rsidRDefault="00640C6C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gridSpan w:val="2"/>
            <w:vAlign w:val="bottom"/>
          </w:tcPr>
          <w:p w14:paraId="1B9AB292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640C6C" w:rsidRPr="0081104C" w14:paraId="1B9AB298" w14:textId="77777777" w:rsidTr="00640C6C">
        <w:trPr>
          <w:gridAfter w:val="1"/>
          <w:wAfter w:w="43" w:type="dxa"/>
        </w:trPr>
        <w:tc>
          <w:tcPr>
            <w:tcW w:w="4122" w:type="dxa"/>
            <w:vAlign w:val="bottom"/>
          </w:tcPr>
          <w:p w14:paraId="1B9AB294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4" w:type="dxa"/>
            <w:vAlign w:val="bottom"/>
          </w:tcPr>
          <w:p w14:paraId="1B9AB295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4" w:type="dxa"/>
            <w:gridSpan w:val="2"/>
            <w:vAlign w:val="bottom"/>
          </w:tcPr>
          <w:p w14:paraId="1B9AB296" w14:textId="77777777" w:rsidR="00640C6C" w:rsidRPr="0081104C" w:rsidRDefault="00FF645D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10" w:type="dxa"/>
            <w:gridSpan w:val="2"/>
            <w:vAlign w:val="bottom"/>
          </w:tcPr>
          <w:p w14:paraId="1B9AB297" w14:textId="77777777" w:rsidR="00640C6C" w:rsidRPr="0081104C" w:rsidRDefault="00640C6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40C6C" w:rsidRPr="0081104C" w14:paraId="1B9AB29D" w14:textId="77777777" w:rsidTr="00640C6C">
        <w:trPr>
          <w:gridAfter w:val="1"/>
          <w:wAfter w:w="43" w:type="dxa"/>
        </w:trPr>
        <w:tc>
          <w:tcPr>
            <w:tcW w:w="4122" w:type="dxa"/>
            <w:vAlign w:val="bottom"/>
          </w:tcPr>
          <w:p w14:paraId="1B9AB299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4" w:type="dxa"/>
            <w:vAlign w:val="bottom"/>
            <w:hideMark/>
          </w:tcPr>
          <w:p w14:paraId="1B9AB29A" w14:textId="77777777" w:rsidR="00640C6C" w:rsidRPr="0081104C" w:rsidRDefault="00640C6C" w:rsidP="0089445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04" w:type="dxa"/>
            <w:gridSpan w:val="2"/>
            <w:vAlign w:val="bottom"/>
            <w:hideMark/>
          </w:tcPr>
          <w:p w14:paraId="1B9AB29B" w14:textId="77777777" w:rsidR="00640C6C" w:rsidRPr="0081104C" w:rsidRDefault="00FF645D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610" w:type="dxa"/>
            <w:gridSpan w:val="2"/>
            <w:vAlign w:val="bottom"/>
            <w:hideMark/>
          </w:tcPr>
          <w:p w14:paraId="1B9AB29C" w14:textId="77777777" w:rsidR="00640C6C" w:rsidRPr="0081104C" w:rsidRDefault="00640C6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40C6C" w:rsidRPr="0081104C" w14:paraId="1B9AB2A2" w14:textId="77777777" w:rsidTr="00640C6C">
        <w:trPr>
          <w:gridAfter w:val="2"/>
          <w:wAfter w:w="52" w:type="dxa"/>
        </w:trPr>
        <w:tc>
          <w:tcPr>
            <w:tcW w:w="4122" w:type="dxa"/>
            <w:vAlign w:val="bottom"/>
          </w:tcPr>
          <w:p w14:paraId="1B9AB29E" w14:textId="77777777" w:rsidR="00640C6C" w:rsidRPr="0081104C" w:rsidRDefault="00640C6C" w:rsidP="00894457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04" w:type="dxa"/>
            <w:vAlign w:val="bottom"/>
          </w:tcPr>
          <w:p w14:paraId="1B9AB29F" w14:textId="77777777" w:rsidR="00640C6C" w:rsidRPr="0081104C" w:rsidRDefault="00640C6C" w:rsidP="00894457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1B9AB2A0" w14:textId="77777777" w:rsidR="00640C6C" w:rsidRPr="0081104C" w:rsidRDefault="00640C6C" w:rsidP="00894457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1B9AB2A1" w14:textId="77777777" w:rsidR="00640C6C" w:rsidRPr="0081104C" w:rsidRDefault="00640C6C" w:rsidP="00894457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C6C" w:rsidRPr="0081104C" w14:paraId="1B9AB2A7" w14:textId="77777777" w:rsidTr="00640C6C">
        <w:trPr>
          <w:gridAfter w:val="2"/>
          <w:wAfter w:w="52" w:type="dxa"/>
        </w:trPr>
        <w:tc>
          <w:tcPr>
            <w:tcW w:w="4122" w:type="dxa"/>
          </w:tcPr>
          <w:p w14:paraId="1B9AB2A3" w14:textId="77777777" w:rsidR="00640C6C" w:rsidRPr="0081104C" w:rsidRDefault="00640C6C" w:rsidP="00894457">
            <w:pPr>
              <w:tabs>
                <w:tab w:val="left" w:pos="900"/>
                <w:tab w:val="left" w:pos="1440"/>
                <w:tab w:val="left" w:pos="1944"/>
              </w:tabs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04" w:type="dxa"/>
            <w:vAlign w:val="bottom"/>
          </w:tcPr>
          <w:p w14:paraId="1B9AB2A4" w14:textId="77777777" w:rsidR="00640C6C" w:rsidRPr="0081104C" w:rsidRDefault="00640C6C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586" w:type="dxa"/>
            <w:vAlign w:val="bottom"/>
          </w:tcPr>
          <w:p w14:paraId="1B9AB2A5" w14:textId="77777777" w:rsidR="00640C6C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</w:t>
            </w:r>
            <w:r w:rsidR="00640C6C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619" w:type="dxa"/>
            <w:gridSpan w:val="2"/>
            <w:vAlign w:val="bottom"/>
          </w:tcPr>
          <w:p w14:paraId="1B9AB2A6" w14:textId="77777777" w:rsidR="00640C6C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18</w:t>
            </w:r>
            <w:r w:rsidR="00640C6C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bookmarkEnd w:id="8"/>
    </w:tbl>
    <w:p w14:paraId="1B9AB2A8" w14:textId="77777777" w:rsidR="007D645E" w:rsidRPr="0081104C" w:rsidRDefault="007D645E" w:rsidP="00894457">
      <w:pPr>
        <w:rPr>
          <w:rFonts w:ascii="Angsana New" w:hAnsi="Angsana New"/>
        </w:rPr>
      </w:pPr>
    </w:p>
    <w:p w14:paraId="40B64434" w14:textId="77777777" w:rsidR="00A0723F" w:rsidRDefault="00A0723F">
      <w:bookmarkStart w:id="9" w:name="_Hlk64538545"/>
      <w:r>
        <w:br w:type="page"/>
      </w:r>
    </w:p>
    <w:tbl>
      <w:tblPr>
        <w:tblW w:w="88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72"/>
        <w:gridCol w:w="1595"/>
        <w:gridCol w:w="7"/>
        <w:gridCol w:w="9"/>
      </w:tblGrid>
      <w:tr w:rsidR="00640C6C" w:rsidRPr="0081104C" w14:paraId="1B9AB2AA" w14:textId="77777777" w:rsidTr="00640C6C">
        <w:trPr>
          <w:gridAfter w:val="2"/>
          <w:wAfter w:w="16" w:type="dxa"/>
        </w:trPr>
        <w:tc>
          <w:tcPr>
            <w:tcW w:w="8867" w:type="dxa"/>
            <w:gridSpan w:val="2"/>
            <w:vAlign w:val="bottom"/>
          </w:tcPr>
          <w:p w14:paraId="1B9AB2A9" w14:textId="05344135" w:rsidR="00640C6C" w:rsidRPr="0081104C" w:rsidRDefault="00640C6C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             </w:t>
            </w: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>: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D1BAC" w:rsidRPr="0081104C" w14:paraId="1B9AB2AD" w14:textId="77777777" w:rsidTr="00640C6C">
        <w:trPr>
          <w:gridAfter w:val="1"/>
          <w:wAfter w:w="9" w:type="dxa"/>
        </w:trPr>
        <w:tc>
          <w:tcPr>
            <w:tcW w:w="7272" w:type="dxa"/>
            <w:vAlign w:val="bottom"/>
          </w:tcPr>
          <w:p w14:paraId="1B9AB2AB" w14:textId="77777777" w:rsidR="007D1BAC" w:rsidRPr="0081104C" w:rsidRDefault="007D1BAC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vAlign w:val="bottom"/>
          </w:tcPr>
          <w:p w14:paraId="1B9AB2AC" w14:textId="77777777" w:rsidR="007D1BAC" w:rsidRPr="0081104C" w:rsidRDefault="007D1BAC" w:rsidP="008944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            </w:t>
            </w:r>
          </w:p>
        </w:tc>
      </w:tr>
      <w:tr w:rsidR="00640C6C" w:rsidRPr="0081104C" w14:paraId="1B9AB2B0" w14:textId="77777777" w:rsidTr="00640C6C">
        <w:tc>
          <w:tcPr>
            <w:tcW w:w="7272" w:type="dxa"/>
            <w:vAlign w:val="bottom"/>
          </w:tcPr>
          <w:p w14:paraId="1B9AB2AE" w14:textId="77777777" w:rsidR="00640C6C" w:rsidRPr="0081104C" w:rsidRDefault="00640C6C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1B9AB2AF" w14:textId="77777777" w:rsidR="00640C6C" w:rsidRPr="0081104C" w:rsidRDefault="00640C6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40C6C" w:rsidRPr="0081104C" w14:paraId="1B9AB2B3" w14:textId="77777777" w:rsidTr="00640C6C">
        <w:tc>
          <w:tcPr>
            <w:tcW w:w="7272" w:type="dxa"/>
            <w:vAlign w:val="bottom"/>
          </w:tcPr>
          <w:p w14:paraId="1B9AB2B1" w14:textId="77777777" w:rsidR="00640C6C" w:rsidRPr="0081104C" w:rsidRDefault="00640C6C" w:rsidP="008944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11" w:type="dxa"/>
            <w:gridSpan w:val="3"/>
            <w:vAlign w:val="bottom"/>
          </w:tcPr>
          <w:p w14:paraId="1B9AB2B2" w14:textId="77777777" w:rsidR="00640C6C" w:rsidRPr="0081104C" w:rsidRDefault="00640C6C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0C6C" w:rsidRPr="0081104C" w14:paraId="1B9AB2B6" w14:textId="77777777" w:rsidTr="00640C6C">
        <w:tc>
          <w:tcPr>
            <w:tcW w:w="7272" w:type="dxa"/>
            <w:vAlign w:val="bottom"/>
          </w:tcPr>
          <w:p w14:paraId="1B9AB2B4" w14:textId="77777777" w:rsidR="00640C6C" w:rsidRPr="0081104C" w:rsidRDefault="00640C6C" w:rsidP="008944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611" w:type="dxa"/>
            <w:gridSpan w:val="3"/>
            <w:vAlign w:val="bottom"/>
          </w:tcPr>
          <w:p w14:paraId="1B9AB2B5" w14:textId="77777777" w:rsidR="00640C6C" w:rsidRPr="0081104C" w:rsidRDefault="00640C6C" w:rsidP="00894457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640C6C" w:rsidRPr="0081104C" w14:paraId="1B9AB2B9" w14:textId="77777777" w:rsidTr="00640C6C">
        <w:tc>
          <w:tcPr>
            <w:tcW w:w="7272" w:type="dxa"/>
            <w:vAlign w:val="bottom"/>
          </w:tcPr>
          <w:p w14:paraId="1B9AB2B7" w14:textId="77777777" w:rsidR="00640C6C" w:rsidRPr="0081104C" w:rsidRDefault="00640C6C" w:rsidP="008944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1611" w:type="dxa"/>
            <w:gridSpan w:val="3"/>
            <w:vAlign w:val="bottom"/>
          </w:tcPr>
          <w:p w14:paraId="1B9AB2B8" w14:textId="77777777" w:rsidR="00640C6C" w:rsidRPr="0081104C" w:rsidRDefault="00640C6C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640C6C" w:rsidRPr="0081104C" w14:paraId="1B9AB2BC" w14:textId="77777777" w:rsidTr="00640C6C">
        <w:tc>
          <w:tcPr>
            <w:tcW w:w="7272" w:type="dxa"/>
            <w:vAlign w:val="bottom"/>
          </w:tcPr>
          <w:p w14:paraId="1B9AB2BA" w14:textId="77777777" w:rsidR="00640C6C" w:rsidRPr="0081104C" w:rsidRDefault="00640C6C" w:rsidP="008944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11" w:type="dxa"/>
            <w:gridSpan w:val="3"/>
            <w:vAlign w:val="bottom"/>
          </w:tcPr>
          <w:p w14:paraId="1B9AB2BB" w14:textId="77777777" w:rsidR="00640C6C" w:rsidRPr="0081104C" w:rsidRDefault="00640C6C" w:rsidP="00894457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640C6C" w:rsidRPr="0081104C" w14:paraId="1B9AB2BF" w14:textId="77777777" w:rsidTr="00640C6C">
        <w:tc>
          <w:tcPr>
            <w:tcW w:w="7272" w:type="dxa"/>
            <w:vAlign w:val="bottom"/>
          </w:tcPr>
          <w:p w14:paraId="1B9AB2BD" w14:textId="77777777" w:rsidR="00640C6C" w:rsidRPr="0081104C" w:rsidRDefault="00640C6C" w:rsidP="008944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11" w:type="dxa"/>
            <w:gridSpan w:val="3"/>
            <w:vAlign w:val="bottom"/>
          </w:tcPr>
          <w:p w14:paraId="1B9AB2BE" w14:textId="77777777" w:rsidR="00640C6C" w:rsidRPr="0081104C" w:rsidRDefault="00640C6C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(763)</w:t>
            </w:r>
          </w:p>
        </w:tc>
      </w:tr>
      <w:tr w:rsidR="00640C6C" w:rsidRPr="0081104C" w14:paraId="1B9AB2C2" w14:textId="77777777" w:rsidTr="00640C6C">
        <w:tc>
          <w:tcPr>
            <w:tcW w:w="7272" w:type="dxa"/>
            <w:vAlign w:val="bottom"/>
          </w:tcPr>
          <w:p w14:paraId="1B9AB2C0" w14:textId="77777777" w:rsidR="00640C6C" w:rsidRPr="0081104C" w:rsidRDefault="00640C6C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611" w:type="dxa"/>
            <w:gridSpan w:val="3"/>
            <w:vAlign w:val="bottom"/>
          </w:tcPr>
          <w:p w14:paraId="1B9AB2C1" w14:textId="77777777" w:rsidR="00640C6C" w:rsidRPr="0081104C" w:rsidRDefault="00640C6C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9"/>
    <w:p w14:paraId="1B9AB2C3" w14:textId="77777777" w:rsidR="007D1BAC" w:rsidRPr="0081104C" w:rsidRDefault="007D1BAC" w:rsidP="00894457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81104C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="00B778AB" w:rsidRPr="0081104C">
        <w:rPr>
          <w:rFonts w:ascii="Angsana New" w:hAnsi="Angsana New"/>
          <w:sz w:val="32"/>
          <w:szCs w:val="32"/>
          <w:lang w:eastAsia="ko-KR"/>
        </w:rPr>
        <w:t xml:space="preserve">31 </w:t>
      </w:r>
      <w:r w:rsidR="00B778AB" w:rsidRPr="0081104C">
        <w:rPr>
          <w:rFonts w:ascii="Angsana New" w:hAnsi="Angsana New"/>
          <w:sz w:val="32"/>
          <w:szCs w:val="32"/>
          <w:cs/>
          <w:lang w:eastAsia="ko-KR"/>
        </w:rPr>
        <w:t xml:space="preserve">ธันวาคม </w:t>
      </w:r>
      <w:r w:rsidRPr="0081104C">
        <w:rPr>
          <w:rFonts w:ascii="Angsana New" w:hAnsi="Angsana New"/>
          <w:sz w:val="32"/>
          <w:szCs w:val="32"/>
          <w:lang w:eastAsia="ko-KR"/>
        </w:rPr>
        <w:t>2562</w:t>
      </w:r>
      <w:r w:rsidRPr="0081104C">
        <w:rPr>
          <w:rFonts w:ascii="Angsana New" w:hAnsi="Angsana New"/>
          <w:sz w:val="32"/>
          <w:szCs w:val="32"/>
          <w:cs/>
          <w:lang w:eastAsia="ko-KR"/>
        </w:rPr>
        <w:t xml:space="preserve"> บริษัทย่อยมีเงินให้กู้ยืมระยะยาวแก่</w:t>
      </w:r>
      <w:r w:rsidRPr="0081104C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บริษัทที่เกี่ยวข้องกันและกรรมการของ</w:t>
      </w:r>
      <w:r w:rsidRPr="0081104C">
        <w:rPr>
          <w:rFonts w:ascii="Angsana New" w:hAnsi="Angsana New"/>
          <w:spacing w:val="-4"/>
          <w:sz w:val="32"/>
          <w:szCs w:val="32"/>
          <w:lang w:eastAsia="ko-KR"/>
        </w:rPr>
        <w:t xml:space="preserve">          </w:t>
      </w:r>
      <w:r w:rsidRPr="0081104C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บริษัทย่อยอีกแห่งหนึ่ง เป็นจำนวน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</w:rPr>
        <w:t>0.</w:t>
      </w:r>
      <w:r w:rsidR="00B778AB" w:rsidRPr="0081104C">
        <w:rPr>
          <w:rFonts w:ascii="Angsana New" w:hAnsi="Angsana New"/>
          <w:spacing w:val="-4"/>
          <w:sz w:val="32"/>
          <w:szCs w:val="32"/>
        </w:rPr>
        <w:t>2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81104C">
        <w:rPr>
          <w:rFonts w:ascii="Angsana New" w:hAnsi="Angsana New"/>
          <w:spacing w:val="-4"/>
          <w:sz w:val="32"/>
          <w:szCs w:val="32"/>
        </w:rPr>
        <w:t>0.</w:t>
      </w:r>
      <w:r w:rsidR="00B778AB" w:rsidRPr="0081104C">
        <w:rPr>
          <w:rFonts w:ascii="Angsana New" w:hAnsi="Angsana New"/>
          <w:spacing w:val="-4"/>
          <w:sz w:val="32"/>
          <w:szCs w:val="32"/>
        </w:rPr>
        <w:t>6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ซึ่งคิดดอกเบี้ยในอัตราร้อยละ 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     3</w:t>
      </w:r>
      <w:r w:rsidRPr="0081104C">
        <w:rPr>
          <w:rFonts w:ascii="Angsana New" w:hAnsi="Angsana New"/>
          <w:spacing w:val="-4"/>
          <w:sz w:val="32"/>
          <w:szCs w:val="32"/>
          <w:cs/>
        </w:rPr>
        <w:t>.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00 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ต่อปี และมีกำหนดชำระคืนเป็นรายเดือน ภายในเดือนมกราคม </w:t>
      </w:r>
      <w:r w:rsidRPr="0081104C">
        <w:rPr>
          <w:rFonts w:ascii="Angsana New" w:hAnsi="Angsana New"/>
          <w:spacing w:val="-4"/>
          <w:sz w:val="32"/>
          <w:szCs w:val="32"/>
          <w:lang w:eastAsia="ko-KR"/>
        </w:rPr>
        <w:t>2564</w:t>
      </w:r>
    </w:p>
    <w:p w14:paraId="1B9AB2C4" w14:textId="77777777" w:rsidR="007D1BAC" w:rsidRPr="0081104C" w:rsidRDefault="007D1BAC" w:rsidP="00894457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81104C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46055B" w:rsidRPr="0081104C">
        <w:rPr>
          <w:rFonts w:ascii="Angsana New" w:hAnsi="Angsana New"/>
          <w:spacing w:val="-2"/>
          <w:sz w:val="32"/>
          <w:szCs w:val="32"/>
          <w:cs/>
        </w:rPr>
        <w:t>ปี</w:t>
      </w:r>
      <w:r w:rsidRPr="0081104C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B778AB" w:rsidRPr="0081104C">
        <w:rPr>
          <w:rFonts w:ascii="Angsana New" w:hAnsi="Angsana New"/>
          <w:spacing w:val="-2"/>
          <w:sz w:val="32"/>
          <w:szCs w:val="32"/>
          <w:lang w:eastAsia="ko-KR"/>
        </w:rPr>
        <w:t xml:space="preserve">31 </w:t>
      </w:r>
      <w:r w:rsidR="00B778AB" w:rsidRPr="0081104C">
        <w:rPr>
          <w:rFonts w:ascii="Angsana New" w:hAnsi="Angsana New"/>
          <w:spacing w:val="-2"/>
          <w:sz w:val="32"/>
          <w:szCs w:val="32"/>
          <w:cs/>
          <w:lang w:eastAsia="ko-KR"/>
        </w:rPr>
        <w:t xml:space="preserve">ธันวาคม </w:t>
      </w:r>
      <w:r w:rsidR="00E854E6" w:rsidRPr="0081104C">
        <w:rPr>
          <w:rFonts w:ascii="Angsana New" w:hAnsi="Angsana New"/>
          <w:spacing w:val="-2"/>
          <w:sz w:val="32"/>
          <w:szCs w:val="32"/>
        </w:rPr>
        <w:t>2563</w:t>
      </w:r>
      <w:r w:rsidRPr="0081104C">
        <w:rPr>
          <w:rFonts w:ascii="Angsana New" w:hAnsi="Angsana New"/>
          <w:spacing w:val="-2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2"/>
          <w:sz w:val="32"/>
          <w:szCs w:val="32"/>
          <w:cs/>
        </w:rPr>
        <w:t>เงินให้กู้ยืมระยะยาวแก่กิจการที่เกี่ยวข้องกันมีการเคลื่อนไหวดังนี้</w:t>
      </w:r>
    </w:p>
    <w:p w14:paraId="1B9AB2C5" w14:textId="77777777" w:rsidR="00640C6C" w:rsidRPr="0081104C" w:rsidRDefault="00640C6C" w:rsidP="00894457">
      <w:pPr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81104C">
        <w:rPr>
          <w:rFonts w:ascii="Angsana New" w:hAnsi="Angsana New"/>
          <w:sz w:val="28"/>
          <w:szCs w:val="28"/>
        </w:rPr>
        <w:t>(</w:t>
      </w:r>
      <w:r w:rsidRPr="0081104C">
        <w:rPr>
          <w:rFonts w:ascii="Angsana New" w:hAnsi="Angsana New"/>
          <w:sz w:val="28"/>
          <w:szCs w:val="28"/>
          <w:cs/>
        </w:rPr>
        <w:t>หน่วย: พันบาท</w:t>
      </w:r>
      <w:r w:rsidRPr="0081104C">
        <w:rPr>
          <w:rFonts w:ascii="Angsana New" w:hAnsi="Angsana New"/>
          <w:sz w:val="28"/>
          <w:szCs w:val="28"/>
        </w:rPr>
        <w:t>)</w:t>
      </w: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604"/>
        <w:gridCol w:w="1586"/>
        <w:gridCol w:w="18"/>
        <w:gridCol w:w="1601"/>
        <w:gridCol w:w="9"/>
        <w:gridCol w:w="43"/>
      </w:tblGrid>
      <w:tr w:rsidR="00640C6C" w:rsidRPr="0081104C" w14:paraId="1B9AB2C8" w14:textId="77777777" w:rsidTr="002047BB">
        <w:trPr>
          <w:cantSplit/>
        </w:trPr>
        <w:tc>
          <w:tcPr>
            <w:tcW w:w="4122" w:type="dxa"/>
            <w:vAlign w:val="bottom"/>
          </w:tcPr>
          <w:p w14:paraId="1B9AB2C6" w14:textId="77777777" w:rsidR="00640C6C" w:rsidRPr="0081104C" w:rsidRDefault="00640C6C" w:rsidP="008944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1" w:type="dxa"/>
            <w:gridSpan w:val="6"/>
            <w:vAlign w:val="bottom"/>
          </w:tcPr>
          <w:p w14:paraId="1B9AB2C7" w14:textId="77777777" w:rsidR="00640C6C" w:rsidRPr="0081104C" w:rsidRDefault="00640C6C" w:rsidP="0089445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            </w:t>
            </w:r>
          </w:p>
        </w:tc>
      </w:tr>
      <w:tr w:rsidR="00640C6C" w:rsidRPr="0081104C" w14:paraId="1B9AB2CD" w14:textId="77777777" w:rsidTr="002047BB">
        <w:trPr>
          <w:gridAfter w:val="1"/>
          <w:wAfter w:w="43" w:type="dxa"/>
        </w:trPr>
        <w:tc>
          <w:tcPr>
            <w:tcW w:w="4122" w:type="dxa"/>
            <w:vAlign w:val="bottom"/>
          </w:tcPr>
          <w:p w14:paraId="1B9AB2C9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4" w:type="dxa"/>
            <w:vAlign w:val="bottom"/>
          </w:tcPr>
          <w:p w14:paraId="1B9AB2CA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04" w:type="dxa"/>
            <w:gridSpan w:val="2"/>
            <w:vAlign w:val="bottom"/>
          </w:tcPr>
          <w:p w14:paraId="1B9AB2CB" w14:textId="77777777" w:rsidR="00640C6C" w:rsidRPr="0081104C" w:rsidRDefault="00640C6C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gridSpan w:val="2"/>
            <w:vAlign w:val="bottom"/>
          </w:tcPr>
          <w:p w14:paraId="1B9AB2CC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640C6C" w:rsidRPr="0081104C" w14:paraId="1B9AB2D2" w14:textId="77777777" w:rsidTr="002047BB">
        <w:trPr>
          <w:gridAfter w:val="1"/>
          <w:wAfter w:w="43" w:type="dxa"/>
        </w:trPr>
        <w:tc>
          <w:tcPr>
            <w:tcW w:w="4122" w:type="dxa"/>
            <w:vAlign w:val="bottom"/>
          </w:tcPr>
          <w:p w14:paraId="1B9AB2CE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4" w:type="dxa"/>
            <w:vAlign w:val="bottom"/>
          </w:tcPr>
          <w:p w14:paraId="1B9AB2CF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4" w:type="dxa"/>
            <w:gridSpan w:val="2"/>
            <w:vAlign w:val="bottom"/>
          </w:tcPr>
          <w:p w14:paraId="1B9AB2D0" w14:textId="77777777" w:rsidR="00640C6C" w:rsidRPr="0081104C" w:rsidRDefault="00FF645D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10" w:type="dxa"/>
            <w:gridSpan w:val="2"/>
            <w:vAlign w:val="bottom"/>
          </w:tcPr>
          <w:p w14:paraId="1B9AB2D1" w14:textId="77777777" w:rsidR="00640C6C" w:rsidRPr="0081104C" w:rsidRDefault="00640C6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40C6C" w:rsidRPr="0081104C" w14:paraId="1B9AB2D7" w14:textId="77777777" w:rsidTr="002047BB">
        <w:trPr>
          <w:gridAfter w:val="1"/>
          <w:wAfter w:w="43" w:type="dxa"/>
        </w:trPr>
        <w:tc>
          <w:tcPr>
            <w:tcW w:w="4122" w:type="dxa"/>
            <w:vAlign w:val="bottom"/>
          </w:tcPr>
          <w:p w14:paraId="1B9AB2D3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4" w:type="dxa"/>
            <w:vAlign w:val="bottom"/>
            <w:hideMark/>
          </w:tcPr>
          <w:p w14:paraId="1B9AB2D4" w14:textId="77777777" w:rsidR="00640C6C" w:rsidRPr="0081104C" w:rsidRDefault="00640C6C" w:rsidP="0089445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04" w:type="dxa"/>
            <w:gridSpan w:val="2"/>
            <w:vAlign w:val="bottom"/>
            <w:hideMark/>
          </w:tcPr>
          <w:p w14:paraId="1B9AB2D5" w14:textId="77777777" w:rsidR="00640C6C" w:rsidRPr="0081104C" w:rsidRDefault="00FF645D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610" w:type="dxa"/>
            <w:gridSpan w:val="2"/>
            <w:vAlign w:val="bottom"/>
            <w:hideMark/>
          </w:tcPr>
          <w:p w14:paraId="1B9AB2D6" w14:textId="77777777" w:rsidR="00640C6C" w:rsidRPr="0081104C" w:rsidRDefault="00640C6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40C6C" w:rsidRPr="0081104C" w14:paraId="1B9AB2DC" w14:textId="77777777" w:rsidTr="002047BB">
        <w:trPr>
          <w:gridAfter w:val="2"/>
          <w:wAfter w:w="52" w:type="dxa"/>
        </w:trPr>
        <w:tc>
          <w:tcPr>
            <w:tcW w:w="4122" w:type="dxa"/>
            <w:vAlign w:val="bottom"/>
          </w:tcPr>
          <w:p w14:paraId="1B9AB2D8" w14:textId="77777777" w:rsidR="00640C6C" w:rsidRPr="0081104C" w:rsidRDefault="00640C6C" w:rsidP="00894457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04" w:type="dxa"/>
            <w:vAlign w:val="bottom"/>
          </w:tcPr>
          <w:p w14:paraId="1B9AB2D9" w14:textId="77777777" w:rsidR="00640C6C" w:rsidRPr="0081104C" w:rsidRDefault="00640C6C" w:rsidP="00894457">
            <w:pPr>
              <w:tabs>
                <w:tab w:val="decimal" w:pos="1086"/>
              </w:tabs>
              <w:ind w:right="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1B9AB2DA" w14:textId="77777777" w:rsidR="00640C6C" w:rsidRPr="0081104C" w:rsidRDefault="00640C6C" w:rsidP="00894457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1B9AB2DB" w14:textId="77777777" w:rsidR="00640C6C" w:rsidRPr="0081104C" w:rsidRDefault="00640C6C" w:rsidP="00894457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C6C" w:rsidRPr="0081104C" w14:paraId="1B9AB2E1" w14:textId="77777777" w:rsidTr="002047BB">
        <w:trPr>
          <w:gridAfter w:val="2"/>
          <w:wAfter w:w="52" w:type="dxa"/>
        </w:trPr>
        <w:tc>
          <w:tcPr>
            <w:tcW w:w="4122" w:type="dxa"/>
            <w:vAlign w:val="bottom"/>
          </w:tcPr>
          <w:p w14:paraId="1B9AB2DD" w14:textId="77777777" w:rsidR="00640C6C" w:rsidRPr="0081104C" w:rsidRDefault="00640C6C" w:rsidP="00894457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4" w:type="dxa"/>
            <w:vAlign w:val="bottom"/>
          </w:tcPr>
          <w:p w14:paraId="1B9AB2DE" w14:textId="77777777" w:rsidR="00640C6C" w:rsidRPr="0081104C" w:rsidRDefault="00640C6C" w:rsidP="00894457">
            <w:pPr>
              <w:tabs>
                <w:tab w:val="decimal" w:pos="1086"/>
              </w:tabs>
              <w:ind w:right="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586" w:type="dxa"/>
            <w:vAlign w:val="bottom"/>
          </w:tcPr>
          <w:p w14:paraId="1B9AB2DF" w14:textId="77777777" w:rsidR="00640C6C" w:rsidRPr="0081104C" w:rsidRDefault="00640C6C" w:rsidP="00894457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170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19" w:type="dxa"/>
            <w:gridSpan w:val="2"/>
            <w:vAlign w:val="bottom"/>
          </w:tcPr>
          <w:p w14:paraId="1B9AB2E0" w14:textId="77777777" w:rsidR="00640C6C" w:rsidRPr="0081104C" w:rsidRDefault="00640C6C" w:rsidP="00894457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40C6C" w:rsidRPr="0081104C" w14:paraId="1B9AB2E6" w14:textId="77777777" w:rsidTr="002047BB">
        <w:trPr>
          <w:gridAfter w:val="2"/>
          <w:wAfter w:w="52" w:type="dxa"/>
        </w:trPr>
        <w:tc>
          <w:tcPr>
            <w:tcW w:w="4122" w:type="dxa"/>
            <w:vAlign w:val="bottom"/>
          </w:tcPr>
          <w:p w14:paraId="1B9AB2E2" w14:textId="77777777" w:rsidR="00640C6C" w:rsidRPr="0081104C" w:rsidRDefault="00640C6C" w:rsidP="00894457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04" w:type="dxa"/>
            <w:vAlign w:val="bottom"/>
          </w:tcPr>
          <w:p w14:paraId="1B9AB2E3" w14:textId="77777777" w:rsidR="00640C6C" w:rsidRPr="0081104C" w:rsidRDefault="00640C6C" w:rsidP="0089445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586" w:type="dxa"/>
            <w:vAlign w:val="bottom"/>
          </w:tcPr>
          <w:p w14:paraId="1B9AB2E4" w14:textId="77777777" w:rsidR="00640C6C" w:rsidRPr="0081104C" w:rsidRDefault="00640C6C" w:rsidP="00894457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593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19" w:type="dxa"/>
            <w:gridSpan w:val="2"/>
            <w:vAlign w:val="bottom"/>
          </w:tcPr>
          <w:p w14:paraId="1B9AB2E5" w14:textId="77777777" w:rsidR="00640C6C" w:rsidRPr="0081104C" w:rsidRDefault="00640C6C" w:rsidP="00894457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40C6C" w:rsidRPr="0081104C" w14:paraId="1B9AB2EB" w14:textId="77777777" w:rsidTr="002047BB">
        <w:trPr>
          <w:gridAfter w:val="2"/>
          <w:wAfter w:w="52" w:type="dxa"/>
        </w:trPr>
        <w:tc>
          <w:tcPr>
            <w:tcW w:w="4122" w:type="dxa"/>
            <w:vAlign w:val="bottom"/>
          </w:tcPr>
          <w:p w14:paraId="1B9AB2E7" w14:textId="77777777" w:rsidR="00640C6C" w:rsidRPr="0081104C" w:rsidRDefault="00640C6C" w:rsidP="00894457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4" w:type="dxa"/>
            <w:vAlign w:val="bottom"/>
          </w:tcPr>
          <w:p w14:paraId="1B9AB2E8" w14:textId="77777777" w:rsidR="00640C6C" w:rsidRPr="0081104C" w:rsidRDefault="00640C6C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1586" w:type="dxa"/>
            <w:vAlign w:val="bottom"/>
          </w:tcPr>
          <w:p w14:paraId="1B9AB2E9" w14:textId="77777777" w:rsidR="00640C6C" w:rsidRPr="0081104C" w:rsidRDefault="00640C6C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763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19" w:type="dxa"/>
            <w:gridSpan w:val="2"/>
            <w:vAlign w:val="bottom"/>
          </w:tcPr>
          <w:p w14:paraId="1B9AB2EA" w14:textId="77777777" w:rsidR="00640C6C" w:rsidRPr="0081104C" w:rsidRDefault="00640C6C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1B9AB2EC" w14:textId="77777777" w:rsidR="00657697" w:rsidRPr="0081104C" w:rsidRDefault="00657697" w:rsidP="0089445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14:paraId="1B9AB2ED" w14:textId="77777777" w:rsidR="00640C6C" w:rsidRPr="0081104C" w:rsidRDefault="00640C6C" w:rsidP="00894457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Pr="0081104C">
        <w:rPr>
          <w:rFonts w:ascii="Angsana New" w:hAnsi="Angsana New"/>
          <w:sz w:val="32"/>
          <w:szCs w:val="32"/>
          <w:lang w:eastAsia="ko-KR"/>
        </w:rPr>
        <w:t xml:space="preserve">31 </w:t>
      </w:r>
      <w:r w:rsidRPr="0081104C">
        <w:rPr>
          <w:rFonts w:ascii="Angsana New" w:hAnsi="Angsana New"/>
          <w:sz w:val="32"/>
          <w:szCs w:val="32"/>
          <w:cs/>
          <w:lang w:eastAsia="ko-KR"/>
        </w:rPr>
        <w:t xml:space="preserve">ธันวาคม </w:t>
      </w:r>
      <w:r w:rsidRPr="0081104C">
        <w:rPr>
          <w:rFonts w:ascii="Angsana New" w:hAnsi="Angsana New"/>
          <w:sz w:val="32"/>
          <w:szCs w:val="32"/>
          <w:lang w:eastAsia="ko-KR"/>
        </w:rPr>
        <w:t>2563</w:t>
      </w:r>
      <w:r w:rsidRPr="0081104C">
        <w:rPr>
          <w:rFonts w:ascii="Angsana New" w:hAnsi="Angsana New"/>
          <w:sz w:val="32"/>
          <w:szCs w:val="32"/>
          <w:cs/>
          <w:lang w:eastAsia="ko-KR"/>
        </w:rPr>
        <w:t xml:space="preserve"> บริษัทย่อยมีเงินกู้ยืมระยะสั้นจาก</w:t>
      </w:r>
      <w:r w:rsidRPr="0081104C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บริษัทที่เกี่ยวข้องกัน เป็นจำนวน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4.5 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ซึ่งคิดดอกเบี้ยในอัตราร้อยละ 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4.95 </w:t>
      </w:r>
      <w:r w:rsidRPr="0081104C">
        <w:rPr>
          <w:rFonts w:ascii="Angsana New" w:hAnsi="Angsana New"/>
          <w:spacing w:val="-4"/>
          <w:sz w:val="32"/>
          <w:szCs w:val="32"/>
          <w:cs/>
        </w:rPr>
        <w:t>ต่อปี และมีกำหนดชำระคืนเมื่อทวงถาม</w:t>
      </w:r>
    </w:p>
    <w:p w14:paraId="25C7A21C" w14:textId="77777777" w:rsidR="00A0723F" w:rsidRDefault="00A0723F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1B9AB2EE" w14:textId="1BB910D6" w:rsidR="00657697" w:rsidRPr="0081104C" w:rsidRDefault="00657697" w:rsidP="0089445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ในระหว่างปีสิ้นสุดวันที่ </w:t>
      </w:r>
      <w:r w:rsidRPr="0081104C">
        <w:rPr>
          <w:rFonts w:ascii="Angsana New" w:hAnsi="Angsana New"/>
          <w:spacing w:val="-2"/>
          <w:sz w:val="32"/>
          <w:szCs w:val="32"/>
        </w:rPr>
        <w:t xml:space="preserve">31 </w:t>
      </w:r>
      <w:r w:rsidRPr="0081104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pacing w:val="-2"/>
          <w:sz w:val="32"/>
          <w:szCs w:val="32"/>
        </w:rPr>
        <w:t>2563</w:t>
      </w:r>
      <w:r w:rsidRPr="0081104C">
        <w:rPr>
          <w:rFonts w:ascii="Angsana New" w:hAnsi="Angsana New"/>
          <w:spacing w:val="-2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เงินกู้ยืมระยะสั้นจากกิจการที่เกี่ยวข้องกันมี</w:t>
      </w:r>
      <w:r w:rsidRPr="0081104C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14:paraId="1B9AB2EF" w14:textId="77777777" w:rsidR="00640C6C" w:rsidRPr="0081104C" w:rsidRDefault="00640C6C" w:rsidP="00894457">
      <w:pPr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81104C">
        <w:rPr>
          <w:rFonts w:ascii="Angsana New" w:hAnsi="Angsana New"/>
          <w:sz w:val="28"/>
          <w:szCs w:val="28"/>
        </w:rPr>
        <w:t>(</w:t>
      </w:r>
      <w:r w:rsidRPr="0081104C">
        <w:rPr>
          <w:rFonts w:ascii="Angsana New" w:hAnsi="Angsana New"/>
          <w:sz w:val="28"/>
          <w:szCs w:val="28"/>
          <w:cs/>
        </w:rPr>
        <w:t>หน่วย: พันบาท</w:t>
      </w:r>
      <w:r w:rsidRPr="0081104C">
        <w:rPr>
          <w:rFonts w:ascii="Angsana New" w:hAnsi="Angsana New"/>
          <w:sz w:val="28"/>
          <w:szCs w:val="28"/>
        </w:rPr>
        <w:t>)</w:t>
      </w: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604"/>
        <w:gridCol w:w="1586"/>
        <w:gridCol w:w="18"/>
        <w:gridCol w:w="1601"/>
        <w:gridCol w:w="9"/>
        <w:gridCol w:w="43"/>
      </w:tblGrid>
      <w:tr w:rsidR="00640C6C" w:rsidRPr="0081104C" w14:paraId="1B9AB2F2" w14:textId="77777777" w:rsidTr="002047BB">
        <w:trPr>
          <w:cantSplit/>
        </w:trPr>
        <w:tc>
          <w:tcPr>
            <w:tcW w:w="4122" w:type="dxa"/>
            <w:vAlign w:val="bottom"/>
          </w:tcPr>
          <w:p w14:paraId="1B9AB2F0" w14:textId="77777777" w:rsidR="00640C6C" w:rsidRPr="0081104C" w:rsidRDefault="00640C6C" w:rsidP="008944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1" w:type="dxa"/>
            <w:gridSpan w:val="6"/>
            <w:vAlign w:val="bottom"/>
          </w:tcPr>
          <w:p w14:paraId="1B9AB2F1" w14:textId="77777777" w:rsidR="00640C6C" w:rsidRPr="0081104C" w:rsidRDefault="00640C6C" w:rsidP="0089445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            </w:t>
            </w:r>
          </w:p>
        </w:tc>
      </w:tr>
      <w:tr w:rsidR="00640C6C" w:rsidRPr="0081104C" w14:paraId="1B9AB2F7" w14:textId="77777777" w:rsidTr="002047BB">
        <w:trPr>
          <w:gridAfter w:val="1"/>
          <w:wAfter w:w="43" w:type="dxa"/>
        </w:trPr>
        <w:tc>
          <w:tcPr>
            <w:tcW w:w="4122" w:type="dxa"/>
            <w:vAlign w:val="bottom"/>
          </w:tcPr>
          <w:p w14:paraId="1B9AB2F3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4" w:type="dxa"/>
            <w:vAlign w:val="bottom"/>
          </w:tcPr>
          <w:p w14:paraId="1B9AB2F4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04" w:type="dxa"/>
            <w:gridSpan w:val="2"/>
            <w:vAlign w:val="bottom"/>
          </w:tcPr>
          <w:p w14:paraId="1B9AB2F5" w14:textId="77777777" w:rsidR="00640C6C" w:rsidRPr="0081104C" w:rsidRDefault="00640C6C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gridSpan w:val="2"/>
            <w:vAlign w:val="bottom"/>
          </w:tcPr>
          <w:p w14:paraId="1B9AB2F6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640C6C" w:rsidRPr="0081104C" w14:paraId="1B9AB2FC" w14:textId="77777777" w:rsidTr="002047BB">
        <w:trPr>
          <w:gridAfter w:val="1"/>
          <w:wAfter w:w="43" w:type="dxa"/>
        </w:trPr>
        <w:tc>
          <w:tcPr>
            <w:tcW w:w="4122" w:type="dxa"/>
            <w:vAlign w:val="bottom"/>
          </w:tcPr>
          <w:p w14:paraId="1B9AB2F8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4" w:type="dxa"/>
            <w:vAlign w:val="bottom"/>
          </w:tcPr>
          <w:p w14:paraId="1B9AB2F9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4" w:type="dxa"/>
            <w:gridSpan w:val="2"/>
            <w:vAlign w:val="bottom"/>
          </w:tcPr>
          <w:p w14:paraId="1B9AB2FA" w14:textId="1BE27B4C" w:rsidR="00640C6C" w:rsidRPr="0081104C" w:rsidRDefault="00A0723F" w:rsidP="00A072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10" w:type="dxa"/>
            <w:gridSpan w:val="2"/>
            <w:vAlign w:val="bottom"/>
          </w:tcPr>
          <w:p w14:paraId="1B9AB2FB" w14:textId="77777777" w:rsidR="00640C6C" w:rsidRPr="0081104C" w:rsidRDefault="00640C6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40C6C" w:rsidRPr="0081104C" w14:paraId="1B9AB301" w14:textId="77777777" w:rsidTr="002047BB">
        <w:trPr>
          <w:gridAfter w:val="1"/>
          <w:wAfter w:w="43" w:type="dxa"/>
        </w:trPr>
        <w:tc>
          <w:tcPr>
            <w:tcW w:w="4122" w:type="dxa"/>
            <w:vAlign w:val="bottom"/>
          </w:tcPr>
          <w:p w14:paraId="1B9AB2FD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4" w:type="dxa"/>
            <w:vAlign w:val="bottom"/>
            <w:hideMark/>
          </w:tcPr>
          <w:p w14:paraId="1B9AB2FE" w14:textId="77777777" w:rsidR="00640C6C" w:rsidRPr="0081104C" w:rsidRDefault="00640C6C" w:rsidP="0089445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04" w:type="dxa"/>
            <w:gridSpan w:val="2"/>
            <w:vAlign w:val="bottom"/>
            <w:hideMark/>
          </w:tcPr>
          <w:p w14:paraId="1B9AB2FF" w14:textId="5AA0CD5A" w:rsidR="00640C6C" w:rsidRPr="0081104C" w:rsidRDefault="00A0723F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610" w:type="dxa"/>
            <w:gridSpan w:val="2"/>
            <w:vAlign w:val="bottom"/>
            <w:hideMark/>
          </w:tcPr>
          <w:p w14:paraId="1B9AB300" w14:textId="77777777" w:rsidR="00640C6C" w:rsidRPr="0081104C" w:rsidRDefault="00640C6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40C6C" w:rsidRPr="0081104C" w14:paraId="1B9AB306" w14:textId="77777777" w:rsidTr="002047BB">
        <w:trPr>
          <w:gridAfter w:val="2"/>
          <w:wAfter w:w="52" w:type="dxa"/>
        </w:trPr>
        <w:tc>
          <w:tcPr>
            <w:tcW w:w="4122" w:type="dxa"/>
            <w:vAlign w:val="bottom"/>
          </w:tcPr>
          <w:p w14:paraId="1B9AB302" w14:textId="77777777" w:rsidR="00640C6C" w:rsidRPr="0081104C" w:rsidRDefault="00640C6C" w:rsidP="00894457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04" w:type="dxa"/>
            <w:vAlign w:val="bottom"/>
          </w:tcPr>
          <w:p w14:paraId="1B9AB303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86" w:type="dxa"/>
            <w:vAlign w:val="bottom"/>
          </w:tcPr>
          <w:p w14:paraId="1B9AB304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1B9AB305" w14:textId="77777777" w:rsidR="00640C6C" w:rsidRPr="0081104C" w:rsidRDefault="00640C6C" w:rsidP="00894457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C6C" w:rsidRPr="0081104C" w14:paraId="1B9AB30B" w14:textId="77777777" w:rsidTr="002047BB">
        <w:trPr>
          <w:gridAfter w:val="2"/>
          <w:wAfter w:w="52" w:type="dxa"/>
        </w:trPr>
        <w:tc>
          <w:tcPr>
            <w:tcW w:w="4122" w:type="dxa"/>
            <w:vAlign w:val="bottom"/>
          </w:tcPr>
          <w:p w14:paraId="1B9AB307" w14:textId="77777777" w:rsidR="00640C6C" w:rsidRPr="0081104C" w:rsidRDefault="00640C6C" w:rsidP="00894457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921259" w:rsidRPr="0081104C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1604" w:type="dxa"/>
            <w:vAlign w:val="bottom"/>
          </w:tcPr>
          <w:p w14:paraId="1B9AB308" w14:textId="77777777" w:rsidR="00640C6C" w:rsidRPr="0081104C" w:rsidRDefault="00640C6C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vAlign w:val="bottom"/>
          </w:tcPr>
          <w:p w14:paraId="1B9AB309" w14:textId="77777777" w:rsidR="00640C6C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</w:t>
            </w:r>
            <w:r w:rsidR="00640C6C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619" w:type="dxa"/>
            <w:gridSpan w:val="2"/>
            <w:vAlign w:val="bottom"/>
          </w:tcPr>
          <w:p w14:paraId="1B9AB30A" w14:textId="77777777" w:rsidR="00640C6C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</w:t>
            </w:r>
            <w:r w:rsidR="00640C6C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</w:tbl>
    <w:p w14:paraId="1B9AB30C" w14:textId="77777777" w:rsidR="00640C6C" w:rsidRPr="0081104C" w:rsidRDefault="00640C6C" w:rsidP="00894457">
      <w:pPr>
        <w:spacing w:before="2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81104C">
        <w:rPr>
          <w:rFonts w:ascii="Angsana New" w:hAnsi="Angsana New"/>
          <w:sz w:val="28"/>
          <w:szCs w:val="28"/>
        </w:rPr>
        <w:t>(</w:t>
      </w:r>
      <w:r w:rsidRPr="0081104C">
        <w:rPr>
          <w:rFonts w:ascii="Angsana New" w:hAnsi="Angsana New"/>
          <w:sz w:val="28"/>
          <w:szCs w:val="28"/>
          <w:cs/>
        </w:rPr>
        <w:t>หน่วย: พันบาท</w:t>
      </w:r>
      <w:r w:rsidRPr="0081104C">
        <w:rPr>
          <w:rFonts w:ascii="Angsana New" w:hAnsi="Angsana New"/>
          <w:sz w:val="28"/>
          <w:szCs w:val="28"/>
        </w:rPr>
        <w:t>)</w:t>
      </w: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0"/>
        <w:gridCol w:w="1559"/>
        <w:gridCol w:w="1560"/>
        <w:gridCol w:w="1562"/>
        <w:gridCol w:w="1560"/>
        <w:gridCol w:w="52"/>
      </w:tblGrid>
      <w:tr w:rsidR="00640C6C" w:rsidRPr="0081104C" w14:paraId="1B9AB30F" w14:textId="77777777" w:rsidTr="00640C6C">
        <w:trPr>
          <w:cantSplit/>
        </w:trPr>
        <w:tc>
          <w:tcPr>
            <w:tcW w:w="2690" w:type="dxa"/>
            <w:vAlign w:val="bottom"/>
          </w:tcPr>
          <w:p w14:paraId="1B9AB30D" w14:textId="77777777" w:rsidR="00640C6C" w:rsidRPr="0081104C" w:rsidRDefault="00640C6C" w:rsidP="008944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3" w:type="dxa"/>
            <w:gridSpan w:val="5"/>
            <w:vAlign w:val="bottom"/>
          </w:tcPr>
          <w:p w14:paraId="1B9AB30E" w14:textId="77777777" w:rsidR="00640C6C" w:rsidRPr="0081104C" w:rsidRDefault="00640C6C" w:rsidP="0089445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40C6C" w:rsidRPr="0081104C" w14:paraId="1B9AB315" w14:textId="77777777" w:rsidTr="00640C6C">
        <w:trPr>
          <w:gridAfter w:val="1"/>
          <w:wAfter w:w="52" w:type="dxa"/>
        </w:trPr>
        <w:tc>
          <w:tcPr>
            <w:tcW w:w="2690" w:type="dxa"/>
            <w:vAlign w:val="bottom"/>
          </w:tcPr>
          <w:p w14:paraId="1B9AB310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1B9AB311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560" w:type="dxa"/>
            <w:vAlign w:val="bottom"/>
          </w:tcPr>
          <w:p w14:paraId="1B9AB312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vAlign w:val="bottom"/>
          </w:tcPr>
          <w:p w14:paraId="1B9AB313" w14:textId="77777777" w:rsidR="00640C6C" w:rsidRPr="0081104C" w:rsidRDefault="00640C6C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B9AB314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640C6C" w:rsidRPr="0081104C" w14:paraId="1B9AB31A" w14:textId="77777777" w:rsidTr="00640C6C">
        <w:trPr>
          <w:gridAfter w:val="1"/>
          <w:wAfter w:w="52" w:type="dxa"/>
        </w:trPr>
        <w:tc>
          <w:tcPr>
            <w:tcW w:w="2690" w:type="dxa"/>
            <w:vAlign w:val="bottom"/>
          </w:tcPr>
          <w:p w14:paraId="1B9AB316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1B9AB317" w14:textId="77777777" w:rsidR="00640C6C" w:rsidRPr="0081104C" w:rsidRDefault="00640C6C" w:rsidP="00894457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22" w:type="dxa"/>
            <w:gridSpan w:val="2"/>
            <w:vAlign w:val="bottom"/>
          </w:tcPr>
          <w:p w14:paraId="1B9AB318" w14:textId="77777777" w:rsidR="00640C6C" w:rsidRPr="0081104C" w:rsidRDefault="00640C6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560" w:type="dxa"/>
            <w:vAlign w:val="bottom"/>
          </w:tcPr>
          <w:p w14:paraId="1B9AB319" w14:textId="77777777" w:rsidR="00640C6C" w:rsidRPr="0081104C" w:rsidRDefault="00640C6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40C6C" w:rsidRPr="0081104C" w14:paraId="1B9AB320" w14:textId="77777777" w:rsidTr="00640C6C">
        <w:trPr>
          <w:gridAfter w:val="1"/>
          <w:wAfter w:w="52" w:type="dxa"/>
        </w:trPr>
        <w:tc>
          <w:tcPr>
            <w:tcW w:w="2690" w:type="dxa"/>
            <w:vAlign w:val="bottom"/>
          </w:tcPr>
          <w:p w14:paraId="1B9AB31B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1B9AB31C" w14:textId="77777777" w:rsidR="00640C6C" w:rsidRPr="0081104C" w:rsidRDefault="00640C6C" w:rsidP="0089445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1B9AB31D" w14:textId="77777777" w:rsidR="00640C6C" w:rsidRPr="0081104C" w:rsidRDefault="00640C6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2" w:type="dxa"/>
            <w:vAlign w:val="bottom"/>
          </w:tcPr>
          <w:p w14:paraId="1B9AB31E" w14:textId="77777777" w:rsidR="00640C6C" w:rsidRPr="0081104C" w:rsidRDefault="00640C6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60" w:type="dxa"/>
            <w:vAlign w:val="bottom"/>
            <w:hideMark/>
          </w:tcPr>
          <w:p w14:paraId="1B9AB31F" w14:textId="77777777" w:rsidR="00640C6C" w:rsidRPr="0081104C" w:rsidRDefault="00640C6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40C6C" w:rsidRPr="0081104C" w14:paraId="1B9AB326" w14:textId="77777777" w:rsidTr="00640C6C">
        <w:trPr>
          <w:gridAfter w:val="1"/>
          <w:wAfter w:w="52" w:type="dxa"/>
        </w:trPr>
        <w:tc>
          <w:tcPr>
            <w:tcW w:w="2690" w:type="dxa"/>
            <w:vAlign w:val="bottom"/>
          </w:tcPr>
          <w:p w14:paraId="1B9AB321" w14:textId="77777777" w:rsidR="00640C6C" w:rsidRPr="0081104C" w:rsidRDefault="00640C6C" w:rsidP="00894457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1B9AB322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1B9AB323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2" w:type="dxa"/>
            <w:vAlign w:val="bottom"/>
          </w:tcPr>
          <w:p w14:paraId="1B9AB324" w14:textId="77777777" w:rsidR="00640C6C" w:rsidRPr="0081104C" w:rsidRDefault="00640C6C" w:rsidP="0089445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1B9AB325" w14:textId="77777777" w:rsidR="00640C6C" w:rsidRPr="0081104C" w:rsidRDefault="00640C6C" w:rsidP="00894457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C6C" w:rsidRPr="0081104C" w14:paraId="1B9AB32C" w14:textId="77777777" w:rsidTr="00640C6C">
        <w:trPr>
          <w:gridAfter w:val="1"/>
          <w:wAfter w:w="52" w:type="dxa"/>
        </w:trPr>
        <w:tc>
          <w:tcPr>
            <w:tcW w:w="2690" w:type="dxa"/>
            <w:vAlign w:val="bottom"/>
          </w:tcPr>
          <w:p w14:paraId="1B9AB327" w14:textId="77777777" w:rsidR="00640C6C" w:rsidRPr="0081104C" w:rsidRDefault="00640C6C" w:rsidP="00894457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1B9AB328" w14:textId="77777777" w:rsidR="00640C6C" w:rsidRPr="0081104C" w:rsidRDefault="00640C6C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B9AB329" w14:textId="77777777" w:rsidR="00640C6C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197</w:t>
            </w:r>
            <w:r w:rsidR="00640C6C" w:rsidRPr="0081104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562" w:type="dxa"/>
            <w:vAlign w:val="bottom"/>
          </w:tcPr>
          <w:p w14:paraId="1B9AB32A" w14:textId="77777777" w:rsidR="00640C6C" w:rsidRPr="0081104C" w:rsidRDefault="00640C6C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(197,000)</w:t>
            </w:r>
          </w:p>
        </w:tc>
        <w:tc>
          <w:tcPr>
            <w:tcW w:w="1560" w:type="dxa"/>
            <w:vAlign w:val="bottom"/>
          </w:tcPr>
          <w:p w14:paraId="1B9AB32B" w14:textId="77777777" w:rsidR="00640C6C" w:rsidRPr="0081104C" w:rsidRDefault="00640C6C" w:rsidP="00894457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B9AB32D" w14:textId="77777777" w:rsidR="007D645E" w:rsidRPr="0081104C" w:rsidRDefault="007D645E" w:rsidP="00894457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1104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B9AB32E" w14:textId="77777777" w:rsidR="007D645E" w:rsidRPr="0081104C" w:rsidRDefault="007D645E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pacing w:val="-3"/>
          <w:sz w:val="32"/>
          <w:szCs w:val="32"/>
          <w:cs/>
        </w:rPr>
        <w:t>ในระหว่าง</w:t>
      </w:r>
      <w:r w:rsidRPr="0081104C">
        <w:rPr>
          <w:rFonts w:ascii="Angsana New" w:hAnsi="Angsana New"/>
          <w:sz w:val="32"/>
          <w:szCs w:val="32"/>
          <w:cs/>
        </w:rPr>
        <w:t>ปีสิ้นสุดวันที่</w:t>
      </w:r>
      <w:r w:rsidRPr="0081104C">
        <w:rPr>
          <w:rFonts w:ascii="Angsana New" w:hAnsi="Angsana New"/>
          <w:sz w:val="32"/>
          <w:szCs w:val="32"/>
        </w:rPr>
        <w:t xml:space="preserve"> 31</w:t>
      </w:r>
      <w:r w:rsidRPr="008110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และ 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pacing w:val="-3"/>
          <w:sz w:val="32"/>
          <w:szCs w:val="32"/>
          <w:cs/>
        </w:rPr>
        <w:t xml:space="preserve"> กลุ่มบริษัท</w:t>
      </w:r>
      <w:r w:rsidRPr="0081104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7D645E" w:rsidRPr="0081104C" w14:paraId="1B9AB332" w14:textId="77777777" w:rsidTr="00BC3BF2">
        <w:trPr>
          <w:tblHeader/>
        </w:trPr>
        <w:tc>
          <w:tcPr>
            <w:tcW w:w="3960" w:type="dxa"/>
            <w:vAlign w:val="bottom"/>
          </w:tcPr>
          <w:p w14:paraId="1B9AB32F" w14:textId="77777777" w:rsidR="007D645E" w:rsidRPr="0081104C" w:rsidRDefault="007D645E" w:rsidP="008944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14:paraId="1B9AB330" w14:textId="77777777" w:rsidR="007D645E" w:rsidRPr="0081104C" w:rsidRDefault="007D645E" w:rsidP="008944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B9AB331" w14:textId="77777777" w:rsidR="007D645E" w:rsidRPr="0081104C" w:rsidRDefault="007D645E" w:rsidP="0089445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1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D645E" w:rsidRPr="0081104C" w14:paraId="1B9AB336" w14:textId="77777777" w:rsidTr="00BC3BF2">
        <w:trPr>
          <w:tblHeader/>
        </w:trPr>
        <w:tc>
          <w:tcPr>
            <w:tcW w:w="3960" w:type="dxa"/>
            <w:vAlign w:val="bottom"/>
          </w:tcPr>
          <w:p w14:paraId="1B9AB333" w14:textId="77777777" w:rsidR="007D645E" w:rsidRPr="0081104C" w:rsidRDefault="007D645E" w:rsidP="008944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B9AB334" w14:textId="77777777" w:rsidR="007D645E" w:rsidRPr="0081104C" w:rsidRDefault="007D645E" w:rsidP="008944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B9AB335" w14:textId="77777777" w:rsidR="007D645E" w:rsidRPr="0081104C" w:rsidRDefault="007D645E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 งบการเงินเฉพาะกิจการ</w:t>
            </w:r>
          </w:p>
        </w:tc>
      </w:tr>
      <w:tr w:rsidR="007D645E" w:rsidRPr="0081104C" w14:paraId="1B9AB33C" w14:textId="77777777" w:rsidTr="00BC3BF2">
        <w:trPr>
          <w:tblHeader/>
        </w:trPr>
        <w:tc>
          <w:tcPr>
            <w:tcW w:w="3960" w:type="dxa"/>
            <w:vAlign w:val="bottom"/>
          </w:tcPr>
          <w:p w14:paraId="1B9AB337" w14:textId="77777777" w:rsidR="007D645E" w:rsidRPr="0081104C" w:rsidRDefault="007D645E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B9AB338" w14:textId="77777777" w:rsidR="007D645E" w:rsidRPr="0081104C" w:rsidRDefault="007D645E" w:rsidP="008944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B9AB339" w14:textId="77777777" w:rsidR="007D645E" w:rsidRPr="0081104C" w:rsidRDefault="007D645E" w:rsidP="008944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B9AB33A" w14:textId="77777777" w:rsidR="007D645E" w:rsidRPr="0081104C" w:rsidRDefault="00E854E6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83" w:type="dxa"/>
            <w:vAlign w:val="bottom"/>
          </w:tcPr>
          <w:p w14:paraId="1B9AB33B" w14:textId="77777777" w:rsidR="007D645E" w:rsidRPr="0081104C" w:rsidRDefault="00E854E6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B62AFE" w:rsidRPr="0081104C" w14:paraId="1B9AB342" w14:textId="77777777" w:rsidTr="00BC3BF2">
        <w:trPr>
          <w:trHeight w:val="378"/>
        </w:trPr>
        <w:tc>
          <w:tcPr>
            <w:tcW w:w="3960" w:type="dxa"/>
            <w:vAlign w:val="bottom"/>
          </w:tcPr>
          <w:p w14:paraId="1B9AB33D" w14:textId="77777777" w:rsidR="00B62AFE" w:rsidRPr="0081104C" w:rsidRDefault="00B62AFE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  <w:vAlign w:val="bottom"/>
          </w:tcPr>
          <w:p w14:paraId="1B9AB33E" w14:textId="77777777" w:rsidR="00B62AFE" w:rsidRPr="0081104C" w:rsidRDefault="00B62AFE" w:rsidP="0089445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B9AB33F" w14:textId="77777777" w:rsidR="00B62AFE" w:rsidRPr="0081104C" w:rsidRDefault="00B62AFE" w:rsidP="0089445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B9AB340" w14:textId="77777777" w:rsidR="00B62AFE" w:rsidRPr="0081104C" w:rsidRDefault="004649BB" w:rsidP="0089445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54</w:t>
            </w:r>
            <w:r w:rsidR="00B62AFE"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283" w:type="dxa"/>
            <w:vAlign w:val="bottom"/>
          </w:tcPr>
          <w:p w14:paraId="1B9AB341" w14:textId="77777777" w:rsidR="00B62AFE" w:rsidRPr="0081104C" w:rsidRDefault="00B62AFE" w:rsidP="0089445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46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663</w:t>
            </w:r>
          </w:p>
        </w:tc>
      </w:tr>
      <w:tr w:rsidR="00B62AFE" w:rsidRPr="0081104C" w14:paraId="1B9AB348" w14:textId="77777777" w:rsidTr="00BC3BF2">
        <w:trPr>
          <w:trHeight w:val="89"/>
        </w:trPr>
        <w:tc>
          <w:tcPr>
            <w:tcW w:w="3960" w:type="dxa"/>
            <w:vAlign w:val="bottom"/>
          </w:tcPr>
          <w:p w14:paraId="1B9AB343" w14:textId="77777777" w:rsidR="00B62AFE" w:rsidRPr="0081104C" w:rsidRDefault="00B62AFE" w:rsidP="008944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vAlign w:val="bottom"/>
          </w:tcPr>
          <w:p w14:paraId="1B9AB344" w14:textId="77777777" w:rsidR="00B62AFE" w:rsidRPr="0081104C" w:rsidRDefault="00B62AFE" w:rsidP="0089445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B9AB345" w14:textId="77777777" w:rsidR="00B62AFE" w:rsidRPr="0081104C" w:rsidRDefault="00B62AFE" w:rsidP="0089445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B9AB346" w14:textId="77777777" w:rsidR="00B62AFE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</w:t>
            </w:r>
            <w:r w:rsidR="00B62AFE"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523</w:t>
            </w:r>
          </w:p>
        </w:tc>
        <w:tc>
          <w:tcPr>
            <w:tcW w:w="1283" w:type="dxa"/>
            <w:vAlign w:val="bottom"/>
          </w:tcPr>
          <w:p w14:paraId="1B9AB347" w14:textId="77777777" w:rsidR="00B62AFE" w:rsidRPr="0081104C" w:rsidRDefault="00B62AFE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973</w:t>
            </w:r>
          </w:p>
        </w:tc>
      </w:tr>
      <w:tr w:rsidR="00B62AFE" w:rsidRPr="0081104C" w14:paraId="1B9AB34E" w14:textId="77777777" w:rsidTr="00BC3BF2">
        <w:tc>
          <w:tcPr>
            <w:tcW w:w="3960" w:type="dxa"/>
            <w:vAlign w:val="bottom"/>
          </w:tcPr>
          <w:p w14:paraId="1B9AB349" w14:textId="77777777" w:rsidR="00B62AFE" w:rsidRPr="0081104C" w:rsidRDefault="00B62AFE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B9AB34A" w14:textId="77777777" w:rsidR="00B62AFE" w:rsidRPr="0081104C" w:rsidRDefault="00B62AFE" w:rsidP="0089445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B9AB34B" w14:textId="77777777" w:rsidR="00B62AFE" w:rsidRPr="0081104C" w:rsidRDefault="00B62AFE" w:rsidP="0089445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B9AB34C" w14:textId="77777777" w:rsidR="00B62AFE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55</w:t>
            </w:r>
            <w:r w:rsidR="00B62AFE"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892</w:t>
            </w:r>
          </w:p>
        </w:tc>
        <w:tc>
          <w:tcPr>
            <w:tcW w:w="1283" w:type="dxa"/>
            <w:vAlign w:val="bottom"/>
          </w:tcPr>
          <w:p w14:paraId="1B9AB34D" w14:textId="77777777" w:rsidR="00B62AFE" w:rsidRPr="0081104C" w:rsidRDefault="00B62AFE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49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636</w:t>
            </w:r>
          </w:p>
        </w:tc>
      </w:tr>
    </w:tbl>
    <w:p w14:paraId="0FD37E2A" w14:textId="77777777" w:rsidR="00A0723F" w:rsidRDefault="00A0723F" w:rsidP="00894457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73BA1EE" w14:textId="77777777" w:rsidR="00A0723F" w:rsidRDefault="00A072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9AB34F" w14:textId="3F9BCE06" w:rsidR="00E01C95" w:rsidRPr="0081104C" w:rsidRDefault="004649BB" w:rsidP="00894457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01C95" w:rsidRPr="0081104C">
        <w:rPr>
          <w:rFonts w:ascii="Angsana New" w:hAnsi="Angsana New"/>
          <w:b/>
          <w:bCs/>
          <w:sz w:val="32"/>
          <w:szCs w:val="32"/>
        </w:rPr>
        <w:t>.</w:t>
      </w:r>
      <w:r w:rsidR="00E01C95" w:rsidRPr="0081104C">
        <w:rPr>
          <w:rFonts w:ascii="Angsana New" w:hAnsi="Angsana New"/>
          <w:b/>
          <w:bCs/>
          <w:sz w:val="32"/>
          <w:szCs w:val="32"/>
        </w:rPr>
        <w:tab/>
      </w:r>
      <w:r w:rsidR="004D15B0" w:rsidRPr="0081104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305"/>
        <w:gridCol w:w="1305"/>
        <w:gridCol w:w="1260"/>
        <w:gridCol w:w="1278"/>
      </w:tblGrid>
      <w:tr w:rsidR="002F20C9" w:rsidRPr="0081104C" w14:paraId="1B9AB351" w14:textId="77777777" w:rsidTr="00126B63">
        <w:tc>
          <w:tcPr>
            <w:tcW w:w="9090" w:type="dxa"/>
            <w:gridSpan w:val="5"/>
          </w:tcPr>
          <w:p w14:paraId="1B9AB350" w14:textId="77777777" w:rsidR="002F20C9" w:rsidRPr="0081104C" w:rsidRDefault="002F20C9" w:rsidP="00894457">
            <w:pPr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>: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F20C9" w:rsidRPr="0081104C" w14:paraId="1B9AB355" w14:textId="77777777" w:rsidTr="00126B63">
        <w:tc>
          <w:tcPr>
            <w:tcW w:w="3942" w:type="dxa"/>
          </w:tcPr>
          <w:p w14:paraId="1B9AB352" w14:textId="77777777" w:rsidR="002F20C9" w:rsidRPr="0081104C" w:rsidRDefault="008B0AB8" w:rsidP="00894457">
            <w:pPr>
              <w:ind w:left="360" w:right="-18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br w:type="page"/>
            </w:r>
            <w:r w:rsidR="0022112B" w:rsidRPr="0081104C">
              <w:rPr>
                <w:rFonts w:ascii="Angsana New" w:hAnsi="Angsana New"/>
                <w:sz w:val="28"/>
                <w:szCs w:val="28"/>
                <w:cs/>
              </w:rPr>
              <w:softHyphen/>
            </w:r>
          </w:p>
        </w:tc>
        <w:tc>
          <w:tcPr>
            <w:tcW w:w="2610" w:type="dxa"/>
            <w:gridSpan w:val="2"/>
            <w:vAlign w:val="bottom"/>
          </w:tcPr>
          <w:p w14:paraId="1B9AB353" w14:textId="77777777" w:rsidR="002F20C9" w:rsidRPr="0081104C" w:rsidRDefault="002F20C9" w:rsidP="00894457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14:paraId="1B9AB354" w14:textId="77777777" w:rsidR="002F20C9" w:rsidRPr="0081104C" w:rsidRDefault="002F20C9" w:rsidP="00894457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20C9" w:rsidRPr="0081104C" w14:paraId="1B9AB35B" w14:textId="77777777" w:rsidTr="00126B63">
        <w:tc>
          <w:tcPr>
            <w:tcW w:w="3942" w:type="dxa"/>
          </w:tcPr>
          <w:p w14:paraId="1B9AB356" w14:textId="77777777" w:rsidR="002F20C9" w:rsidRPr="0081104C" w:rsidRDefault="002F20C9" w:rsidP="00894457">
            <w:pPr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9AB357" w14:textId="77777777" w:rsidR="002F20C9" w:rsidRPr="0081104C" w:rsidRDefault="00E854E6" w:rsidP="00894457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14:paraId="1B9AB358" w14:textId="77777777" w:rsidR="002F20C9" w:rsidRPr="0081104C" w:rsidRDefault="00E854E6" w:rsidP="00894457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14:paraId="1B9AB359" w14:textId="77777777" w:rsidR="002F20C9" w:rsidRPr="0081104C" w:rsidRDefault="00E854E6" w:rsidP="00894457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78" w:type="dxa"/>
            <w:vAlign w:val="bottom"/>
          </w:tcPr>
          <w:p w14:paraId="1B9AB35A" w14:textId="77777777" w:rsidR="002F20C9" w:rsidRPr="0081104C" w:rsidRDefault="00E854E6" w:rsidP="00894457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E854E6" w:rsidRPr="0081104C" w14:paraId="1B9AB361" w14:textId="77777777" w:rsidTr="008F7C65">
        <w:trPr>
          <w:trHeight w:val="160"/>
        </w:trPr>
        <w:tc>
          <w:tcPr>
            <w:tcW w:w="3942" w:type="dxa"/>
            <w:vAlign w:val="bottom"/>
          </w:tcPr>
          <w:p w14:paraId="1B9AB35C" w14:textId="77777777" w:rsidR="00E854E6" w:rsidRPr="0081104C" w:rsidRDefault="00E854E6" w:rsidP="0089445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  <w:shd w:val="clear" w:color="auto" w:fill="FFFFFF" w:themeFill="background1"/>
          </w:tcPr>
          <w:p w14:paraId="1B9AB35D" w14:textId="77777777" w:rsidR="00E854E6" w:rsidRPr="0081104C" w:rsidRDefault="00640C6C" w:rsidP="0089445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1305" w:type="dxa"/>
            <w:shd w:val="clear" w:color="auto" w:fill="FFFFFF" w:themeFill="background1"/>
          </w:tcPr>
          <w:p w14:paraId="1B9AB35E" w14:textId="77777777" w:rsidR="00E854E6" w:rsidRPr="0081104C" w:rsidRDefault="00E854E6" w:rsidP="0089445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093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B9AB35F" w14:textId="77777777" w:rsidR="00E854E6" w:rsidRPr="0081104C" w:rsidRDefault="004649BB" w:rsidP="0089445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8</w:t>
            </w:r>
            <w:r w:rsidR="00F57BA1" w:rsidRPr="0081104C">
              <w:rPr>
                <w:rFonts w:ascii="Angsana New" w:hAnsi="Angsana New"/>
                <w:sz w:val="28"/>
                <w:szCs w:val="28"/>
              </w:rPr>
              <w:t>7</w:t>
            </w:r>
            <w:r w:rsidRPr="0081104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8" w:type="dxa"/>
            <w:vAlign w:val="bottom"/>
          </w:tcPr>
          <w:p w14:paraId="1B9AB360" w14:textId="77777777" w:rsidR="00E854E6" w:rsidRPr="0081104C" w:rsidRDefault="00E854E6" w:rsidP="0089445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088</w:t>
            </w:r>
          </w:p>
        </w:tc>
      </w:tr>
      <w:tr w:rsidR="00E854E6" w:rsidRPr="0081104C" w14:paraId="1B9AB367" w14:textId="77777777" w:rsidTr="008F7C65">
        <w:trPr>
          <w:trHeight w:val="63"/>
        </w:trPr>
        <w:tc>
          <w:tcPr>
            <w:tcW w:w="3942" w:type="dxa"/>
            <w:vAlign w:val="bottom"/>
          </w:tcPr>
          <w:p w14:paraId="1B9AB362" w14:textId="77777777" w:rsidR="00E854E6" w:rsidRPr="0081104C" w:rsidRDefault="00E854E6" w:rsidP="0089445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B9AB363" w14:textId="77777777" w:rsidR="00E854E6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</w:t>
            </w:r>
            <w:r w:rsidR="00325708" w:rsidRPr="0081104C">
              <w:rPr>
                <w:rFonts w:ascii="Angsana New" w:hAnsi="Angsana New"/>
                <w:sz w:val="28"/>
                <w:szCs w:val="28"/>
              </w:rPr>
              <w:t>37</w:t>
            </w:r>
            <w:r w:rsidR="00A81E9A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325708" w:rsidRPr="0081104C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B9AB364" w14:textId="77777777" w:rsidR="00E854E6" w:rsidRPr="0081104C" w:rsidRDefault="00E854E6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180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B9AB365" w14:textId="77777777" w:rsidR="00E854E6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124</w:t>
            </w:r>
            <w:r w:rsidR="00A81E9A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325708" w:rsidRPr="0081104C"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1278" w:type="dxa"/>
            <w:vAlign w:val="bottom"/>
          </w:tcPr>
          <w:p w14:paraId="1B9AB366" w14:textId="77777777" w:rsidR="00E854E6" w:rsidRPr="0081104C" w:rsidRDefault="00E854E6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100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E854E6" w:rsidRPr="0081104C" w14:paraId="1B9AB36D" w14:textId="77777777" w:rsidTr="008F7C65">
        <w:tc>
          <w:tcPr>
            <w:tcW w:w="3942" w:type="dxa"/>
          </w:tcPr>
          <w:p w14:paraId="1B9AB368" w14:textId="77777777" w:rsidR="00E854E6" w:rsidRPr="0081104C" w:rsidRDefault="00E854E6" w:rsidP="00894457">
            <w:pPr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  <w:shd w:val="clear" w:color="auto" w:fill="FFFFFF" w:themeFill="background1"/>
          </w:tcPr>
          <w:p w14:paraId="1B9AB369" w14:textId="77777777" w:rsidR="00E854E6" w:rsidRPr="0081104C" w:rsidRDefault="00640C6C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239,142</w:t>
            </w:r>
          </w:p>
        </w:tc>
        <w:tc>
          <w:tcPr>
            <w:tcW w:w="1305" w:type="dxa"/>
            <w:shd w:val="clear" w:color="auto" w:fill="FFFFFF" w:themeFill="background1"/>
          </w:tcPr>
          <w:p w14:paraId="1B9AB36A" w14:textId="77777777" w:rsidR="00E854E6" w:rsidRPr="0081104C" w:rsidRDefault="00E854E6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181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B9AB36B" w14:textId="77777777" w:rsidR="00E854E6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12</w:t>
            </w:r>
            <w:r w:rsidR="00325708" w:rsidRPr="0081104C">
              <w:rPr>
                <w:rFonts w:ascii="Angsana New" w:hAnsi="Angsana New"/>
                <w:sz w:val="28"/>
                <w:szCs w:val="28"/>
              </w:rPr>
              <w:t>5</w:t>
            </w:r>
            <w:r w:rsidR="00A81E9A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325708" w:rsidRPr="0081104C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1278" w:type="dxa"/>
            <w:vAlign w:val="bottom"/>
          </w:tcPr>
          <w:p w14:paraId="1B9AB36C" w14:textId="77777777" w:rsidR="00E854E6" w:rsidRPr="0081104C" w:rsidRDefault="00E854E6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</w:tbl>
    <w:p w14:paraId="1B9AB36E" w14:textId="77777777" w:rsidR="003D4A67" w:rsidRPr="0081104C" w:rsidRDefault="002F20C9" w:rsidP="00894457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0ECE" w:rsidRPr="0081104C">
        <w:rPr>
          <w:rFonts w:ascii="Angsana New" w:hAnsi="Angsana New"/>
          <w:sz w:val="32"/>
          <w:szCs w:val="32"/>
        </w:rPr>
        <w:t xml:space="preserve">31 </w:t>
      </w:r>
      <w:r w:rsidR="004C0ECE" w:rsidRPr="0081104C">
        <w:rPr>
          <w:rFonts w:ascii="Angsana New" w:hAnsi="Angsana New"/>
          <w:sz w:val="32"/>
          <w:szCs w:val="32"/>
          <w:cs/>
        </w:rPr>
        <w:t>ธันวาคม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="00087DD7" w:rsidRPr="0081104C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Pr="0081104C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705DAA" w:rsidRPr="0081104C">
        <w:rPr>
          <w:rFonts w:ascii="Angsana New" w:hAnsi="Angsana New"/>
          <w:sz w:val="32"/>
          <w:szCs w:val="32"/>
        </w:rPr>
        <w:t>0.05</w:t>
      </w:r>
      <w:r w:rsidR="00C1107A" w:rsidRPr="0081104C">
        <w:rPr>
          <w:rFonts w:ascii="Angsana New" w:hAnsi="Angsana New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ถึง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705DAA" w:rsidRPr="0081104C">
        <w:rPr>
          <w:rFonts w:ascii="Angsana New" w:hAnsi="Angsana New"/>
          <w:sz w:val="32"/>
          <w:szCs w:val="32"/>
        </w:rPr>
        <w:t>0.50</w:t>
      </w:r>
      <w:r w:rsidR="00C1107A" w:rsidRPr="0081104C">
        <w:rPr>
          <w:rFonts w:ascii="Angsana New" w:hAnsi="Angsana New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ต่อปี 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="005C243D" w:rsidRPr="0081104C">
        <w:rPr>
          <w:rFonts w:ascii="Angsana New" w:hAnsi="Angsana New"/>
          <w:sz w:val="32"/>
          <w:szCs w:val="32"/>
        </w:rPr>
        <w:t>:</w:t>
      </w:r>
      <w:r w:rsidR="00087DD7" w:rsidRPr="0081104C">
        <w:rPr>
          <w:rFonts w:ascii="Angsana New" w:hAnsi="Angsana New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ร้อยละ </w:t>
      </w:r>
      <w:r w:rsidR="00BA7BD4" w:rsidRPr="0081104C">
        <w:rPr>
          <w:rFonts w:ascii="Angsana New" w:hAnsi="Angsana New"/>
          <w:sz w:val="32"/>
          <w:szCs w:val="32"/>
        </w:rPr>
        <w:t xml:space="preserve">0.10 </w:t>
      </w:r>
      <w:r w:rsidR="00BA7BD4" w:rsidRPr="0081104C">
        <w:rPr>
          <w:rFonts w:ascii="Angsana New" w:hAnsi="Angsana New"/>
          <w:sz w:val="32"/>
          <w:szCs w:val="32"/>
          <w:cs/>
        </w:rPr>
        <w:t>ถึง</w:t>
      </w:r>
      <w:r w:rsidR="00BA7BD4" w:rsidRPr="0081104C">
        <w:rPr>
          <w:rFonts w:ascii="Angsana New" w:hAnsi="Angsana New"/>
          <w:sz w:val="32"/>
          <w:szCs w:val="32"/>
        </w:rPr>
        <w:t xml:space="preserve"> 1.</w:t>
      </w:r>
      <w:r w:rsidR="00E854E6" w:rsidRPr="0081104C">
        <w:rPr>
          <w:rFonts w:ascii="Angsana New" w:hAnsi="Angsana New"/>
          <w:sz w:val="32"/>
          <w:szCs w:val="32"/>
        </w:rPr>
        <w:t>3</w:t>
      </w:r>
      <w:r w:rsidR="00BA7BD4" w:rsidRPr="0081104C">
        <w:rPr>
          <w:rFonts w:ascii="Angsana New" w:hAnsi="Angsana New"/>
          <w:sz w:val="32"/>
          <w:szCs w:val="32"/>
        </w:rPr>
        <w:t xml:space="preserve">0 </w:t>
      </w:r>
      <w:r w:rsidRPr="0081104C">
        <w:rPr>
          <w:rFonts w:ascii="Angsana New" w:hAnsi="Angsana New"/>
          <w:sz w:val="32"/>
          <w:szCs w:val="32"/>
          <w:cs/>
        </w:rPr>
        <w:t>ต่อปี)</w:t>
      </w:r>
    </w:p>
    <w:p w14:paraId="1B9AB371" w14:textId="77777777" w:rsidR="001342AD" w:rsidRPr="0081104C" w:rsidRDefault="00705DAA" w:rsidP="0089445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9</w:t>
      </w:r>
      <w:r w:rsidR="00E01C95" w:rsidRPr="0081104C">
        <w:rPr>
          <w:rFonts w:ascii="Angsana New" w:hAnsi="Angsana New"/>
          <w:b/>
          <w:bCs/>
          <w:sz w:val="32"/>
          <w:szCs w:val="32"/>
        </w:rPr>
        <w:t>.</w:t>
      </w:r>
      <w:r w:rsidR="00E01C95" w:rsidRPr="0081104C">
        <w:rPr>
          <w:rFonts w:ascii="Angsana New" w:hAnsi="Angsana New"/>
          <w:b/>
          <w:bCs/>
          <w:sz w:val="32"/>
          <w:szCs w:val="32"/>
        </w:rPr>
        <w:tab/>
      </w:r>
      <w:r w:rsidR="001342AD" w:rsidRPr="0081104C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5711CD" w:rsidRPr="0081104C">
        <w:rPr>
          <w:rFonts w:ascii="Angsana New" w:hAnsi="Angsana New"/>
          <w:b/>
          <w:bCs/>
          <w:sz w:val="32"/>
          <w:szCs w:val="32"/>
          <w:cs/>
        </w:rPr>
        <w:t>การค้า</w:t>
      </w:r>
      <w:r w:rsidR="001342AD" w:rsidRPr="0081104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73213" w:rsidRPr="00A0723F" w14:paraId="1B9AB375" w14:textId="77777777" w:rsidTr="00126B63">
        <w:tc>
          <w:tcPr>
            <w:tcW w:w="3960" w:type="dxa"/>
            <w:vAlign w:val="bottom"/>
          </w:tcPr>
          <w:p w14:paraId="1B9AB372" w14:textId="77777777" w:rsidR="00B73213" w:rsidRPr="00A0723F" w:rsidRDefault="001342AD" w:rsidP="00A0723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ab/>
            </w:r>
            <w:r w:rsidR="00B73213" w:rsidRPr="00A0723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="00B73213" w:rsidRPr="00A0723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="00B73213" w:rsidRPr="00A0723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14:paraId="1B9AB373" w14:textId="77777777" w:rsidR="00B73213" w:rsidRPr="00A0723F" w:rsidRDefault="00B73213" w:rsidP="00A0723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B9AB374" w14:textId="77777777" w:rsidR="00B73213" w:rsidRPr="00A0723F" w:rsidRDefault="00B73213" w:rsidP="00A0723F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(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0723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3213" w:rsidRPr="00A0723F" w14:paraId="1B9AB379" w14:textId="77777777" w:rsidTr="00126B63">
        <w:tc>
          <w:tcPr>
            <w:tcW w:w="3960" w:type="dxa"/>
            <w:vAlign w:val="bottom"/>
          </w:tcPr>
          <w:p w14:paraId="1B9AB376" w14:textId="77777777" w:rsidR="00B73213" w:rsidRPr="00A0723F" w:rsidRDefault="00B73213" w:rsidP="00A0723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B9AB377" w14:textId="77777777" w:rsidR="00B73213" w:rsidRPr="00A0723F" w:rsidRDefault="00B73213" w:rsidP="00A0723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B9AB378" w14:textId="77777777" w:rsidR="00B73213" w:rsidRPr="00A0723F" w:rsidRDefault="00B73213" w:rsidP="00A0723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A5" w:rsidRPr="00A0723F" w14:paraId="1B9AB37F" w14:textId="77777777" w:rsidTr="00126B63">
        <w:tc>
          <w:tcPr>
            <w:tcW w:w="3960" w:type="dxa"/>
            <w:vAlign w:val="bottom"/>
          </w:tcPr>
          <w:p w14:paraId="1B9AB37A" w14:textId="77777777" w:rsidR="009E4CA5" w:rsidRPr="00A0723F" w:rsidRDefault="009E4CA5" w:rsidP="00A0723F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1B9AB37B" w14:textId="77777777" w:rsidR="009E4CA5" w:rsidRPr="00A0723F" w:rsidRDefault="00E854E6" w:rsidP="00A072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723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3" w:type="dxa"/>
            <w:vAlign w:val="bottom"/>
          </w:tcPr>
          <w:p w14:paraId="1B9AB37C" w14:textId="77777777" w:rsidR="009E4CA5" w:rsidRPr="00A0723F" w:rsidRDefault="00E854E6" w:rsidP="00A072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723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2" w:type="dxa"/>
            <w:vAlign w:val="bottom"/>
          </w:tcPr>
          <w:p w14:paraId="1B9AB37D" w14:textId="77777777" w:rsidR="009E4CA5" w:rsidRPr="00A0723F" w:rsidRDefault="00E854E6" w:rsidP="00A072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723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3" w:type="dxa"/>
            <w:vAlign w:val="bottom"/>
          </w:tcPr>
          <w:p w14:paraId="1B9AB37E" w14:textId="77777777" w:rsidR="009E4CA5" w:rsidRPr="00A0723F" w:rsidRDefault="00E854E6" w:rsidP="00A072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723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3D4A67" w:rsidRPr="00A0723F" w14:paraId="1B9AB385" w14:textId="77777777" w:rsidTr="00957954">
        <w:trPr>
          <w:trHeight w:val="279"/>
        </w:trPr>
        <w:tc>
          <w:tcPr>
            <w:tcW w:w="3960" w:type="dxa"/>
            <w:vAlign w:val="bottom"/>
          </w:tcPr>
          <w:p w14:paraId="1B9AB380" w14:textId="77777777" w:rsidR="003D4A67" w:rsidRPr="00A0723F" w:rsidRDefault="003D4A67" w:rsidP="00A0723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0723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0723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B9AB381" w14:textId="77777777" w:rsidR="003D4A67" w:rsidRPr="00A0723F" w:rsidRDefault="003D4A6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9AB382" w14:textId="77777777" w:rsidR="003D4A67" w:rsidRPr="00A0723F" w:rsidRDefault="003D4A6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B9AB383" w14:textId="77777777" w:rsidR="003D4A67" w:rsidRPr="00A0723F" w:rsidRDefault="003D4A6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9AB384" w14:textId="77777777" w:rsidR="003D4A67" w:rsidRPr="00A0723F" w:rsidRDefault="003D4A6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4A67" w:rsidRPr="00A0723F" w14:paraId="1B9AB38B" w14:textId="77777777" w:rsidTr="00957954">
        <w:tc>
          <w:tcPr>
            <w:tcW w:w="3960" w:type="dxa"/>
            <w:vAlign w:val="bottom"/>
          </w:tcPr>
          <w:p w14:paraId="1B9AB386" w14:textId="77777777" w:rsidR="003D4A67" w:rsidRPr="00A0723F" w:rsidRDefault="003D4A67" w:rsidP="00A0723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1B9AB387" w14:textId="77777777" w:rsidR="003D4A67" w:rsidRPr="00A0723F" w:rsidRDefault="003D4A6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B9AB388" w14:textId="77777777" w:rsidR="003D4A67" w:rsidRPr="00A0723F" w:rsidRDefault="003D4A6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B9AB389" w14:textId="77777777" w:rsidR="003D4A67" w:rsidRPr="00A0723F" w:rsidRDefault="003D4A6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B9AB38A" w14:textId="77777777" w:rsidR="003D4A67" w:rsidRPr="00A0723F" w:rsidRDefault="003D4A6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287" w:rsidRPr="00A0723F" w14:paraId="1B9AB391" w14:textId="77777777" w:rsidTr="00957954">
        <w:tc>
          <w:tcPr>
            <w:tcW w:w="3960" w:type="dxa"/>
            <w:vAlign w:val="bottom"/>
          </w:tcPr>
          <w:p w14:paraId="1B9AB38C" w14:textId="77777777" w:rsidR="00146287" w:rsidRPr="00A0723F" w:rsidRDefault="00146287" w:rsidP="00A0723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B9AB38D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267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77</w:t>
            </w:r>
            <w:r w:rsidR="00E15FFC" w:rsidRPr="00A0723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  <w:vAlign w:val="bottom"/>
          </w:tcPr>
          <w:p w14:paraId="1B9AB38E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633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021</w:t>
            </w:r>
          </w:p>
        </w:tc>
        <w:tc>
          <w:tcPr>
            <w:tcW w:w="1282" w:type="dxa"/>
            <w:vAlign w:val="bottom"/>
          </w:tcPr>
          <w:p w14:paraId="1B9AB38F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267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77</w:t>
            </w:r>
            <w:r w:rsidR="00E15FFC" w:rsidRPr="00A0723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  <w:vAlign w:val="bottom"/>
          </w:tcPr>
          <w:p w14:paraId="1B9AB390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633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021</w:t>
            </w:r>
          </w:p>
        </w:tc>
      </w:tr>
      <w:tr w:rsidR="00146287" w:rsidRPr="00A0723F" w14:paraId="1B9AB397" w14:textId="77777777" w:rsidTr="00957954">
        <w:tc>
          <w:tcPr>
            <w:tcW w:w="3960" w:type="dxa"/>
            <w:vAlign w:val="bottom"/>
          </w:tcPr>
          <w:p w14:paraId="1B9AB392" w14:textId="77777777" w:rsidR="00146287" w:rsidRPr="00A0723F" w:rsidRDefault="00146287" w:rsidP="00A0723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1B9AB393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B9AB394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B9AB395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B9AB396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287" w:rsidRPr="00A0723F" w14:paraId="1B9AB39D" w14:textId="77777777" w:rsidTr="00957954">
        <w:tc>
          <w:tcPr>
            <w:tcW w:w="3960" w:type="dxa"/>
            <w:vAlign w:val="bottom"/>
          </w:tcPr>
          <w:p w14:paraId="1B9AB398" w14:textId="77777777" w:rsidR="00146287" w:rsidRPr="00A0723F" w:rsidRDefault="00146287" w:rsidP="00A0723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ab/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0723F">
              <w:rPr>
                <w:rFonts w:ascii="Angsana New" w:hAnsi="Angsana New"/>
                <w:sz w:val="28"/>
                <w:szCs w:val="28"/>
              </w:rPr>
              <w:t>1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B9AB399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15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283" w:type="dxa"/>
            <w:vAlign w:val="bottom"/>
          </w:tcPr>
          <w:p w14:paraId="1B9AB39A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13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282" w:type="dxa"/>
            <w:vAlign w:val="bottom"/>
          </w:tcPr>
          <w:p w14:paraId="1B9AB39B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15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283" w:type="dxa"/>
            <w:vAlign w:val="bottom"/>
          </w:tcPr>
          <w:p w14:paraId="1B9AB39C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13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146287" w:rsidRPr="00A0723F" w14:paraId="1B9AB3A3" w14:textId="77777777" w:rsidTr="00957954">
        <w:tc>
          <w:tcPr>
            <w:tcW w:w="3960" w:type="dxa"/>
            <w:vAlign w:val="bottom"/>
          </w:tcPr>
          <w:p w14:paraId="1B9AB39E" w14:textId="77777777" w:rsidR="00146287" w:rsidRPr="00A0723F" w:rsidRDefault="00146287" w:rsidP="00A0723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1B9AB39F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39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1283" w:type="dxa"/>
            <w:vAlign w:val="bottom"/>
          </w:tcPr>
          <w:p w14:paraId="1B9AB3A0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113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282" w:type="dxa"/>
            <w:vAlign w:val="bottom"/>
          </w:tcPr>
          <w:p w14:paraId="1B9AB3A1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39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1283" w:type="dxa"/>
            <w:vAlign w:val="bottom"/>
          </w:tcPr>
          <w:p w14:paraId="1B9AB3A2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113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146287" w:rsidRPr="00A0723F" w14:paraId="1B9AB3A9" w14:textId="77777777" w:rsidTr="00957954">
        <w:tc>
          <w:tcPr>
            <w:tcW w:w="3960" w:type="dxa"/>
            <w:vAlign w:val="bottom"/>
          </w:tcPr>
          <w:p w14:paraId="1B9AB3A4" w14:textId="77777777" w:rsidR="00146287" w:rsidRPr="00A0723F" w:rsidRDefault="00146287" w:rsidP="00A0723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1B9AB3A5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42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283" w:type="dxa"/>
            <w:vAlign w:val="bottom"/>
          </w:tcPr>
          <w:p w14:paraId="1B9AB3A6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282" w:type="dxa"/>
            <w:vAlign w:val="bottom"/>
          </w:tcPr>
          <w:p w14:paraId="1B9AB3A7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42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283" w:type="dxa"/>
            <w:vAlign w:val="bottom"/>
          </w:tcPr>
          <w:p w14:paraId="1B9AB3A8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244</w:t>
            </w:r>
          </w:p>
        </w:tc>
      </w:tr>
      <w:tr w:rsidR="00146287" w:rsidRPr="00A0723F" w14:paraId="1B9AB3AF" w14:textId="77777777" w:rsidTr="00957954">
        <w:tc>
          <w:tcPr>
            <w:tcW w:w="3960" w:type="dxa"/>
            <w:vAlign w:val="bottom"/>
          </w:tcPr>
          <w:p w14:paraId="1B9AB3AA" w14:textId="77777777" w:rsidR="00146287" w:rsidRPr="00A0723F" w:rsidRDefault="00146287" w:rsidP="00A0723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1B9AB3AB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16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283" w:type="dxa"/>
            <w:vAlign w:val="bottom"/>
          </w:tcPr>
          <w:p w14:paraId="1B9AB3AC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B9AB3AD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16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283" w:type="dxa"/>
            <w:vAlign w:val="bottom"/>
          </w:tcPr>
          <w:p w14:paraId="1B9AB3AE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46287" w:rsidRPr="00A0723F" w14:paraId="1B9AB3B5" w14:textId="77777777" w:rsidTr="00957954">
        <w:tc>
          <w:tcPr>
            <w:tcW w:w="3960" w:type="dxa"/>
            <w:vAlign w:val="bottom"/>
          </w:tcPr>
          <w:p w14:paraId="1B9AB3B0" w14:textId="77777777" w:rsidR="00146287" w:rsidRPr="00A0723F" w:rsidRDefault="00146287" w:rsidP="00A0723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ab/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1B9AB3B1" w14:textId="77777777" w:rsidR="00146287" w:rsidRPr="00A0723F" w:rsidRDefault="004649BB" w:rsidP="00A0723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115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283" w:type="dxa"/>
            <w:vAlign w:val="bottom"/>
          </w:tcPr>
          <w:p w14:paraId="1B9AB3B2" w14:textId="77777777" w:rsidR="00146287" w:rsidRPr="00A0723F" w:rsidRDefault="00146287" w:rsidP="00A0723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169,600</w:t>
            </w:r>
          </w:p>
        </w:tc>
        <w:tc>
          <w:tcPr>
            <w:tcW w:w="1282" w:type="dxa"/>
            <w:vAlign w:val="bottom"/>
          </w:tcPr>
          <w:p w14:paraId="1B9AB3B3" w14:textId="77777777" w:rsidR="00146287" w:rsidRPr="00A0723F" w:rsidRDefault="004649BB" w:rsidP="00A0723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115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283" w:type="dxa"/>
            <w:vAlign w:val="bottom"/>
          </w:tcPr>
          <w:p w14:paraId="1B9AB3B4" w14:textId="77777777" w:rsidR="00146287" w:rsidRPr="00A0723F" w:rsidRDefault="00146287" w:rsidP="00A0723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169,600</w:t>
            </w:r>
          </w:p>
        </w:tc>
      </w:tr>
      <w:tr w:rsidR="00146287" w:rsidRPr="00A0723F" w14:paraId="1B9AB3BB" w14:textId="77777777" w:rsidTr="00957954">
        <w:tc>
          <w:tcPr>
            <w:tcW w:w="3960" w:type="dxa"/>
            <w:vAlign w:val="bottom"/>
          </w:tcPr>
          <w:p w14:paraId="1B9AB3B6" w14:textId="77777777" w:rsidR="00146287" w:rsidRPr="00A0723F" w:rsidRDefault="00146287" w:rsidP="00A0723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B9AB3B7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497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283" w:type="dxa"/>
            <w:vAlign w:val="bottom"/>
          </w:tcPr>
          <w:p w14:paraId="1B9AB3B8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930,468</w:t>
            </w:r>
          </w:p>
        </w:tc>
        <w:tc>
          <w:tcPr>
            <w:tcW w:w="1282" w:type="dxa"/>
            <w:vAlign w:val="bottom"/>
          </w:tcPr>
          <w:p w14:paraId="1B9AB3B9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497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283" w:type="dxa"/>
            <w:vAlign w:val="bottom"/>
          </w:tcPr>
          <w:p w14:paraId="1B9AB3BA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930,468</w:t>
            </w:r>
          </w:p>
        </w:tc>
      </w:tr>
      <w:tr w:rsidR="00146287" w:rsidRPr="00A0723F" w14:paraId="1B9AB3C7" w14:textId="77777777" w:rsidTr="00957954">
        <w:tc>
          <w:tcPr>
            <w:tcW w:w="3960" w:type="dxa"/>
            <w:vAlign w:val="bottom"/>
          </w:tcPr>
          <w:p w14:paraId="1B9AB3C2" w14:textId="77777777" w:rsidR="00146287" w:rsidRPr="00A0723F" w:rsidRDefault="00146287" w:rsidP="00A0723F">
            <w:pPr>
              <w:spacing w:line="340" w:lineRule="exact"/>
              <w:ind w:left="330" w:right="-45" w:hanging="330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705DAA" w:rsidRPr="00A0723F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 (</w:t>
            </w:r>
            <w:r w:rsidR="004649BB" w:rsidRPr="00A0723F">
              <w:rPr>
                <w:rFonts w:ascii="Angsana New" w:hAnsi="Angsana New"/>
                <w:sz w:val="28"/>
                <w:szCs w:val="28"/>
              </w:rPr>
              <w:t>2562</w:t>
            </w:r>
            <w:r w:rsidR="00705DAA" w:rsidRPr="00A072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05DAA" w:rsidRPr="00A0723F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282" w:type="dxa"/>
            <w:vAlign w:val="bottom"/>
          </w:tcPr>
          <w:p w14:paraId="1B9AB3C3" w14:textId="77777777" w:rsidR="00146287" w:rsidRPr="00A0723F" w:rsidRDefault="00146287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(3</w:t>
            </w:r>
            <w:r w:rsidR="00C45B0F" w:rsidRPr="00A0723F">
              <w:rPr>
                <w:rFonts w:ascii="Angsana New" w:hAnsi="Angsana New"/>
                <w:sz w:val="28"/>
                <w:szCs w:val="28"/>
              </w:rPr>
              <w:t>3</w:t>
            </w:r>
            <w:r w:rsidRPr="00A0723F">
              <w:rPr>
                <w:rFonts w:ascii="Angsana New" w:hAnsi="Angsana New"/>
                <w:sz w:val="28"/>
                <w:szCs w:val="28"/>
              </w:rPr>
              <w:t>,593)</w:t>
            </w:r>
          </w:p>
        </w:tc>
        <w:tc>
          <w:tcPr>
            <w:tcW w:w="1283" w:type="dxa"/>
            <w:vAlign w:val="bottom"/>
          </w:tcPr>
          <w:p w14:paraId="1B9AB3C4" w14:textId="77777777" w:rsidR="00146287" w:rsidRPr="00A0723F" w:rsidRDefault="00146287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282" w:type="dxa"/>
            <w:vAlign w:val="bottom"/>
          </w:tcPr>
          <w:p w14:paraId="1B9AB3C5" w14:textId="77777777" w:rsidR="00146287" w:rsidRPr="00A0723F" w:rsidRDefault="00146287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(3</w:t>
            </w:r>
            <w:r w:rsidR="004649BB" w:rsidRPr="00A0723F">
              <w:rPr>
                <w:rFonts w:ascii="Angsana New" w:hAnsi="Angsana New"/>
                <w:sz w:val="28"/>
                <w:szCs w:val="28"/>
              </w:rPr>
              <w:t>3</w:t>
            </w:r>
            <w:r w:rsidRPr="00A0723F">
              <w:rPr>
                <w:rFonts w:ascii="Angsana New" w:hAnsi="Angsana New"/>
                <w:sz w:val="28"/>
                <w:szCs w:val="28"/>
              </w:rPr>
              <w:t>,593)</w:t>
            </w:r>
          </w:p>
        </w:tc>
        <w:tc>
          <w:tcPr>
            <w:tcW w:w="1283" w:type="dxa"/>
            <w:vAlign w:val="bottom"/>
          </w:tcPr>
          <w:p w14:paraId="1B9AB3C6" w14:textId="77777777" w:rsidR="00146287" w:rsidRPr="00A0723F" w:rsidRDefault="00146287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</w:tr>
      <w:tr w:rsidR="00146287" w:rsidRPr="00A0723F" w14:paraId="1B9AB3CD" w14:textId="77777777" w:rsidTr="00957954">
        <w:tc>
          <w:tcPr>
            <w:tcW w:w="3960" w:type="dxa"/>
            <w:vAlign w:val="bottom"/>
          </w:tcPr>
          <w:p w14:paraId="1B9AB3C8" w14:textId="77777777" w:rsidR="00146287" w:rsidRPr="00A0723F" w:rsidRDefault="00146287" w:rsidP="00A0723F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B9AB3C9" w14:textId="77777777" w:rsidR="00146287" w:rsidRPr="00A0723F" w:rsidRDefault="00146287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1,46</w:t>
            </w:r>
            <w:r w:rsidR="00C45B0F" w:rsidRPr="00A0723F">
              <w:rPr>
                <w:rFonts w:ascii="Angsana New" w:hAnsi="Angsana New"/>
                <w:sz w:val="28"/>
                <w:szCs w:val="28"/>
              </w:rPr>
              <w:t>3</w:t>
            </w:r>
            <w:r w:rsidRPr="00A0723F">
              <w:rPr>
                <w:rFonts w:ascii="Angsana New" w:hAnsi="Angsana New"/>
                <w:sz w:val="28"/>
                <w:szCs w:val="28"/>
              </w:rPr>
              <w:t>,823</w:t>
            </w:r>
          </w:p>
        </w:tc>
        <w:tc>
          <w:tcPr>
            <w:tcW w:w="1283" w:type="dxa"/>
            <w:vAlign w:val="bottom"/>
          </w:tcPr>
          <w:p w14:paraId="1B9AB3CA" w14:textId="77777777" w:rsidR="00146287" w:rsidRPr="00A0723F" w:rsidRDefault="00146287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899,875</w:t>
            </w:r>
          </w:p>
        </w:tc>
        <w:tc>
          <w:tcPr>
            <w:tcW w:w="1282" w:type="dxa"/>
            <w:vAlign w:val="bottom"/>
          </w:tcPr>
          <w:p w14:paraId="1B9AB3CB" w14:textId="77777777" w:rsidR="00146287" w:rsidRPr="00A0723F" w:rsidRDefault="00146287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1,46</w:t>
            </w:r>
            <w:r w:rsidR="004649BB" w:rsidRPr="00A0723F">
              <w:rPr>
                <w:rFonts w:ascii="Angsana New" w:hAnsi="Angsana New"/>
                <w:sz w:val="28"/>
                <w:szCs w:val="28"/>
              </w:rPr>
              <w:t>3</w:t>
            </w:r>
            <w:r w:rsidRPr="00A0723F">
              <w:rPr>
                <w:rFonts w:ascii="Angsana New" w:hAnsi="Angsana New"/>
                <w:sz w:val="28"/>
                <w:szCs w:val="28"/>
              </w:rPr>
              <w:t>,823</w:t>
            </w:r>
          </w:p>
        </w:tc>
        <w:tc>
          <w:tcPr>
            <w:tcW w:w="1283" w:type="dxa"/>
            <w:vAlign w:val="bottom"/>
          </w:tcPr>
          <w:p w14:paraId="1B9AB3CC" w14:textId="77777777" w:rsidR="00146287" w:rsidRPr="00A0723F" w:rsidRDefault="00146287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899,875</w:t>
            </w:r>
          </w:p>
        </w:tc>
      </w:tr>
      <w:tr w:rsidR="00146287" w:rsidRPr="00A0723F" w14:paraId="1B9AB3D3" w14:textId="77777777" w:rsidTr="00957954">
        <w:tc>
          <w:tcPr>
            <w:tcW w:w="3960" w:type="dxa"/>
            <w:vAlign w:val="bottom"/>
          </w:tcPr>
          <w:p w14:paraId="1B9AB3CE" w14:textId="77777777" w:rsidR="00146287" w:rsidRPr="00A0723F" w:rsidRDefault="00146287" w:rsidP="00A0723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B9AB3CF" w14:textId="77777777" w:rsidR="00146287" w:rsidRPr="00A0723F" w:rsidRDefault="00146287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1,46</w:t>
            </w:r>
            <w:r w:rsidR="00C45B0F" w:rsidRPr="00A0723F">
              <w:rPr>
                <w:rFonts w:ascii="Angsana New" w:hAnsi="Angsana New"/>
                <w:sz w:val="28"/>
                <w:szCs w:val="28"/>
              </w:rPr>
              <w:t>3</w:t>
            </w:r>
            <w:r w:rsidRPr="00A0723F">
              <w:rPr>
                <w:rFonts w:ascii="Angsana New" w:hAnsi="Angsana New"/>
                <w:sz w:val="28"/>
                <w:szCs w:val="28"/>
              </w:rPr>
              <w:t>,823</w:t>
            </w:r>
          </w:p>
        </w:tc>
        <w:tc>
          <w:tcPr>
            <w:tcW w:w="1283" w:type="dxa"/>
            <w:vAlign w:val="bottom"/>
          </w:tcPr>
          <w:p w14:paraId="1B9AB3D0" w14:textId="77777777" w:rsidR="00146287" w:rsidRPr="00A0723F" w:rsidRDefault="00146287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899,875</w:t>
            </w:r>
          </w:p>
        </w:tc>
        <w:tc>
          <w:tcPr>
            <w:tcW w:w="1282" w:type="dxa"/>
            <w:vAlign w:val="bottom"/>
          </w:tcPr>
          <w:p w14:paraId="1B9AB3D1" w14:textId="77777777" w:rsidR="00146287" w:rsidRPr="00A0723F" w:rsidRDefault="006216D3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1,46</w:t>
            </w:r>
            <w:r w:rsidR="004649BB" w:rsidRPr="00A0723F">
              <w:rPr>
                <w:rFonts w:ascii="Angsana New" w:hAnsi="Angsana New"/>
                <w:sz w:val="28"/>
                <w:szCs w:val="28"/>
              </w:rPr>
              <w:t>3</w:t>
            </w:r>
            <w:r w:rsidRPr="00A0723F">
              <w:rPr>
                <w:rFonts w:ascii="Angsana New" w:hAnsi="Angsana New"/>
                <w:sz w:val="28"/>
                <w:szCs w:val="28"/>
              </w:rPr>
              <w:t>,823</w:t>
            </w:r>
          </w:p>
        </w:tc>
        <w:tc>
          <w:tcPr>
            <w:tcW w:w="1283" w:type="dxa"/>
            <w:vAlign w:val="bottom"/>
          </w:tcPr>
          <w:p w14:paraId="1B9AB3D2" w14:textId="77777777" w:rsidR="00146287" w:rsidRPr="00A0723F" w:rsidRDefault="00146287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899,875</w:t>
            </w:r>
          </w:p>
        </w:tc>
      </w:tr>
      <w:tr w:rsidR="00146287" w:rsidRPr="00A0723F" w14:paraId="1B9AB3D9" w14:textId="77777777" w:rsidTr="00126B63">
        <w:tc>
          <w:tcPr>
            <w:tcW w:w="3960" w:type="dxa"/>
            <w:vAlign w:val="bottom"/>
          </w:tcPr>
          <w:p w14:paraId="1B9AB3D4" w14:textId="77777777" w:rsidR="00146287" w:rsidRPr="00A0723F" w:rsidRDefault="00146287" w:rsidP="00A0723F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br w:type="page"/>
            </w:r>
            <w:r w:rsidRPr="00A0723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1B9AB3D5" w14:textId="77777777" w:rsidR="00146287" w:rsidRPr="00A0723F" w:rsidRDefault="00146287" w:rsidP="00A0723F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B9AB3D6" w14:textId="77777777" w:rsidR="00146287" w:rsidRPr="00A0723F" w:rsidRDefault="00146287" w:rsidP="00A0723F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B9AB3D7" w14:textId="77777777" w:rsidR="00146287" w:rsidRPr="00A0723F" w:rsidRDefault="00146287" w:rsidP="00A0723F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B9AB3D8" w14:textId="77777777" w:rsidR="00146287" w:rsidRPr="00A0723F" w:rsidRDefault="00146287" w:rsidP="00A0723F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287" w:rsidRPr="00A0723F" w14:paraId="1B9AB3DF" w14:textId="77777777" w:rsidTr="00126B63">
        <w:tc>
          <w:tcPr>
            <w:tcW w:w="3960" w:type="dxa"/>
            <w:vAlign w:val="bottom"/>
          </w:tcPr>
          <w:p w14:paraId="1B9AB3DA" w14:textId="77777777" w:rsidR="00146287" w:rsidRPr="00A0723F" w:rsidRDefault="00146287" w:rsidP="00A0723F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A0723F">
              <w:rPr>
                <w:rFonts w:ascii="Angsana New" w:hAnsi="Angsana New"/>
                <w:sz w:val="28"/>
                <w:szCs w:val="28"/>
              </w:rPr>
              <w:t>-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B9AB3DB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B9AB3DC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B9AB3DD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83" w:type="dxa"/>
            <w:vAlign w:val="bottom"/>
          </w:tcPr>
          <w:p w14:paraId="1B9AB3DE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285</w:t>
            </w:r>
          </w:p>
        </w:tc>
      </w:tr>
      <w:tr w:rsidR="00146287" w:rsidRPr="00A0723F" w14:paraId="1B9AB3E5" w14:textId="77777777" w:rsidTr="00126B63">
        <w:tc>
          <w:tcPr>
            <w:tcW w:w="3960" w:type="dxa"/>
            <w:vAlign w:val="bottom"/>
          </w:tcPr>
          <w:p w14:paraId="1B9AB3E0" w14:textId="77777777" w:rsidR="00146287" w:rsidRPr="00A0723F" w:rsidRDefault="00146287" w:rsidP="00A0723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B9AB3E1" w14:textId="77777777" w:rsidR="00146287" w:rsidRPr="00A0723F" w:rsidRDefault="00F57BA1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11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0</w:t>
            </w:r>
            <w:r w:rsidR="00E15FFC" w:rsidRPr="00A0723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83" w:type="dxa"/>
            <w:vAlign w:val="bottom"/>
          </w:tcPr>
          <w:p w14:paraId="1B9AB3E2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11,72</w:t>
            </w:r>
            <w:r w:rsidR="005B717C" w:rsidRPr="00A0723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2" w:type="dxa"/>
            <w:vAlign w:val="bottom"/>
          </w:tcPr>
          <w:p w14:paraId="1B9AB3E3" w14:textId="77777777" w:rsidR="00146287" w:rsidRPr="00A0723F" w:rsidRDefault="00F57BA1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10</w:t>
            </w:r>
            <w:r w:rsidR="00146287" w:rsidRPr="00A0723F">
              <w:rPr>
                <w:rFonts w:ascii="Angsana New" w:hAnsi="Angsana New"/>
                <w:sz w:val="28"/>
                <w:szCs w:val="28"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283" w:type="dxa"/>
            <w:vAlign w:val="bottom"/>
          </w:tcPr>
          <w:p w14:paraId="1B9AB3E4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11,32</w:t>
            </w:r>
            <w:r w:rsidR="005B717C" w:rsidRPr="00A0723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46287" w:rsidRPr="00A0723F" w14:paraId="1B9AB3EB" w14:textId="77777777" w:rsidTr="00126B63">
        <w:tc>
          <w:tcPr>
            <w:tcW w:w="3960" w:type="dxa"/>
            <w:vAlign w:val="bottom"/>
          </w:tcPr>
          <w:p w14:paraId="1B9AB3E6" w14:textId="77777777" w:rsidR="00146287" w:rsidRPr="00A0723F" w:rsidRDefault="00146287" w:rsidP="00A0723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2" w:type="dxa"/>
            <w:vAlign w:val="bottom"/>
          </w:tcPr>
          <w:p w14:paraId="1B9AB3E7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B9AB3E8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282" w:type="dxa"/>
            <w:vAlign w:val="bottom"/>
          </w:tcPr>
          <w:p w14:paraId="1B9AB3E9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9AB3EA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146287" w:rsidRPr="00A0723F" w14:paraId="1B9AB3F1" w14:textId="77777777" w:rsidTr="00126B63">
        <w:tc>
          <w:tcPr>
            <w:tcW w:w="3960" w:type="dxa"/>
            <w:vAlign w:val="bottom"/>
          </w:tcPr>
          <w:p w14:paraId="1B9AB3EC" w14:textId="77777777" w:rsidR="00146287" w:rsidRPr="00A0723F" w:rsidRDefault="00146287" w:rsidP="00A0723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  <w:vAlign w:val="bottom"/>
          </w:tcPr>
          <w:p w14:paraId="1B9AB3ED" w14:textId="77777777" w:rsidR="00146287" w:rsidRPr="00A0723F" w:rsidRDefault="004649BB" w:rsidP="00A0723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</w:t>
            </w:r>
            <w:r w:rsidR="00C80311" w:rsidRPr="00A0723F">
              <w:rPr>
                <w:rFonts w:ascii="Angsana New" w:hAnsi="Angsana New"/>
                <w:sz w:val="28"/>
                <w:szCs w:val="28"/>
              </w:rPr>
              <w:t>4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C80311" w:rsidRPr="00A0723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83" w:type="dxa"/>
            <w:vAlign w:val="bottom"/>
          </w:tcPr>
          <w:p w14:paraId="1B9AB3EE" w14:textId="77777777" w:rsidR="00146287" w:rsidRPr="00A0723F" w:rsidRDefault="00146287" w:rsidP="00A0723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17,189</w:t>
            </w:r>
          </w:p>
        </w:tc>
        <w:tc>
          <w:tcPr>
            <w:tcW w:w="1282" w:type="dxa"/>
            <w:vAlign w:val="bottom"/>
          </w:tcPr>
          <w:p w14:paraId="1B9AB3EF" w14:textId="77777777" w:rsidR="00146287" w:rsidRPr="00A0723F" w:rsidRDefault="006216D3" w:rsidP="00A0723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13,605</w:t>
            </w:r>
          </w:p>
        </w:tc>
        <w:tc>
          <w:tcPr>
            <w:tcW w:w="1283" w:type="dxa"/>
            <w:vAlign w:val="bottom"/>
          </w:tcPr>
          <w:p w14:paraId="1B9AB3F0" w14:textId="77777777" w:rsidR="00146287" w:rsidRPr="00A0723F" w:rsidRDefault="00146287" w:rsidP="00A0723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16,898</w:t>
            </w:r>
          </w:p>
        </w:tc>
      </w:tr>
      <w:tr w:rsidR="00146287" w:rsidRPr="00A0723F" w14:paraId="1B9AB3F7" w14:textId="77777777" w:rsidTr="00126B63">
        <w:tc>
          <w:tcPr>
            <w:tcW w:w="3960" w:type="dxa"/>
            <w:vAlign w:val="bottom"/>
          </w:tcPr>
          <w:p w14:paraId="1B9AB3F2" w14:textId="77777777" w:rsidR="00146287" w:rsidRPr="00A0723F" w:rsidRDefault="00146287" w:rsidP="00A0723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1B9AB3F3" w14:textId="77777777" w:rsidR="00146287" w:rsidRPr="00A0723F" w:rsidRDefault="004649BB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25</w:t>
            </w:r>
            <w:r w:rsidR="00146287" w:rsidRPr="00A0723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0723F">
              <w:rPr>
                <w:rFonts w:ascii="Angsana New" w:hAnsi="Angsana New"/>
                <w:sz w:val="28"/>
                <w:szCs w:val="28"/>
              </w:rPr>
              <w:t>0</w:t>
            </w:r>
            <w:r w:rsidR="00C80311" w:rsidRPr="00A0723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83" w:type="dxa"/>
            <w:vAlign w:val="bottom"/>
          </w:tcPr>
          <w:p w14:paraId="1B9AB3F4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29,</w:t>
            </w:r>
            <w:r w:rsidR="00FF645D" w:rsidRPr="00A0723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82" w:type="dxa"/>
            <w:vAlign w:val="bottom"/>
          </w:tcPr>
          <w:p w14:paraId="1B9AB3F5" w14:textId="77777777" w:rsidR="00146287" w:rsidRPr="00A0723F" w:rsidRDefault="006216D3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2</w:t>
            </w:r>
            <w:r w:rsidR="00F57BA1" w:rsidRPr="00A0723F">
              <w:rPr>
                <w:rFonts w:ascii="Angsana New" w:hAnsi="Angsana New"/>
                <w:sz w:val="28"/>
                <w:szCs w:val="28"/>
              </w:rPr>
              <w:t>5</w:t>
            </w:r>
            <w:r w:rsidRPr="00A0723F">
              <w:rPr>
                <w:rFonts w:ascii="Angsana New" w:hAnsi="Angsana New"/>
                <w:sz w:val="28"/>
                <w:szCs w:val="28"/>
              </w:rPr>
              <w:t>,</w:t>
            </w:r>
            <w:r w:rsidR="00F57BA1" w:rsidRPr="00A0723F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283" w:type="dxa"/>
            <w:vAlign w:val="bottom"/>
          </w:tcPr>
          <w:p w14:paraId="1B9AB3F6" w14:textId="77777777" w:rsidR="00146287" w:rsidRPr="00A0723F" w:rsidRDefault="00146287" w:rsidP="00A0723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28,77</w:t>
            </w:r>
            <w:r w:rsidR="00FF645D" w:rsidRPr="00A0723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05DAA" w:rsidRPr="00A0723F" w14:paraId="1B9AB3FD" w14:textId="77777777" w:rsidTr="00126B63">
        <w:tc>
          <w:tcPr>
            <w:tcW w:w="3960" w:type="dxa"/>
            <w:vAlign w:val="bottom"/>
          </w:tcPr>
          <w:p w14:paraId="1B9AB3F8" w14:textId="77777777" w:rsidR="00705DAA" w:rsidRPr="00A0723F" w:rsidRDefault="00705DAA" w:rsidP="00A0723F">
            <w:pPr>
              <w:spacing w:line="340" w:lineRule="exact"/>
              <w:ind w:left="330" w:right="-45" w:hanging="330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 (</w:t>
            </w:r>
            <w:r w:rsidR="004649BB" w:rsidRPr="00A0723F">
              <w:rPr>
                <w:rFonts w:ascii="Angsana New" w:hAnsi="Angsana New"/>
                <w:sz w:val="28"/>
                <w:szCs w:val="28"/>
              </w:rPr>
              <w:t>2562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282" w:type="dxa"/>
            <w:vAlign w:val="bottom"/>
          </w:tcPr>
          <w:p w14:paraId="1B9AB3F9" w14:textId="77777777" w:rsidR="00705DAA" w:rsidRPr="00A0723F" w:rsidRDefault="00705DAA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(241)</w:t>
            </w:r>
          </w:p>
        </w:tc>
        <w:tc>
          <w:tcPr>
            <w:tcW w:w="1283" w:type="dxa"/>
            <w:vAlign w:val="bottom"/>
          </w:tcPr>
          <w:p w14:paraId="1B9AB3FA" w14:textId="77777777" w:rsidR="00705DAA" w:rsidRPr="00A0723F" w:rsidRDefault="00705DAA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(24</w:t>
            </w:r>
            <w:r w:rsidR="005B717C" w:rsidRPr="00A0723F">
              <w:rPr>
                <w:rFonts w:ascii="Angsana New" w:hAnsi="Angsana New"/>
                <w:sz w:val="28"/>
                <w:szCs w:val="28"/>
              </w:rPr>
              <w:t>1</w:t>
            </w:r>
            <w:r w:rsidRPr="00A0723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1B9AB3FB" w14:textId="77777777" w:rsidR="00705DAA" w:rsidRPr="00A0723F" w:rsidRDefault="00705DAA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(241)</w:t>
            </w:r>
          </w:p>
        </w:tc>
        <w:tc>
          <w:tcPr>
            <w:tcW w:w="1283" w:type="dxa"/>
            <w:vAlign w:val="bottom"/>
          </w:tcPr>
          <w:p w14:paraId="1B9AB3FC" w14:textId="77777777" w:rsidR="00705DAA" w:rsidRPr="00A0723F" w:rsidRDefault="00705DAA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(24</w:t>
            </w:r>
            <w:r w:rsidR="005B717C" w:rsidRPr="00A0723F">
              <w:rPr>
                <w:rFonts w:ascii="Angsana New" w:hAnsi="Angsana New"/>
                <w:sz w:val="28"/>
                <w:szCs w:val="28"/>
              </w:rPr>
              <w:t>1</w:t>
            </w:r>
            <w:r w:rsidRPr="00A0723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5DAA" w:rsidRPr="00A0723F" w14:paraId="1B9AB403" w14:textId="77777777" w:rsidTr="00126B63">
        <w:tc>
          <w:tcPr>
            <w:tcW w:w="3960" w:type="dxa"/>
            <w:vAlign w:val="bottom"/>
          </w:tcPr>
          <w:p w14:paraId="1B9AB3FE" w14:textId="77777777" w:rsidR="00705DAA" w:rsidRPr="00A0723F" w:rsidRDefault="00705DAA" w:rsidP="00A0723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B9AB3FF" w14:textId="77777777" w:rsidR="00705DAA" w:rsidRPr="00A0723F" w:rsidRDefault="00705DAA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24,789</w:t>
            </w:r>
          </w:p>
        </w:tc>
        <w:tc>
          <w:tcPr>
            <w:tcW w:w="1283" w:type="dxa"/>
            <w:vAlign w:val="bottom"/>
          </w:tcPr>
          <w:p w14:paraId="1B9AB400" w14:textId="77777777" w:rsidR="00705DAA" w:rsidRPr="00A0723F" w:rsidRDefault="00705DAA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28,859</w:t>
            </w:r>
          </w:p>
        </w:tc>
        <w:tc>
          <w:tcPr>
            <w:tcW w:w="1282" w:type="dxa"/>
            <w:vAlign w:val="bottom"/>
          </w:tcPr>
          <w:p w14:paraId="1B9AB401" w14:textId="77777777" w:rsidR="00705DAA" w:rsidRPr="00A0723F" w:rsidRDefault="00705DAA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2</w:t>
            </w:r>
            <w:r w:rsidR="004649BB" w:rsidRPr="00A0723F">
              <w:rPr>
                <w:rFonts w:ascii="Angsana New" w:hAnsi="Angsana New"/>
                <w:sz w:val="28"/>
                <w:szCs w:val="28"/>
              </w:rPr>
              <w:t>4</w:t>
            </w:r>
            <w:r w:rsidRPr="00A0723F">
              <w:rPr>
                <w:rFonts w:ascii="Angsana New" w:hAnsi="Angsana New"/>
                <w:sz w:val="28"/>
                <w:szCs w:val="28"/>
              </w:rPr>
              <w:t>,</w:t>
            </w:r>
            <w:r w:rsidR="004649BB" w:rsidRPr="00A0723F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283" w:type="dxa"/>
            <w:vAlign w:val="bottom"/>
          </w:tcPr>
          <w:p w14:paraId="1B9AB402" w14:textId="77777777" w:rsidR="00705DAA" w:rsidRPr="00A0723F" w:rsidRDefault="00705DAA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28,536</w:t>
            </w:r>
          </w:p>
        </w:tc>
      </w:tr>
      <w:tr w:rsidR="00705DAA" w:rsidRPr="00A0723F" w14:paraId="1B9AB409" w14:textId="77777777" w:rsidTr="00126B63">
        <w:tc>
          <w:tcPr>
            <w:tcW w:w="3960" w:type="dxa"/>
            <w:vAlign w:val="bottom"/>
          </w:tcPr>
          <w:p w14:paraId="1B9AB404" w14:textId="77777777" w:rsidR="00705DAA" w:rsidRPr="00A0723F" w:rsidRDefault="00705DAA" w:rsidP="00A0723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0723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B9AB405" w14:textId="77777777" w:rsidR="00705DAA" w:rsidRPr="00A0723F" w:rsidRDefault="00705DAA" w:rsidP="00A07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1,4</w:t>
            </w:r>
            <w:r w:rsidR="004649BB" w:rsidRPr="00A0723F">
              <w:rPr>
                <w:rFonts w:ascii="Angsana New" w:hAnsi="Angsana New"/>
                <w:sz w:val="28"/>
                <w:szCs w:val="28"/>
              </w:rPr>
              <w:t>88</w:t>
            </w:r>
            <w:r w:rsidRPr="00A0723F">
              <w:rPr>
                <w:rFonts w:ascii="Angsana New" w:hAnsi="Angsana New"/>
                <w:sz w:val="28"/>
                <w:szCs w:val="28"/>
              </w:rPr>
              <w:t>,</w:t>
            </w:r>
            <w:r w:rsidR="004649BB" w:rsidRPr="00A0723F">
              <w:rPr>
                <w:rFonts w:ascii="Angsana New" w:hAnsi="Angsana New"/>
                <w:sz w:val="28"/>
                <w:szCs w:val="28"/>
              </w:rPr>
              <w:t>6</w:t>
            </w:r>
            <w:r w:rsidRPr="00A0723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83" w:type="dxa"/>
            <w:vAlign w:val="bottom"/>
          </w:tcPr>
          <w:p w14:paraId="1B9AB406" w14:textId="77777777" w:rsidR="00705DAA" w:rsidRPr="00A0723F" w:rsidRDefault="00705DAA" w:rsidP="00A07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928,734</w:t>
            </w:r>
          </w:p>
        </w:tc>
        <w:tc>
          <w:tcPr>
            <w:tcW w:w="1282" w:type="dxa"/>
            <w:vAlign w:val="bottom"/>
          </w:tcPr>
          <w:p w14:paraId="1B9AB407" w14:textId="77777777" w:rsidR="00705DAA" w:rsidRPr="00A0723F" w:rsidRDefault="00705DAA" w:rsidP="00A07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1,4</w:t>
            </w:r>
            <w:r w:rsidR="004649BB" w:rsidRPr="00A0723F">
              <w:rPr>
                <w:rFonts w:ascii="Angsana New" w:hAnsi="Angsana New"/>
                <w:sz w:val="28"/>
                <w:szCs w:val="28"/>
              </w:rPr>
              <w:t>88</w:t>
            </w:r>
            <w:r w:rsidRPr="00A0723F">
              <w:rPr>
                <w:rFonts w:ascii="Angsana New" w:hAnsi="Angsana New"/>
                <w:sz w:val="28"/>
                <w:szCs w:val="28"/>
              </w:rPr>
              <w:t>,777</w:t>
            </w:r>
          </w:p>
        </w:tc>
        <w:tc>
          <w:tcPr>
            <w:tcW w:w="1283" w:type="dxa"/>
            <w:vAlign w:val="bottom"/>
          </w:tcPr>
          <w:p w14:paraId="1B9AB408" w14:textId="77777777" w:rsidR="00705DAA" w:rsidRPr="00A0723F" w:rsidRDefault="00705DAA" w:rsidP="00A07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928,411</w:t>
            </w:r>
          </w:p>
        </w:tc>
      </w:tr>
    </w:tbl>
    <w:p w14:paraId="1B9AB40A" w14:textId="77777777" w:rsidR="00D41DB3" w:rsidRPr="0081104C" w:rsidRDefault="00D41DB3" w:rsidP="008944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2"/>
          <w:sz w:val="32"/>
          <w:szCs w:val="32"/>
          <w:cs/>
        </w:rPr>
        <w:t>โครงการกำลังประสบปัญหาทางด้านการเงินหรืออยู่ในระหว่างเจรจาเรียกร้องค่าเสียหายและได้ชะลอการจ่ายค่าก่อสร้างที่มีต่อบริษัทฯออกไป บริษัทฯ</w:t>
      </w:r>
      <w:r w:rsidRPr="0081104C">
        <w:rPr>
          <w:rFonts w:ascii="Angsana New" w:hAnsi="Angsana New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1B9AB40B" w14:textId="77777777" w:rsidR="00B171A4" w:rsidRPr="0081104C" w:rsidRDefault="00B171A4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14:paraId="1B9AB40C" w14:textId="1EFF9E91" w:rsidR="009C7777" w:rsidRPr="0081104C" w:rsidRDefault="00D315B7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  <w:cs/>
        </w:rPr>
        <w:t xml:space="preserve"> บริษัทฯได้ทำบันทึกข้อตกลงกับลูกหนี้รายหนึ่งเพื่อกำหนดให้ลูกหนี้ชำระหนี้</w:t>
      </w:r>
      <w:r w:rsidR="00BA37C7" w:rsidRPr="0081104C">
        <w:rPr>
          <w:rFonts w:ascii="Angsana New" w:hAnsi="Angsana New"/>
          <w:sz w:val="32"/>
          <w:szCs w:val="32"/>
          <w:cs/>
        </w:rPr>
        <w:t xml:space="preserve">                   </w:t>
      </w:r>
      <w:r w:rsidRPr="0081104C">
        <w:rPr>
          <w:rFonts w:ascii="Angsana New" w:hAnsi="Angsana New"/>
          <w:sz w:val="32"/>
          <w:szCs w:val="32"/>
          <w:cs/>
        </w:rPr>
        <w:t xml:space="preserve">ค่าก่อสร้างพร้อมดอกเบี้ย โดยลูกหนี้ได้โอนกรรมสิทธิในที่ดินเปล่าจำนวน </w:t>
      </w:r>
      <w:r w:rsidRPr="0081104C">
        <w:rPr>
          <w:rFonts w:ascii="Angsana New" w:hAnsi="Angsana New"/>
          <w:sz w:val="32"/>
          <w:szCs w:val="32"/>
        </w:rPr>
        <w:t>2</w:t>
      </w:r>
      <w:r w:rsidRPr="0081104C">
        <w:rPr>
          <w:rFonts w:ascii="Angsana New" w:hAnsi="Angsana New"/>
          <w:sz w:val="32"/>
          <w:szCs w:val="32"/>
          <w:cs/>
        </w:rPr>
        <w:t xml:space="preserve"> แปลง เพื่อชำระหนี้บางส่วนพร้อมดอกเบี้ย จำนวน </w:t>
      </w:r>
      <w:r w:rsidRPr="0081104C">
        <w:rPr>
          <w:rFonts w:ascii="Angsana New" w:hAnsi="Angsana New"/>
          <w:sz w:val="32"/>
          <w:szCs w:val="32"/>
        </w:rPr>
        <w:t>50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 อย่างไรก็ตาม บริษัทฯมีภาระให้สิทธิลูกหนี้ซื้อที่ดินดังกล่าวคืนได้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ภายในระยะเวลา </w:t>
      </w:r>
      <w:r w:rsidRPr="0081104C">
        <w:rPr>
          <w:rFonts w:ascii="Angsana New" w:hAnsi="Angsana New"/>
          <w:spacing w:val="-6"/>
          <w:sz w:val="32"/>
          <w:szCs w:val="32"/>
        </w:rPr>
        <w:t>2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 ปี คือภายในวันที่ </w:t>
      </w:r>
      <w:r w:rsidRPr="0081104C">
        <w:rPr>
          <w:rFonts w:ascii="Angsana New" w:hAnsi="Angsana New"/>
          <w:spacing w:val="-6"/>
          <w:sz w:val="32"/>
          <w:szCs w:val="32"/>
        </w:rPr>
        <w:t>25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 ตุลาคม </w:t>
      </w:r>
      <w:r w:rsidRPr="0081104C">
        <w:rPr>
          <w:rFonts w:ascii="Angsana New" w:hAnsi="Angsana New"/>
          <w:spacing w:val="-6"/>
          <w:sz w:val="32"/>
          <w:szCs w:val="32"/>
        </w:rPr>
        <w:t>2564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 ในราคา </w:t>
      </w:r>
      <w:r w:rsidRPr="0081104C">
        <w:rPr>
          <w:rFonts w:ascii="Angsana New" w:hAnsi="Angsana New"/>
          <w:spacing w:val="-6"/>
          <w:sz w:val="32"/>
          <w:szCs w:val="32"/>
        </w:rPr>
        <w:t>50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 ล้านบาท พร้อมดอกเบี้ยในอัตราร้อยละ </w:t>
      </w:r>
      <w:r w:rsidRPr="0081104C">
        <w:rPr>
          <w:rFonts w:ascii="Angsana New" w:hAnsi="Angsana New"/>
          <w:spacing w:val="-6"/>
          <w:sz w:val="32"/>
          <w:szCs w:val="32"/>
        </w:rPr>
        <w:t>5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37C7" w:rsidRPr="0081104C">
        <w:rPr>
          <w:rFonts w:ascii="Angsana New" w:hAnsi="Angsana New"/>
          <w:spacing w:val="-6"/>
          <w:sz w:val="32"/>
          <w:szCs w:val="32"/>
          <w:cs/>
        </w:rPr>
        <w:t>ต่อปี</w:t>
      </w:r>
      <w:r w:rsidRPr="0081104C">
        <w:rPr>
          <w:rFonts w:ascii="Angsana New" w:hAnsi="Angsana New"/>
          <w:sz w:val="32"/>
          <w:szCs w:val="32"/>
          <w:cs/>
        </w:rPr>
        <w:t>ของต้นเงินดังกล่าว ดังนั้น บริษัทฯ จึงมิได้บันทึกที่ดินดังกล่าวเป็นสินทรัพย์ของบริษัท</w:t>
      </w:r>
      <w:r w:rsidR="00922929">
        <w:rPr>
          <w:rFonts w:ascii="Angsana New" w:hAnsi="Angsana New" w:hint="cs"/>
          <w:sz w:val="32"/>
          <w:szCs w:val="32"/>
          <w:cs/>
        </w:rPr>
        <w:t xml:space="preserve">ฯในปี </w:t>
      </w:r>
      <w:r w:rsidR="00922929">
        <w:rPr>
          <w:rFonts w:ascii="Angsana New" w:hAnsi="Angsana New"/>
          <w:sz w:val="32"/>
          <w:szCs w:val="32"/>
        </w:rPr>
        <w:t>2562</w:t>
      </w:r>
    </w:p>
    <w:p w14:paraId="1B9AB40D" w14:textId="77777777" w:rsidR="009D4AA1" w:rsidRPr="0081104C" w:rsidRDefault="009D4AA1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1104C">
        <w:rPr>
          <w:rFonts w:ascii="Angsana New" w:hAnsi="Angsana New"/>
          <w:sz w:val="32"/>
          <w:szCs w:val="32"/>
        </w:rPr>
        <w:t xml:space="preserve">26 </w:t>
      </w:r>
      <w:r w:rsidRPr="0081104C">
        <w:rPr>
          <w:rFonts w:ascii="Angsana New" w:hAnsi="Angsana New"/>
          <w:sz w:val="32"/>
          <w:szCs w:val="32"/>
          <w:cs/>
        </w:rPr>
        <w:t xml:space="preserve">ตุลาคม </w:t>
      </w:r>
      <w:r w:rsidRPr="0081104C">
        <w:rPr>
          <w:rFonts w:ascii="Angsana New" w:hAnsi="Angsana New"/>
          <w:sz w:val="32"/>
          <w:szCs w:val="32"/>
        </w:rPr>
        <w:t xml:space="preserve">2563 </w:t>
      </w:r>
      <w:r w:rsidRPr="0081104C">
        <w:rPr>
          <w:rFonts w:ascii="Angsana New" w:hAnsi="Angsana New"/>
          <w:sz w:val="32"/>
          <w:szCs w:val="32"/>
          <w:cs/>
        </w:rPr>
        <w:t>บริษัทฯ ได้ทำสัญญาประนีประนอมยอมความกับลูกหนี้รายดังกล่าวเพื่อระงับข้อพิพาทและชำระค่าก่อสร้างพร้อมดอกเบี้ยส่วนที่เหลือ และทั้งสองฝ่ายตกลงเพิกถอนสิทธิ์การซื้อที่ดินคืนนับตั้งแต่วันที่ทำสัญญาประนีประนอมยอมความฉบับนี้ ทั้งนี้ลูกหนี้ได้ออกตั๋วสัญญาใช้เงินเพื่อเป็นการประกันการชำระหนี้โดยกรรมการของบริษัทลูกหนี้เป็นผู้รับอาว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 ดังนั้นบริษัทฯ จึงได้บันทึกที่ดินดังกล่าวเป็นสินทรัพย์ของบริษัทฯในไตรมาสที่ </w:t>
      </w:r>
      <w:r w:rsidRPr="0081104C">
        <w:rPr>
          <w:rFonts w:ascii="Angsana New" w:hAnsi="Angsana New"/>
          <w:sz w:val="32"/>
          <w:szCs w:val="32"/>
        </w:rPr>
        <w:t xml:space="preserve">4 </w:t>
      </w:r>
      <w:r w:rsidRPr="0081104C">
        <w:rPr>
          <w:rFonts w:ascii="Angsana New" w:hAnsi="Angsana New"/>
          <w:sz w:val="32"/>
          <w:szCs w:val="32"/>
          <w:cs/>
        </w:rPr>
        <w:t>ของปีปัจจุบัน</w:t>
      </w:r>
    </w:p>
    <w:p w14:paraId="1B9AB40E" w14:textId="469D7657" w:rsidR="00705DAA" w:rsidRPr="0081104C" w:rsidRDefault="00705DAA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ในระหว่าง</w:t>
      </w:r>
      <w:r w:rsidR="0079131B" w:rsidRPr="0081104C">
        <w:rPr>
          <w:rFonts w:ascii="Angsana New" w:hAnsi="Angsana New"/>
          <w:sz w:val="32"/>
          <w:szCs w:val="32"/>
          <w:cs/>
        </w:rPr>
        <w:t xml:space="preserve">ไตรมาสที่ </w:t>
      </w:r>
      <w:r w:rsidR="0079131B" w:rsidRPr="0081104C">
        <w:rPr>
          <w:rFonts w:ascii="Angsana New" w:hAnsi="Angsana New"/>
          <w:sz w:val="32"/>
          <w:szCs w:val="32"/>
        </w:rPr>
        <w:t xml:space="preserve">4 </w:t>
      </w:r>
      <w:r w:rsidR="0079131B" w:rsidRPr="0081104C">
        <w:rPr>
          <w:rFonts w:ascii="Angsana New" w:hAnsi="Angsana New"/>
          <w:sz w:val="32"/>
          <w:szCs w:val="32"/>
          <w:cs/>
        </w:rPr>
        <w:t>ของ</w:t>
      </w:r>
      <w:r w:rsidR="00003C0A">
        <w:rPr>
          <w:rFonts w:ascii="Angsana New" w:hAnsi="Angsana New" w:hint="cs"/>
          <w:sz w:val="32"/>
          <w:szCs w:val="32"/>
          <w:cs/>
        </w:rPr>
        <w:t>ปี</w:t>
      </w:r>
      <w:r w:rsidRPr="0081104C">
        <w:rPr>
          <w:rFonts w:ascii="Angsana New" w:hAnsi="Angsana New"/>
          <w:sz w:val="32"/>
          <w:szCs w:val="32"/>
          <w:cs/>
        </w:rPr>
        <w:t>ปัจจุบัน บริษัทฯได้โอนสิทธิในการเรียกเก็บเงินตามใบแจ้งหนี้ของลูกหนี้การค้า -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กิจการที่ไม่เกี่ยวข้องกัน จำนวน </w:t>
      </w:r>
      <w:r w:rsidRPr="0081104C">
        <w:rPr>
          <w:rFonts w:ascii="Angsana New" w:hAnsi="Angsana New"/>
          <w:sz w:val="32"/>
          <w:szCs w:val="32"/>
        </w:rPr>
        <w:t>110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ล้านบาทให้แก่ธนาคารแห่งหนึ่ง โดยเป็นการโอนสิทธิแบบไม่ไล่เบี้ย ซึ่งตามสัญญาโอนสิทธิ บริษัทฯจะได้รับเงินทั้งหมดของมูลค่าของยอดใบแจ้งหนี้ที่โอน โดยบริษัทฯต้องจ่ายดอกเบี้ยตามที่ธนาคารกำหนด ซึ่งรายการดังกล่าวบริษัทฯได้รับเงินเต็มจำนวนแล้ว</w:t>
      </w:r>
    </w:p>
    <w:p w14:paraId="1B9AB40F" w14:textId="77777777" w:rsidR="00FF7938" w:rsidRPr="0081104C" w:rsidRDefault="00FF7938" w:rsidP="00894457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2"/>
          <w:szCs w:val="22"/>
        </w:rPr>
      </w:pPr>
      <w:r w:rsidRPr="0081104C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FF7938" w:rsidRPr="0081104C" w14:paraId="1B9AB412" w14:textId="77777777" w:rsidTr="00A0723F">
        <w:trPr>
          <w:trHeight w:val="375"/>
          <w:tblHeader/>
        </w:trPr>
        <w:tc>
          <w:tcPr>
            <w:tcW w:w="5400" w:type="dxa"/>
            <w:vAlign w:val="bottom"/>
          </w:tcPr>
          <w:p w14:paraId="1B9AB410" w14:textId="77777777" w:rsidR="00FF7938" w:rsidRPr="0081104C" w:rsidRDefault="00FF7938" w:rsidP="0089445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B9AB411" w14:textId="77777777" w:rsidR="00FF7938" w:rsidRPr="0081104C" w:rsidRDefault="00FF7938" w:rsidP="00894457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104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F7938" w:rsidRPr="0081104C" w14:paraId="1B9AB417" w14:textId="77777777" w:rsidTr="00A0723F">
        <w:trPr>
          <w:trHeight w:val="80"/>
          <w:tblHeader/>
        </w:trPr>
        <w:tc>
          <w:tcPr>
            <w:tcW w:w="5400" w:type="dxa"/>
          </w:tcPr>
          <w:p w14:paraId="1B9AB413" w14:textId="77777777" w:rsidR="00FF7938" w:rsidRPr="0081104C" w:rsidRDefault="00FF7938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1B9AB414" w14:textId="77777777" w:rsidR="00FF7938" w:rsidRPr="0081104C" w:rsidRDefault="00FF7938" w:rsidP="00894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11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1B9AB415" w14:textId="77777777" w:rsidR="00FF7938" w:rsidRPr="0081104C" w:rsidRDefault="00FF7938" w:rsidP="00894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04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1B9AB416" w14:textId="77777777" w:rsidR="00FF7938" w:rsidRPr="0081104C" w:rsidRDefault="00FF7938" w:rsidP="00894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1104C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FF7938" w:rsidRPr="0081104C" w14:paraId="1B9AB41B" w14:textId="77777777" w:rsidTr="00A0723F">
        <w:trPr>
          <w:trHeight w:val="79"/>
        </w:trPr>
        <w:tc>
          <w:tcPr>
            <w:tcW w:w="5400" w:type="dxa"/>
          </w:tcPr>
          <w:p w14:paraId="1B9AB418" w14:textId="77777777" w:rsidR="00FF7938" w:rsidRPr="0081104C" w:rsidRDefault="00FF7938" w:rsidP="00894457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1104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1104C">
              <w:rPr>
                <w:rFonts w:ascii="Angsana New" w:hAnsi="Angsana New"/>
                <w:sz w:val="30"/>
                <w:szCs w:val="30"/>
              </w:rPr>
              <w:t>1</w:t>
            </w:r>
            <w:r w:rsidRPr="0081104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45" w:type="dxa"/>
            <w:vAlign w:val="bottom"/>
          </w:tcPr>
          <w:p w14:paraId="1B9AB419" w14:textId="77777777" w:rsidR="00FF7938" w:rsidRPr="0081104C" w:rsidRDefault="00705DAA" w:rsidP="00894457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1104C">
              <w:rPr>
                <w:rFonts w:ascii="Angsana New" w:hAnsi="Angsana New"/>
                <w:sz w:val="30"/>
                <w:szCs w:val="30"/>
              </w:rPr>
              <w:t>30,834</w:t>
            </w:r>
          </w:p>
        </w:tc>
        <w:tc>
          <w:tcPr>
            <w:tcW w:w="1845" w:type="dxa"/>
            <w:vAlign w:val="bottom"/>
          </w:tcPr>
          <w:p w14:paraId="1B9AB41A" w14:textId="77777777" w:rsidR="00FF7938" w:rsidRPr="0081104C" w:rsidRDefault="00705DAA" w:rsidP="00894457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1104C">
              <w:rPr>
                <w:rFonts w:ascii="Angsana New" w:hAnsi="Angsana New"/>
                <w:sz w:val="30"/>
                <w:szCs w:val="30"/>
              </w:rPr>
              <w:t>30,834</w:t>
            </w:r>
          </w:p>
        </w:tc>
      </w:tr>
      <w:tr w:rsidR="00705DAA" w:rsidRPr="0081104C" w14:paraId="1B9AB41F" w14:textId="77777777" w:rsidTr="00A0723F">
        <w:trPr>
          <w:trHeight w:val="79"/>
        </w:trPr>
        <w:tc>
          <w:tcPr>
            <w:tcW w:w="5400" w:type="dxa"/>
          </w:tcPr>
          <w:p w14:paraId="1B9AB41C" w14:textId="77777777" w:rsidR="00705DAA" w:rsidRPr="0081104C" w:rsidRDefault="00705DAA" w:rsidP="00894457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1104C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B9AB41D" w14:textId="77777777" w:rsidR="00705DAA" w:rsidRPr="0081104C" w:rsidRDefault="00705DAA" w:rsidP="0089445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1104C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845" w:type="dxa"/>
            <w:vAlign w:val="bottom"/>
          </w:tcPr>
          <w:p w14:paraId="1B9AB41E" w14:textId="77777777" w:rsidR="00705DAA" w:rsidRPr="0081104C" w:rsidRDefault="00705DAA" w:rsidP="0089445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1104C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705DAA" w:rsidRPr="0081104C" w14:paraId="1B9AB423" w14:textId="77777777" w:rsidTr="00A0723F">
        <w:trPr>
          <w:trHeight w:val="219"/>
        </w:trPr>
        <w:tc>
          <w:tcPr>
            <w:tcW w:w="5400" w:type="dxa"/>
            <w:hideMark/>
          </w:tcPr>
          <w:p w14:paraId="1B9AB420" w14:textId="77777777" w:rsidR="00705DAA" w:rsidRPr="0081104C" w:rsidRDefault="00705DAA" w:rsidP="00894457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81104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1104C">
              <w:rPr>
                <w:rFonts w:ascii="Angsana New" w:hAnsi="Angsana New"/>
                <w:sz w:val="30"/>
                <w:szCs w:val="30"/>
              </w:rPr>
              <w:t>31</w:t>
            </w:r>
            <w:r w:rsidRPr="0081104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1104C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B9AB421" w14:textId="77777777" w:rsidR="00705DAA" w:rsidRPr="0081104C" w:rsidRDefault="00705DAA" w:rsidP="0089445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1104C">
              <w:rPr>
                <w:rFonts w:ascii="Angsana New" w:hAnsi="Angsana New"/>
                <w:sz w:val="30"/>
                <w:szCs w:val="30"/>
              </w:rPr>
              <w:t>33,834</w:t>
            </w:r>
          </w:p>
        </w:tc>
        <w:tc>
          <w:tcPr>
            <w:tcW w:w="1845" w:type="dxa"/>
            <w:vAlign w:val="bottom"/>
          </w:tcPr>
          <w:p w14:paraId="1B9AB422" w14:textId="77777777" w:rsidR="00705DAA" w:rsidRPr="0081104C" w:rsidRDefault="00705DAA" w:rsidP="0089445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1104C">
              <w:rPr>
                <w:rFonts w:ascii="Angsana New" w:hAnsi="Angsana New"/>
                <w:sz w:val="30"/>
                <w:szCs w:val="30"/>
              </w:rPr>
              <w:t>33,834</w:t>
            </w:r>
          </w:p>
        </w:tc>
      </w:tr>
    </w:tbl>
    <w:p w14:paraId="1B9AB424" w14:textId="77777777" w:rsidR="00705DAA" w:rsidRPr="0081104C" w:rsidRDefault="00705DAA" w:rsidP="008944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9AB425" w14:textId="77777777" w:rsidR="00705DAA" w:rsidRPr="0081104C" w:rsidRDefault="00705DAA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br w:type="page"/>
      </w:r>
    </w:p>
    <w:p w14:paraId="1B9AB426" w14:textId="77777777" w:rsidR="009C7777" w:rsidRPr="0081104C" w:rsidRDefault="00705DAA" w:rsidP="008944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C7777" w:rsidRPr="0081104C">
        <w:rPr>
          <w:rFonts w:ascii="Angsana New" w:hAnsi="Angsana New"/>
          <w:b/>
          <w:bCs/>
          <w:sz w:val="32"/>
          <w:szCs w:val="32"/>
        </w:rPr>
        <w:t>.</w:t>
      </w:r>
      <w:r w:rsidR="009C7777" w:rsidRPr="0081104C">
        <w:rPr>
          <w:rFonts w:ascii="Angsana New" w:hAnsi="Angsana New"/>
          <w:b/>
          <w:bCs/>
          <w:sz w:val="32"/>
          <w:szCs w:val="32"/>
        </w:rPr>
        <w:tab/>
      </w:r>
      <w:r w:rsidR="009C7777" w:rsidRPr="0081104C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="009C7777" w:rsidRPr="0081104C">
        <w:rPr>
          <w:rFonts w:ascii="Angsana New" w:hAnsi="Angsana New"/>
          <w:b/>
          <w:bCs/>
          <w:sz w:val="32"/>
          <w:szCs w:val="32"/>
        </w:rPr>
        <w:t>/</w:t>
      </w:r>
      <w:r w:rsidR="009C7777" w:rsidRPr="0081104C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p w14:paraId="1B9AB427" w14:textId="77777777" w:rsidR="009C7777" w:rsidRPr="0081104C" w:rsidRDefault="009C7777" w:rsidP="008944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1</w:t>
      </w:r>
      <w:r w:rsidR="00705DAA" w:rsidRPr="0081104C">
        <w:rPr>
          <w:rFonts w:ascii="Angsana New" w:hAnsi="Angsana New"/>
          <w:b/>
          <w:bCs/>
          <w:sz w:val="32"/>
          <w:szCs w:val="32"/>
        </w:rPr>
        <w:t>0</w:t>
      </w:r>
      <w:r w:rsidRPr="0081104C">
        <w:rPr>
          <w:rFonts w:ascii="Angsana New" w:hAnsi="Angsana New"/>
          <w:b/>
          <w:bCs/>
          <w:sz w:val="32"/>
          <w:szCs w:val="32"/>
        </w:rPr>
        <w:t>.1</w:t>
      </w: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9C7777" w:rsidRPr="0081104C" w14:paraId="1B9AB42B" w14:textId="77777777" w:rsidTr="009C7777">
        <w:tc>
          <w:tcPr>
            <w:tcW w:w="3967" w:type="dxa"/>
            <w:vAlign w:val="bottom"/>
          </w:tcPr>
          <w:p w14:paraId="1B9AB428" w14:textId="77777777" w:rsidR="009C7777" w:rsidRPr="0081104C" w:rsidRDefault="009C7777" w:rsidP="00894457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1B9AB429" w14:textId="77777777" w:rsidR="009C7777" w:rsidRPr="0081104C" w:rsidRDefault="009C7777" w:rsidP="00894457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1B9AB42A" w14:textId="77777777" w:rsidR="009C7777" w:rsidRPr="0081104C" w:rsidRDefault="009C7777" w:rsidP="00894457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7777" w:rsidRPr="0081104C" w14:paraId="1B9AB42F" w14:textId="77777777" w:rsidTr="009C7777">
        <w:tc>
          <w:tcPr>
            <w:tcW w:w="3967" w:type="dxa"/>
            <w:vAlign w:val="bottom"/>
          </w:tcPr>
          <w:p w14:paraId="1B9AB42C" w14:textId="77777777" w:rsidR="009C7777" w:rsidRPr="0081104C" w:rsidRDefault="009C7777" w:rsidP="00894457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1B9AB42D" w14:textId="77777777" w:rsidR="009C7777" w:rsidRPr="0081104C" w:rsidRDefault="009C7777" w:rsidP="00894457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1B9AB42E" w14:textId="77777777" w:rsidR="009C7777" w:rsidRPr="0081104C" w:rsidRDefault="009C7777" w:rsidP="00894457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777" w:rsidRPr="0081104C" w14:paraId="1B9AB435" w14:textId="77777777" w:rsidTr="009C7777">
        <w:tc>
          <w:tcPr>
            <w:tcW w:w="3967" w:type="dxa"/>
            <w:vAlign w:val="bottom"/>
          </w:tcPr>
          <w:p w14:paraId="1B9AB430" w14:textId="77777777" w:rsidR="009C7777" w:rsidRPr="0081104C" w:rsidRDefault="009C7777" w:rsidP="00894457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9AB431" w14:textId="77777777" w:rsidR="009C7777" w:rsidRPr="0081104C" w:rsidRDefault="00E854E6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5" w:type="dxa"/>
            <w:vAlign w:val="bottom"/>
          </w:tcPr>
          <w:p w14:paraId="1B9AB432" w14:textId="77777777" w:rsidR="009C7777" w:rsidRPr="0081104C" w:rsidRDefault="00E854E6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4" w:type="dxa"/>
            <w:vAlign w:val="bottom"/>
          </w:tcPr>
          <w:p w14:paraId="1B9AB433" w14:textId="77777777" w:rsidR="009C7777" w:rsidRPr="0081104C" w:rsidRDefault="00E854E6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5" w:type="dxa"/>
            <w:vAlign w:val="bottom"/>
          </w:tcPr>
          <w:p w14:paraId="1B9AB434" w14:textId="77777777" w:rsidR="009C7777" w:rsidRPr="0081104C" w:rsidRDefault="00E854E6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C7777" w:rsidRPr="0081104C" w14:paraId="1B9AB43B" w14:textId="77777777" w:rsidTr="009C7777">
        <w:tc>
          <w:tcPr>
            <w:tcW w:w="3967" w:type="dxa"/>
            <w:vAlign w:val="bottom"/>
          </w:tcPr>
          <w:p w14:paraId="1B9AB436" w14:textId="77777777" w:rsidR="009C7777" w:rsidRPr="0081104C" w:rsidRDefault="009C7777" w:rsidP="0089445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14:paraId="1B9AB437" w14:textId="77777777" w:rsidR="009C7777" w:rsidRPr="0081104C" w:rsidRDefault="009C7777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B9AB438" w14:textId="77777777" w:rsidR="009C7777" w:rsidRPr="0081104C" w:rsidRDefault="009C7777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9AB439" w14:textId="77777777" w:rsidR="009C7777" w:rsidRPr="0081104C" w:rsidRDefault="009C7777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B9AB43A" w14:textId="77777777" w:rsidR="009C7777" w:rsidRPr="0081104C" w:rsidRDefault="009C7777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6F6" w:rsidRPr="0081104C" w14:paraId="1B9AB441" w14:textId="77777777" w:rsidTr="009C7777">
        <w:tc>
          <w:tcPr>
            <w:tcW w:w="3967" w:type="dxa"/>
            <w:vAlign w:val="bottom"/>
          </w:tcPr>
          <w:p w14:paraId="1B9AB43C" w14:textId="77777777" w:rsidR="005716F6" w:rsidRPr="0081104C" w:rsidRDefault="005716F6" w:rsidP="0089445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14:paraId="1B9AB43D" w14:textId="77777777" w:rsidR="005716F6" w:rsidRPr="0081104C" w:rsidRDefault="004649BB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29</w:t>
            </w:r>
            <w:r w:rsidR="00C45B0F" w:rsidRPr="0081104C">
              <w:rPr>
                <w:rFonts w:ascii="Angsana New" w:hAnsi="Angsana New"/>
                <w:sz w:val="28"/>
                <w:szCs w:val="28"/>
              </w:rPr>
              <w:t>4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</w:t>
            </w:r>
            <w:r w:rsidR="00C45B0F" w:rsidRPr="0081104C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85" w:type="dxa"/>
            <w:vAlign w:val="bottom"/>
          </w:tcPr>
          <w:p w14:paraId="1B9AB43E" w14:textId="77777777" w:rsidR="005716F6" w:rsidRPr="0081104C" w:rsidRDefault="005716F6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2,064,315</w:t>
            </w:r>
          </w:p>
        </w:tc>
        <w:tc>
          <w:tcPr>
            <w:tcW w:w="1284" w:type="dxa"/>
            <w:vAlign w:val="bottom"/>
          </w:tcPr>
          <w:p w14:paraId="1B9AB43F" w14:textId="77777777" w:rsidR="005716F6" w:rsidRPr="0081104C" w:rsidRDefault="004649BB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253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285" w:type="dxa"/>
            <w:vAlign w:val="bottom"/>
          </w:tcPr>
          <w:p w14:paraId="1B9AB440" w14:textId="77777777" w:rsidR="005716F6" w:rsidRPr="0081104C" w:rsidRDefault="005716F6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2,062,786</w:t>
            </w:r>
          </w:p>
        </w:tc>
      </w:tr>
      <w:tr w:rsidR="005716F6" w:rsidRPr="0081104C" w14:paraId="1B9AB447" w14:textId="77777777" w:rsidTr="009C7777">
        <w:tc>
          <w:tcPr>
            <w:tcW w:w="3967" w:type="dxa"/>
            <w:vAlign w:val="bottom"/>
          </w:tcPr>
          <w:p w14:paraId="1B9AB442" w14:textId="77777777" w:rsidR="005716F6" w:rsidRPr="0081104C" w:rsidRDefault="005716F6" w:rsidP="0089445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14:paraId="1B9AB443" w14:textId="77777777" w:rsidR="005716F6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457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285" w:type="dxa"/>
            <w:vAlign w:val="bottom"/>
          </w:tcPr>
          <w:p w14:paraId="1B9AB444" w14:textId="77777777" w:rsidR="005716F6" w:rsidRPr="0081104C" w:rsidRDefault="005716F6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476,351</w:t>
            </w:r>
          </w:p>
        </w:tc>
        <w:tc>
          <w:tcPr>
            <w:tcW w:w="1284" w:type="dxa"/>
            <w:vAlign w:val="bottom"/>
          </w:tcPr>
          <w:p w14:paraId="1B9AB445" w14:textId="77777777" w:rsidR="005716F6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455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285" w:type="dxa"/>
            <w:vAlign w:val="bottom"/>
          </w:tcPr>
          <w:p w14:paraId="1B9AB446" w14:textId="77777777" w:rsidR="005716F6" w:rsidRPr="0081104C" w:rsidRDefault="005716F6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476,178</w:t>
            </w:r>
          </w:p>
        </w:tc>
      </w:tr>
      <w:tr w:rsidR="005716F6" w:rsidRPr="0081104C" w14:paraId="1B9AB44D" w14:textId="77777777" w:rsidTr="009C7777">
        <w:tc>
          <w:tcPr>
            <w:tcW w:w="3967" w:type="dxa"/>
            <w:vAlign w:val="bottom"/>
          </w:tcPr>
          <w:p w14:paraId="1B9AB448" w14:textId="77777777" w:rsidR="005716F6" w:rsidRPr="0081104C" w:rsidRDefault="005716F6" w:rsidP="0089445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14:paraId="1B9AB449" w14:textId="77777777" w:rsidR="005716F6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C45B0F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</w:t>
            </w:r>
            <w:r w:rsidR="00C45B0F" w:rsidRPr="0081104C">
              <w:rPr>
                <w:rFonts w:ascii="Angsana New" w:hAnsi="Angsana New"/>
                <w:sz w:val="28"/>
                <w:szCs w:val="28"/>
              </w:rPr>
              <w:t>51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C45B0F" w:rsidRPr="0081104C"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1285" w:type="dxa"/>
            <w:vAlign w:val="bottom"/>
          </w:tcPr>
          <w:p w14:paraId="1B9AB44A" w14:textId="77777777" w:rsidR="005716F6" w:rsidRPr="0081104C" w:rsidRDefault="005716F6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2,540,666</w:t>
            </w:r>
          </w:p>
        </w:tc>
        <w:tc>
          <w:tcPr>
            <w:tcW w:w="1284" w:type="dxa"/>
            <w:vAlign w:val="bottom"/>
          </w:tcPr>
          <w:p w14:paraId="1B9AB44B" w14:textId="77777777" w:rsidR="005716F6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709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285" w:type="dxa"/>
            <w:vAlign w:val="bottom"/>
          </w:tcPr>
          <w:p w14:paraId="1B9AB44C" w14:textId="77777777" w:rsidR="005716F6" w:rsidRPr="0081104C" w:rsidRDefault="005716F6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2,538,964</w:t>
            </w:r>
          </w:p>
        </w:tc>
      </w:tr>
      <w:tr w:rsidR="0029579E" w:rsidRPr="0081104C" w14:paraId="1B9AB453" w14:textId="77777777" w:rsidTr="009C7777">
        <w:tc>
          <w:tcPr>
            <w:tcW w:w="3967" w:type="dxa"/>
            <w:vAlign w:val="bottom"/>
          </w:tcPr>
          <w:p w14:paraId="1B9AB44E" w14:textId="77777777" w:rsidR="0029579E" w:rsidRPr="0081104C" w:rsidRDefault="0029579E" w:rsidP="0089445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1B9AB44F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B9AB450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9AB451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B9AB452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579E" w:rsidRPr="0081104C" w14:paraId="1B9AB459" w14:textId="77777777" w:rsidTr="009C7777">
        <w:tc>
          <w:tcPr>
            <w:tcW w:w="3967" w:type="dxa"/>
            <w:vAlign w:val="bottom"/>
          </w:tcPr>
          <w:p w14:paraId="1B9AB454" w14:textId="77777777" w:rsidR="0029579E" w:rsidRPr="0081104C" w:rsidRDefault="0029579E" w:rsidP="0089445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1B9AB455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B9AB456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9AB457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B9AB458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579E" w:rsidRPr="0081104C" w14:paraId="1B9AB45F" w14:textId="77777777" w:rsidTr="009C7777">
        <w:tc>
          <w:tcPr>
            <w:tcW w:w="3967" w:type="dxa"/>
            <w:vAlign w:val="bottom"/>
          </w:tcPr>
          <w:p w14:paraId="1B9AB45A" w14:textId="77777777" w:rsidR="0029579E" w:rsidRPr="0081104C" w:rsidRDefault="0029579E" w:rsidP="0089445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14:paraId="1B9AB45B" w14:textId="77777777" w:rsidR="0029579E" w:rsidRPr="0081104C" w:rsidRDefault="004649BB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235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285" w:type="dxa"/>
            <w:vAlign w:val="bottom"/>
          </w:tcPr>
          <w:p w14:paraId="1B9AB45C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52,531</w:t>
            </w:r>
          </w:p>
        </w:tc>
        <w:tc>
          <w:tcPr>
            <w:tcW w:w="1284" w:type="dxa"/>
            <w:vAlign w:val="bottom"/>
          </w:tcPr>
          <w:p w14:paraId="1B9AB45D" w14:textId="77777777" w:rsidR="0029579E" w:rsidRPr="0081104C" w:rsidRDefault="004649BB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235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285" w:type="dxa"/>
            <w:vAlign w:val="bottom"/>
          </w:tcPr>
          <w:p w14:paraId="1B9AB45E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52,531</w:t>
            </w:r>
          </w:p>
        </w:tc>
      </w:tr>
      <w:tr w:rsidR="0029579E" w:rsidRPr="0081104C" w14:paraId="1B9AB465" w14:textId="77777777" w:rsidTr="009C7777">
        <w:tc>
          <w:tcPr>
            <w:tcW w:w="3967" w:type="dxa"/>
            <w:vAlign w:val="bottom"/>
          </w:tcPr>
          <w:p w14:paraId="1B9AB460" w14:textId="77777777" w:rsidR="0029579E" w:rsidRPr="0081104C" w:rsidRDefault="0029579E" w:rsidP="0089445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14:paraId="1B9AB461" w14:textId="77777777" w:rsidR="0029579E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281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285" w:type="dxa"/>
            <w:vAlign w:val="bottom"/>
          </w:tcPr>
          <w:p w14:paraId="1B9AB462" w14:textId="77777777" w:rsidR="0029579E" w:rsidRPr="0081104C" w:rsidRDefault="0029579E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1,494,14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4" w:type="dxa"/>
            <w:vAlign w:val="bottom"/>
          </w:tcPr>
          <w:p w14:paraId="1B9AB463" w14:textId="77777777" w:rsidR="0029579E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279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1285" w:type="dxa"/>
            <w:vAlign w:val="bottom"/>
          </w:tcPr>
          <w:p w14:paraId="1B9AB464" w14:textId="77777777" w:rsidR="0029579E" w:rsidRPr="0081104C" w:rsidRDefault="0029579E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1,492,053</w:t>
            </w:r>
          </w:p>
        </w:tc>
      </w:tr>
      <w:tr w:rsidR="0029579E" w:rsidRPr="0081104C" w14:paraId="1B9AB46B" w14:textId="77777777" w:rsidTr="009C7777">
        <w:tc>
          <w:tcPr>
            <w:tcW w:w="3967" w:type="dxa"/>
            <w:vAlign w:val="bottom"/>
          </w:tcPr>
          <w:p w14:paraId="1B9AB466" w14:textId="77777777" w:rsidR="0029579E" w:rsidRPr="0081104C" w:rsidRDefault="0029579E" w:rsidP="0089445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1B9AB467" w14:textId="77777777" w:rsidR="0029579E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516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1285" w:type="dxa"/>
            <w:vAlign w:val="bottom"/>
          </w:tcPr>
          <w:p w14:paraId="1B9AB468" w14:textId="77777777" w:rsidR="0029579E" w:rsidRPr="0081104C" w:rsidRDefault="0029579E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1,546,67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4" w:type="dxa"/>
            <w:vAlign w:val="bottom"/>
          </w:tcPr>
          <w:p w14:paraId="1B9AB469" w14:textId="77777777" w:rsidR="0029579E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515</w:t>
            </w:r>
            <w:r w:rsidR="005716F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095</w:t>
            </w:r>
          </w:p>
        </w:tc>
        <w:tc>
          <w:tcPr>
            <w:tcW w:w="1285" w:type="dxa"/>
            <w:vAlign w:val="bottom"/>
          </w:tcPr>
          <w:p w14:paraId="1B9AB46A" w14:textId="77777777" w:rsidR="0029579E" w:rsidRPr="0081104C" w:rsidRDefault="0029579E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1,544,584</w:t>
            </w:r>
          </w:p>
        </w:tc>
      </w:tr>
    </w:tbl>
    <w:p w14:paraId="6A0059FA" w14:textId="6AA26873" w:rsidR="00A823BA" w:rsidRPr="00A823BA" w:rsidRDefault="00A823BA" w:rsidP="0089445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A823B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23BA">
        <w:rPr>
          <w:rFonts w:ascii="Angsana New" w:hAnsi="Angsana New"/>
          <w:sz w:val="32"/>
          <w:szCs w:val="32"/>
        </w:rPr>
        <w:t xml:space="preserve">31 </w:t>
      </w:r>
      <w:r w:rsidRPr="00A823B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23BA">
        <w:rPr>
          <w:rFonts w:ascii="Angsana New" w:hAnsi="Angsana New"/>
          <w:sz w:val="32"/>
          <w:szCs w:val="32"/>
        </w:rPr>
        <w:t xml:space="preserve">2563 </w:t>
      </w:r>
      <w:r w:rsidRPr="00A823BA">
        <w:rPr>
          <w:rFonts w:ascii="Angsana New" w:hAnsi="Angsana New"/>
          <w:sz w:val="32"/>
          <w:szCs w:val="32"/>
          <w:cs/>
        </w:rPr>
        <w:t>ยอดคงเหลือของรายได้ที่ยังไม่ได้เรียกชำ</w:t>
      </w:r>
      <w:r w:rsidR="00D419B5">
        <w:rPr>
          <w:rFonts w:ascii="Angsana New" w:hAnsi="Angsana New" w:hint="cs"/>
          <w:sz w:val="32"/>
          <w:szCs w:val="32"/>
          <w:cs/>
        </w:rPr>
        <w:t>ระทั้งหมด</w:t>
      </w:r>
      <w:r w:rsidRPr="00A823BA">
        <w:rPr>
          <w:rFonts w:ascii="Angsana New" w:hAnsi="Angsana New"/>
          <w:sz w:val="32"/>
          <w:szCs w:val="32"/>
          <w:cs/>
        </w:rPr>
        <w:t>คาดว่าจะเรียกชำระภายในหนึ่งปี (</w:t>
      </w:r>
      <w:r w:rsidRPr="00A823BA">
        <w:rPr>
          <w:rFonts w:ascii="Angsana New" w:hAnsi="Angsana New"/>
          <w:sz w:val="32"/>
          <w:szCs w:val="32"/>
        </w:rPr>
        <w:t xml:space="preserve">2562: </w:t>
      </w:r>
      <w:r w:rsidR="004342ED">
        <w:rPr>
          <w:rFonts w:ascii="Angsana New" w:hAnsi="Angsana New"/>
          <w:sz w:val="32"/>
          <w:szCs w:val="32"/>
        </w:rPr>
        <w:t xml:space="preserve">2,064 </w:t>
      </w:r>
      <w:r w:rsidRPr="00A823BA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1B9AB46C" w14:textId="39115BED" w:rsidR="009C7777" w:rsidRPr="0081104C" w:rsidRDefault="00705DAA" w:rsidP="0089445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10</w:t>
      </w:r>
      <w:r w:rsidR="009C7777" w:rsidRPr="0081104C">
        <w:rPr>
          <w:rFonts w:ascii="Angsana New" w:hAnsi="Angsana New"/>
          <w:b/>
          <w:bCs/>
          <w:sz w:val="32"/>
          <w:szCs w:val="32"/>
        </w:rPr>
        <w:t>.</w:t>
      </w:r>
      <w:r w:rsidR="00C90728" w:rsidRPr="0081104C">
        <w:rPr>
          <w:rFonts w:ascii="Angsana New" w:hAnsi="Angsana New"/>
          <w:b/>
          <w:bCs/>
          <w:sz w:val="32"/>
          <w:szCs w:val="32"/>
        </w:rPr>
        <w:t>2</w:t>
      </w:r>
      <w:r w:rsidR="009C7777" w:rsidRPr="0081104C">
        <w:rPr>
          <w:rFonts w:ascii="Angsana New" w:hAnsi="Angsana New"/>
          <w:b/>
          <w:bCs/>
          <w:sz w:val="32"/>
          <w:szCs w:val="32"/>
        </w:rPr>
        <w:tab/>
      </w:r>
      <w:r w:rsidR="009C7777" w:rsidRPr="0081104C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9C7777" w:rsidRPr="0081104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9C7777" w:rsidRPr="0081104C" w14:paraId="1B9AB470" w14:textId="77777777" w:rsidTr="009C7777">
        <w:tc>
          <w:tcPr>
            <w:tcW w:w="3967" w:type="dxa"/>
            <w:vAlign w:val="bottom"/>
          </w:tcPr>
          <w:p w14:paraId="1B9AB46D" w14:textId="77777777" w:rsidR="009C7777" w:rsidRPr="0081104C" w:rsidRDefault="009C7777" w:rsidP="00894457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1B9AB46E" w14:textId="77777777" w:rsidR="009C7777" w:rsidRPr="0081104C" w:rsidRDefault="009C7777" w:rsidP="00894457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1B9AB46F" w14:textId="77777777" w:rsidR="009C7777" w:rsidRPr="0081104C" w:rsidRDefault="009C7777" w:rsidP="00894457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7777" w:rsidRPr="0081104C" w14:paraId="1B9AB474" w14:textId="77777777" w:rsidTr="009C7777">
        <w:tc>
          <w:tcPr>
            <w:tcW w:w="3967" w:type="dxa"/>
            <w:vAlign w:val="bottom"/>
          </w:tcPr>
          <w:p w14:paraId="1B9AB471" w14:textId="77777777" w:rsidR="009C7777" w:rsidRPr="0081104C" w:rsidRDefault="009C7777" w:rsidP="00894457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1B9AB472" w14:textId="77777777" w:rsidR="009C7777" w:rsidRPr="0081104C" w:rsidRDefault="009C7777" w:rsidP="00894457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1B9AB473" w14:textId="77777777" w:rsidR="009C7777" w:rsidRPr="0081104C" w:rsidRDefault="009C7777" w:rsidP="00894457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777" w:rsidRPr="0081104C" w14:paraId="1B9AB47A" w14:textId="77777777" w:rsidTr="009C7777">
        <w:tc>
          <w:tcPr>
            <w:tcW w:w="3967" w:type="dxa"/>
            <w:vAlign w:val="bottom"/>
          </w:tcPr>
          <w:p w14:paraId="1B9AB475" w14:textId="77777777" w:rsidR="009C7777" w:rsidRPr="0081104C" w:rsidRDefault="009C7777" w:rsidP="00894457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9AB476" w14:textId="77777777" w:rsidR="009C7777" w:rsidRPr="0081104C" w:rsidRDefault="00E854E6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5" w:type="dxa"/>
            <w:vAlign w:val="bottom"/>
          </w:tcPr>
          <w:p w14:paraId="1B9AB477" w14:textId="77777777" w:rsidR="009C7777" w:rsidRPr="0081104C" w:rsidRDefault="00E854E6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4" w:type="dxa"/>
            <w:vAlign w:val="bottom"/>
          </w:tcPr>
          <w:p w14:paraId="1B9AB478" w14:textId="77777777" w:rsidR="009C7777" w:rsidRPr="0081104C" w:rsidRDefault="00E854E6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5" w:type="dxa"/>
            <w:vAlign w:val="bottom"/>
          </w:tcPr>
          <w:p w14:paraId="1B9AB479" w14:textId="77777777" w:rsidR="009C7777" w:rsidRPr="0081104C" w:rsidRDefault="00E854E6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29579E" w:rsidRPr="0081104C" w14:paraId="1B9AB480" w14:textId="77777777" w:rsidTr="009C7777">
        <w:tc>
          <w:tcPr>
            <w:tcW w:w="3967" w:type="dxa"/>
          </w:tcPr>
          <w:p w14:paraId="1B9AB47B" w14:textId="77777777" w:rsidR="0029579E" w:rsidRPr="0081104C" w:rsidRDefault="0029579E" w:rsidP="00A0723F">
            <w:pPr>
              <w:ind w:left="162" w:right="4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1B9AB47C" w14:textId="09A7B58B" w:rsidR="0029579E" w:rsidRPr="0081104C" w:rsidRDefault="008D3124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970,731</w:t>
            </w:r>
          </w:p>
        </w:tc>
        <w:tc>
          <w:tcPr>
            <w:tcW w:w="1285" w:type="dxa"/>
            <w:vAlign w:val="bottom"/>
          </w:tcPr>
          <w:p w14:paraId="1B9AB47D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538,176</w:t>
            </w:r>
          </w:p>
        </w:tc>
        <w:tc>
          <w:tcPr>
            <w:tcW w:w="1284" w:type="dxa"/>
            <w:vAlign w:val="bottom"/>
          </w:tcPr>
          <w:p w14:paraId="1B9AB47E" w14:textId="77777777" w:rsidR="0029579E" w:rsidRPr="0081104C" w:rsidRDefault="00686EE3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968,640</w:t>
            </w:r>
          </w:p>
        </w:tc>
        <w:tc>
          <w:tcPr>
            <w:tcW w:w="1285" w:type="dxa"/>
            <w:vAlign w:val="bottom"/>
          </w:tcPr>
          <w:p w14:paraId="1B9AB47F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538,176</w:t>
            </w:r>
          </w:p>
        </w:tc>
      </w:tr>
      <w:tr w:rsidR="0029579E" w:rsidRPr="0081104C" w14:paraId="1B9AB486" w14:textId="77777777" w:rsidTr="009C7777">
        <w:tc>
          <w:tcPr>
            <w:tcW w:w="3967" w:type="dxa"/>
          </w:tcPr>
          <w:p w14:paraId="1B9AB481" w14:textId="77777777" w:rsidR="0029579E" w:rsidRPr="0081104C" w:rsidRDefault="0029579E" w:rsidP="008944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รายได้ที่รับรู้จากการเปลี่ยนแปลงของ                               สิ่งตอบแทนผันแปรที่เกี่ยวเนื่องกับ                   ภาระที่ได้ปฏิบัติแล้วในปีก่อน </w:t>
            </w:r>
          </w:p>
        </w:tc>
        <w:tc>
          <w:tcPr>
            <w:tcW w:w="1284" w:type="dxa"/>
            <w:vAlign w:val="bottom"/>
          </w:tcPr>
          <w:p w14:paraId="1B9AB482" w14:textId="77777777" w:rsidR="0029579E" w:rsidRPr="0081104C" w:rsidRDefault="00686EE3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B9AB483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284" w:type="dxa"/>
            <w:vAlign w:val="bottom"/>
          </w:tcPr>
          <w:p w14:paraId="1B9AB484" w14:textId="77777777" w:rsidR="0029579E" w:rsidRPr="0081104C" w:rsidRDefault="00686EE3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B9AB485" w14:textId="77777777" w:rsidR="0029579E" w:rsidRPr="0081104C" w:rsidRDefault="0029579E" w:rsidP="0089445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</w:tbl>
    <w:p w14:paraId="1B9AB487" w14:textId="77777777" w:rsidR="009C7777" w:rsidRPr="0081104C" w:rsidRDefault="00705DAA" w:rsidP="00894457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0" w:name="_Hlk19039511"/>
      <w:r w:rsidRPr="0081104C">
        <w:rPr>
          <w:rFonts w:ascii="Angsana New" w:hAnsi="Angsana New"/>
          <w:b/>
          <w:bCs/>
          <w:sz w:val="32"/>
          <w:szCs w:val="32"/>
        </w:rPr>
        <w:t>10</w:t>
      </w:r>
      <w:r w:rsidR="009C7777" w:rsidRPr="0081104C">
        <w:rPr>
          <w:rFonts w:ascii="Angsana New" w:hAnsi="Angsana New"/>
          <w:b/>
          <w:bCs/>
          <w:sz w:val="32"/>
          <w:szCs w:val="32"/>
          <w:cs/>
        </w:rPr>
        <w:t>.</w:t>
      </w:r>
      <w:r w:rsidR="00C90728" w:rsidRPr="0081104C">
        <w:rPr>
          <w:rFonts w:ascii="Angsana New" w:hAnsi="Angsana New"/>
          <w:b/>
          <w:bCs/>
          <w:sz w:val="32"/>
          <w:szCs w:val="32"/>
        </w:rPr>
        <w:t>3</w:t>
      </w:r>
      <w:r w:rsidR="009C7777" w:rsidRPr="0081104C">
        <w:rPr>
          <w:rFonts w:ascii="Angsana New" w:hAnsi="Angsana New"/>
          <w:b/>
          <w:bCs/>
          <w:sz w:val="32"/>
          <w:szCs w:val="32"/>
        </w:rPr>
        <w:tab/>
      </w:r>
      <w:r w:rsidR="009C7777" w:rsidRPr="0081104C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10"/>
    <w:p w14:paraId="1B9AB488" w14:textId="77777777" w:rsidR="009D4AA1" w:rsidRPr="0081104C" w:rsidRDefault="009C7777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104C">
        <w:rPr>
          <w:rFonts w:ascii="Angsana New" w:hAnsi="Angsana New"/>
          <w:sz w:val="32"/>
          <w:szCs w:val="32"/>
        </w:rPr>
        <w:t xml:space="preserve">31 </w:t>
      </w:r>
      <w:r w:rsidRPr="0081104C">
        <w:rPr>
          <w:rFonts w:ascii="Angsana New" w:hAnsi="Angsana New"/>
          <w:sz w:val="32"/>
          <w:szCs w:val="32"/>
          <w:cs/>
        </w:rPr>
        <w:t>ธันวาคม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705DAA" w:rsidRPr="0081104C">
        <w:rPr>
          <w:rFonts w:ascii="Angsana New" w:hAnsi="Angsana New"/>
          <w:sz w:val="32"/>
          <w:szCs w:val="32"/>
        </w:rPr>
        <w:t>11,</w:t>
      </w:r>
      <w:r w:rsidR="00686EE3" w:rsidRPr="0081104C">
        <w:rPr>
          <w:rFonts w:ascii="Angsana New" w:hAnsi="Angsana New"/>
          <w:sz w:val="32"/>
          <w:szCs w:val="32"/>
        </w:rPr>
        <w:t>444</w:t>
      </w:r>
      <w:r w:rsidR="00605551" w:rsidRPr="0081104C">
        <w:rPr>
          <w:rFonts w:ascii="Angsana New" w:hAnsi="Angsana New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 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</w:rPr>
        <w:t xml:space="preserve">: </w:t>
      </w:r>
      <w:r w:rsidR="0029579E" w:rsidRPr="0081104C">
        <w:rPr>
          <w:rFonts w:ascii="Angsana New" w:hAnsi="Angsana New"/>
          <w:sz w:val="32"/>
          <w:szCs w:val="32"/>
        </w:rPr>
        <w:t>12,696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ล้านบาท)</w:t>
      </w:r>
      <w:r w:rsidR="006D0E35" w:rsidRPr="0081104C">
        <w:rPr>
          <w:rFonts w:ascii="Angsana New" w:hAnsi="Angsana New"/>
          <w:sz w:val="32"/>
          <w:szCs w:val="32"/>
        </w:rPr>
        <w:t xml:space="preserve"> </w:t>
      </w:r>
      <w:r w:rsidR="003B3FC3" w:rsidRPr="0081104C">
        <w:rPr>
          <w:rFonts w:ascii="Angsana New" w:hAnsi="Angsana New"/>
          <w:sz w:val="32"/>
          <w:szCs w:val="32"/>
        </w:rPr>
        <w:t xml:space="preserve">                   </w:t>
      </w:r>
      <w:r w:rsidR="006D0E35" w:rsidRPr="0081104C">
        <w:rPr>
          <w:rFonts w:ascii="Angsana New" w:hAnsi="Angsana New"/>
          <w:sz w:val="32"/>
          <w:szCs w:val="32"/>
          <w:cs/>
        </w:rPr>
        <w:t>ซึ่งกลุ่มบริษัทคาดว่าจะปฏิบัติตามภาระที่ต้องปฏิบัติของดังกล่าว</w:t>
      </w:r>
      <w:r w:rsidR="009555C7" w:rsidRPr="0081104C">
        <w:rPr>
          <w:rFonts w:ascii="Angsana New" w:hAnsi="Angsana New"/>
          <w:sz w:val="32"/>
          <w:szCs w:val="32"/>
          <w:cs/>
        </w:rPr>
        <w:t>สัญญา</w:t>
      </w:r>
      <w:r w:rsidR="006D0E35" w:rsidRPr="0081104C">
        <w:rPr>
          <w:rFonts w:ascii="Angsana New" w:hAnsi="Angsana New"/>
          <w:sz w:val="32"/>
          <w:szCs w:val="32"/>
          <w:cs/>
        </w:rPr>
        <w:t xml:space="preserve">เสร็จสิ้นภายใน </w:t>
      </w:r>
      <w:r w:rsidR="006D0E35" w:rsidRPr="0081104C">
        <w:rPr>
          <w:rFonts w:ascii="Angsana New" w:hAnsi="Angsana New"/>
          <w:sz w:val="32"/>
          <w:szCs w:val="32"/>
        </w:rPr>
        <w:t xml:space="preserve">3 </w:t>
      </w:r>
      <w:r w:rsidR="006D0E35" w:rsidRPr="0081104C">
        <w:rPr>
          <w:rFonts w:ascii="Angsana New" w:hAnsi="Angsana New"/>
          <w:sz w:val="32"/>
          <w:szCs w:val="32"/>
          <w:cs/>
        </w:rPr>
        <w:t xml:space="preserve">ปี </w:t>
      </w:r>
    </w:p>
    <w:p w14:paraId="1B9AB489" w14:textId="77777777" w:rsidR="00BF32EB" w:rsidRPr="0081104C" w:rsidRDefault="00BF32EB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B9AB48A" w14:textId="77777777" w:rsidR="00EC1FE5" w:rsidRPr="0081104C" w:rsidRDefault="00EC1FE5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br w:type="page"/>
      </w:r>
    </w:p>
    <w:p w14:paraId="1B9AB48B" w14:textId="77777777" w:rsidR="001D54BC" w:rsidRPr="0081104C" w:rsidRDefault="00705DAA" w:rsidP="00A072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D54BC" w:rsidRPr="0081104C">
        <w:rPr>
          <w:rFonts w:ascii="Angsana New" w:hAnsi="Angsana New"/>
          <w:b/>
          <w:bCs/>
          <w:sz w:val="32"/>
          <w:szCs w:val="32"/>
        </w:rPr>
        <w:t>.</w:t>
      </w:r>
      <w:r w:rsidR="001D54BC" w:rsidRPr="0081104C">
        <w:rPr>
          <w:rFonts w:ascii="Angsana New" w:hAnsi="Angsana New"/>
          <w:b/>
          <w:bCs/>
          <w:sz w:val="32"/>
          <w:szCs w:val="32"/>
          <w:cs/>
        </w:rPr>
        <w:tab/>
      </w:r>
      <w:r w:rsidR="007B494F" w:rsidRPr="0081104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1D54BC" w:rsidRPr="0081104C" w14:paraId="1B9AB48E" w14:textId="77777777" w:rsidTr="00BC3BF2">
        <w:trPr>
          <w:trHeight w:val="20"/>
        </w:trPr>
        <w:tc>
          <w:tcPr>
            <w:tcW w:w="2160" w:type="dxa"/>
          </w:tcPr>
          <w:p w14:paraId="1B9AB48C" w14:textId="77777777" w:rsidR="001D54BC" w:rsidRPr="0081104C" w:rsidRDefault="001D54BC" w:rsidP="00A0723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1B9AB48D" w14:textId="77777777" w:rsidR="001D54BC" w:rsidRPr="0081104C" w:rsidRDefault="001D54BC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D54BC" w:rsidRPr="0081104C" w14:paraId="1B9AB491" w14:textId="77777777" w:rsidTr="00BC3BF2">
        <w:trPr>
          <w:trHeight w:val="20"/>
        </w:trPr>
        <w:tc>
          <w:tcPr>
            <w:tcW w:w="2160" w:type="dxa"/>
          </w:tcPr>
          <w:p w14:paraId="1B9AB48F" w14:textId="77777777" w:rsidR="001D54BC" w:rsidRPr="0081104C" w:rsidRDefault="001D54BC" w:rsidP="00A0723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1B9AB490" w14:textId="77777777" w:rsidR="001D54BC" w:rsidRPr="0081104C" w:rsidRDefault="001D54BC" w:rsidP="00A0723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D54BC" w:rsidRPr="0081104C" w14:paraId="1B9AB497" w14:textId="77777777" w:rsidTr="00BC3BF2">
        <w:trPr>
          <w:trHeight w:val="20"/>
        </w:trPr>
        <w:tc>
          <w:tcPr>
            <w:tcW w:w="2160" w:type="dxa"/>
          </w:tcPr>
          <w:p w14:paraId="1B9AB492" w14:textId="77777777" w:rsidR="001D54BC" w:rsidRPr="0081104C" w:rsidRDefault="001D54BC" w:rsidP="00A0723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1B9AB493" w14:textId="77777777" w:rsidR="001D54BC" w:rsidRPr="0081104C" w:rsidRDefault="001D54BC" w:rsidP="00A0723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9AB494" w14:textId="77777777" w:rsidR="001D54BC" w:rsidRPr="0081104C" w:rsidRDefault="001D54BC" w:rsidP="00A0723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1B9AB495" w14:textId="77777777" w:rsidR="001D54BC" w:rsidRPr="0081104C" w:rsidRDefault="001D54BC" w:rsidP="00A0723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12"/>
                <w:sz w:val="28"/>
                <w:szCs w:val="28"/>
                <w:cs/>
              </w:rPr>
              <w:t>รายการปรับลดราคาทุนให้เป็น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มูลค่าสุทธิที่จะได้รับ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1B9AB496" w14:textId="77777777" w:rsidR="001D54BC" w:rsidRPr="0081104C" w:rsidRDefault="001D54BC" w:rsidP="00A0723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1D54BC" w:rsidRPr="0081104C" w14:paraId="1B9AB49F" w14:textId="77777777" w:rsidTr="00BC3BF2">
        <w:trPr>
          <w:trHeight w:val="360"/>
        </w:trPr>
        <w:tc>
          <w:tcPr>
            <w:tcW w:w="2160" w:type="dxa"/>
          </w:tcPr>
          <w:p w14:paraId="1B9AB498" w14:textId="77777777" w:rsidR="001D54BC" w:rsidRPr="0081104C" w:rsidRDefault="001D54BC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9AB499" w14:textId="77777777" w:rsidR="001D54BC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9A" w14:textId="77777777" w:rsidR="001D54BC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9B" w14:textId="77777777" w:rsidR="001D54BC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9C" w14:textId="77777777" w:rsidR="001D54BC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9D" w14:textId="77777777" w:rsidR="001D54BC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9E" w14:textId="77777777" w:rsidR="001D54BC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D76569" w:rsidRPr="0081104C" w14:paraId="1B9AB4A7" w14:textId="77777777" w:rsidTr="00BC3BF2">
        <w:trPr>
          <w:trHeight w:val="20"/>
        </w:trPr>
        <w:tc>
          <w:tcPr>
            <w:tcW w:w="2160" w:type="dxa"/>
            <w:vAlign w:val="bottom"/>
          </w:tcPr>
          <w:p w14:paraId="1B9AB4A0" w14:textId="77777777" w:rsidR="00D76569" w:rsidRPr="0081104C" w:rsidRDefault="00D76569" w:rsidP="00A0723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วัสดุก่อสร้างที่โครงการ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1" w14:textId="77777777" w:rsidR="00D76569" w:rsidRPr="0081104C" w:rsidRDefault="004649BB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53</w:t>
            </w:r>
            <w:r w:rsidR="00D76569" w:rsidRPr="0081104C"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  <w:t>,</w:t>
            </w:r>
            <w:r w:rsidRPr="0081104C">
              <w:rPr>
                <w:rFonts w:ascii="Angsana New" w:hAnsi="Angsana New"/>
                <w:caps/>
                <w:sz w:val="28"/>
                <w:szCs w:val="28"/>
              </w:rPr>
              <w:t>377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2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72,041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3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4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5" w14:textId="77777777" w:rsidR="00D76569" w:rsidRPr="0081104C" w:rsidRDefault="004649BB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53</w:t>
            </w:r>
            <w:r w:rsidR="00D76569" w:rsidRPr="0081104C"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  <w:t>,</w:t>
            </w:r>
            <w:r w:rsidRPr="0081104C">
              <w:rPr>
                <w:rFonts w:ascii="Angsana New" w:hAnsi="Angsana New"/>
                <w:caps/>
                <w:sz w:val="28"/>
                <w:szCs w:val="28"/>
              </w:rPr>
              <w:t>377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6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72,041</w:t>
            </w:r>
          </w:p>
        </w:tc>
      </w:tr>
      <w:tr w:rsidR="00D76569" w:rsidRPr="0081104C" w14:paraId="1B9AB4AF" w14:textId="77777777" w:rsidTr="00BC3BF2">
        <w:trPr>
          <w:trHeight w:val="20"/>
        </w:trPr>
        <w:tc>
          <w:tcPr>
            <w:tcW w:w="2160" w:type="dxa"/>
            <w:vAlign w:val="bottom"/>
          </w:tcPr>
          <w:p w14:paraId="1B9AB4A8" w14:textId="77777777" w:rsidR="00D76569" w:rsidRPr="0081104C" w:rsidRDefault="00D76569" w:rsidP="00A0723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วัสดุทั่วไป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9" w14:textId="77777777" w:rsidR="00D76569" w:rsidRPr="0081104C" w:rsidRDefault="00921259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3,287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A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3,948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B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(205)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C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(291)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D" w14:textId="77777777" w:rsidR="00D76569" w:rsidRPr="0081104C" w:rsidRDefault="004649BB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3</w:t>
            </w:r>
            <w:r w:rsidR="00921259" w:rsidRPr="0081104C"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  <w:t>,</w:t>
            </w:r>
            <w:r w:rsidRPr="0081104C">
              <w:rPr>
                <w:rFonts w:ascii="Angsana New" w:hAnsi="Angsana New"/>
                <w:caps/>
                <w:sz w:val="28"/>
                <w:szCs w:val="28"/>
              </w:rPr>
              <w:t>082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AE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3,657</w:t>
            </w:r>
          </w:p>
        </w:tc>
      </w:tr>
      <w:tr w:rsidR="00D76569" w:rsidRPr="0081104C" w14:paraId="1B9AB4B7" w14:textId="77777777" w:rsidTr="00705DAA">
        <w:trPr>
          <w:trHeight w:val="20"/>
        </w:trPr>
        <w:tc>
          <w:tcPr>
            <w:tcW w:w="2160" w:type="dxa"/>
            <w:vAlign w:val="bottom"/>
          </w:tcPr>
          <w:p w14:paraId="1B9AB4B0" w14:textId="77777777" w:rsidR="00D76569" w:rsidRPr="0081104C" w:rsidRDefault="00D76569" w:rsidP="00A0723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B1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3,970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B2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4,920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B3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(1,619)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B4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(2,110)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B5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2,351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B6" w14:textId="77777777" w:rsidR="00D76569" w:rsidRPr="0081104C" w:rsidRDefault="00D76569" w:rsidP="00A0723F">
            <w:pP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2,810</w:t>
            </w:r>
          </w:p>
        </w:tc>
      </w:tr>
      <w:tr w:rsidR="00D76569" w:rsidRPr="0081104C" w14:paraId="1B9AB4BF" w14:textId="77777777" w:rsidTr="00705DAA">
        <w:trPr>
          <w:trHeight w:val="20"/>
        </w:trPr>
        <w:tc>
          <w:tcPr>
            <w:tcW w:w="2160" w:type="dxa"/>
            <w:vAlign w:val="bottom"/>
          </w:tcPr>
          <w:p w14:paraId="1B9AB4B8" w14:textId="77777777" w:rsidR="00D76569" w:rsidRPr="0081104C" w:rsidRDefault="00D76569" w:rsidP="00A0723F">
            <w:pPr>
              <w:pStyle w:val="Heading1"/>
              <w:spacing w:line="340" w:lineRule="exact"/>
              <w:jc w:val="left"/>
            </w:pPr>
            <w:r w:rsidRPr="0081104C">
              <w:rPr>
                <w:cs/>
              </w:rPr>
              <w:t>เหล็กเส้นและ</w:t>
            </w:r>
            <w:proofErr w:type="spellStart"/>
            <w:r w:rsidRPr="0081104C">
              <w:rPr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1B9AB4B9" w14:textId="77777777" w:rsidR="00D76569" w:rsidRPr="0081104C" w:rsidRDefault="00D76569" w:rsidP="00A0723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743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BA" w14:textId="77777777" w:rsidR="00D76569" w:rsidRPr="0081104C" w:rsidRDefault="004649BB" w:rsidP="00A0723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576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BB" w14:textId="77777777" w:rsidR="00D76569" w:rsidRPr="0081104C" w:rsidRDefault="00D76569" w:rsidP="00A0723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BC" w14:textId="77777777" w:rsidR="00D76569" w:rsidRPr="0081104C" w:rsidRDefault="00D76569" w:rsidP="00A0723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(12)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BD" w14:textId="77777777" w:rsidR="00D76569" w:rsidRPr="0081104C" w:rsidRDefault="00D76569" w:rsidP="00A0723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743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BE" w14:textId="77777777" w:rsidR="00D76569" w:rsidRPr="0081104C" w:rsidRDefault="00D76569" w:rsidP="00A0723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564</w:t>
            </w:r>
          </w:p>
        </w:tc>
      </w:tr>
      <w:tr w:rsidR="00D76569" w:rsidRPr="0081104C" w14:paraId="1B9AB4C7" w14:textId="77777777" w:rsidTr="00705DAA">
        <w:trPr>
          <w:trHeight w:val="20"/>
        </w:trPr>
        <w:tc>
          <w:tcPr>
            <w:tcW w:w="2160" w:type="dxa"/>
            <w:vAlign w:val="bottom"/>
          </w:tcPr>
          <w:p w14:paraId="1B9AB4C0" w14:textId="77777777" w:rsidR="00D76569" w:rsidRPr="0081104C" w:rsidRDefault="00D76569" w:rsidP="00A0723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C1" w14:textId="77777777" w:rsidR="00D76569" w:rsidRPr="0081104C" w:rsidRDefault="004649BB" w:rsidP="00A072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61</w:t>
            </w:r>
            <w:r w:rsidR="00921259" w:rsidRPr="0081104C"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  <w:t>,</w:t>
            </w:r>
            <w:r w:rsidRPr="0081104C">
              <w:rPr>
                <w:rFonts w:ascii="Angsana New" w:hAnsi="Angsana New"/>
                <w:caps/>
                <w:sz w:val="28"/>
                <w:szCs w:val="28"/>
              </w:rPr>
              <w:t>377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C2" w14:textId="77777777" w:rsidR="00D76569" w:rsidRPr="0081104C" w:rsidRDefault="00D76569" w:rsidP="00A072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81,485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C3" w14:textId="77777777" w:rsidR="00D76569" w:rsidRPr="0081104C" w:rsidRDefault="00D76569" w:rsidP="00A072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(1,824)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C4" w14:textId="77777777" w:rsidR="00D76569" w:rsidRPr="0081104C" w:rsidRDefault="00D76569" w:rsidP="00A072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(2,413)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C5" w14:textId="77777777" w:rsidR="00D76569" w:rsidRPr="0081104C" w:rsidRDefault="00921259" w:rsidP="00A072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59,553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C6" w14:textId="77777777" w:rsidR="00D76569" w:rsidRPr="0081104C" w:rsidRDefault="00D76569" w:rsidP="00A072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79,072</w:t>
            </w:r>
          </w:p>
        </w:tc>
      </w:tr>
    </w:tbl>
    <w:p w14:paraId="1B9AB4C8" w14:textId="77777777" w:rsidR="001D54BC" w:rsidRPr="0081104C" w:rsidRDefault="001D54BC" w:rsidP="00A0723F">
      <w:pPr>
        <w:spacing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1D54BC" w:rsidRPr="0081104C" w14:paraId="1B9AB4CB" w14:textId="77777777" w:rsidTr="00BC3BF2">
        <w:trPr>
          <w:trHeight w:val="20"/>
        </w:trPr>
        <w:tc>
          <w:tcPr>
            <w:tcW w:w="2160" w:type="dxa"/>
          </w:tcPr>
          <w:p w14:paraId="1B9AB4C9" w14:textId="77777777" w:rsidR="001D54BC" w:rsidRPr="0081104C" w:rsidRDefault="001D54BC" w:rsidP="00A0723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1B9AB4CA" w14:textId="77777777" w:rsidR="001D54BC" w:rsidRPr="0081104C" w:rsidRDefault="001D54BC" w:rsidP="00A0723F">
            <w:pPr>
              <w:tabs>
                <w:tab w:val="left" w:pos="4956"/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D54BC" w:rsidRPr="0081104C" w14:paraId="1B9AB4CE" w14:textId="77777777" w:rsidTr="00BC3BF2">
        <w:trPr>
          <w:trHeight w:val="20"/>
        </w:trPr>
        <w:tc>
          <w:tcPr>
            <w:tcW w:w="2160" w:type="dxa"/>
          </w:tcPr>
          <w:p w14:paraId="1B9AB4CC" w14:textId="77777777" w:rsidR="001D54BC" w:rsidRPr="0081104C" w:rsidRDefault="001D54BC" w:rsidP="00A0723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1B9AB4CD" w14:textId="77777777" w:rsidR="001D54BC" w:rsidRPr="0081104C" w:rsidRDefault="001D54BC" w:rsidP="00A0723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BA37C7" w:rsidRPr="0081104C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A37C7" w:rsidRPr="0081104C" w14:paraId="1B9AB4D4" w14:textId="77777777" w:rsidTr="00BC3BF2">
        <w:trPr>
          <w:trHeight w:val="20"/>
        </w:trPr>
        <w:tc>
          <w:tcPr>
            <w:tcW w:w="2160" w:type="dxa"/>
          </w:tcPr>
          <w:p w14:paraId="1B9AB4CF" w14:textId="77777777" w:rsidR="00BA37C7" w:rsidRPr="0081104C" w:rsidRDefault="00BA37C7" w:rsidP="00A0723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1B9AB4D0" w14:textId="77777777" w:rsidR="00BA37C7" w:rsidRPr="0081104C" w:rsidRDefault="00BA37C7" w:rsidP="00A0723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9AB4D1" w14:textId="77777777" w:rsidR="00BA37C7" w:rsidRPr="0081104C" w:rsidRDefault="00BA37C7" w:rsidP="00A0723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1B9AB4D2" w14:textId="77777777" w:rsidR="00BA37C7" w:rsidRPr="0081104C" w:rsidRDefault="00BA37C7" w:rsidP="00A0723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12"/>
                <w:sz w:val="28"/>
                <w:szCs w:val="28"/>
                <w:cs/>
              </w:rPr>
              <w:t>รายการปรับลดราคาทุนให้เป็น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มูลค่าสุทธิที่จะได้รับ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1B9AB4D3" w14:textId="77777777" w:rsidR="00BA37C7" w:rsidRPr="0081104C" w:rsidRDefault="00BA37C7" w:rsidP="00A0723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BA37C7" w:rsidRPr="0081104C" w14:paraId="1B9AB4DC" w14:textId="77777777" w:rsidTr="00EC1FE5">
        <w:trPr>
          <w:trHeight w:val="360"/>
        </w:trPr>
        <w:tc>
          <w:tcPr>
            <w:tcW w:w="2160" w:type="dxa"/>
          </w:tcPr>
          <w:p w14:paraId="1B9AB4D5" w14:textId="77777777" w:rsidR="00BA37C7" w:rsidRPr="0081104C" w:rsidRDefault="00BA37C7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9AB4D6" w14:textId="77777777" w:rsidR="00BA37C7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D7" w14:textId="77777777" w:rsidR="00BA37C7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D8" w14:textId="77777777" w:rsidR="00BA37C7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D9" w14:textId="77777777" w:rsidR="00BA37C7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DA" w14:textId="77777777" w:rsidR="00BA37C7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DB" w14:textId="77777777" w:rsidR="00BA37C7" w:rsidRPr="0081104C" w:rsidRDefault="00E854E6" w:rsidP="00A0723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3E78A5" w:rsidRPr="0081104C" w14:paraId="1B9AB4E4" w14:textId="77777777" w:rsidTr="00BC3BF2">
        <w:trPr>
          <w:trHeight w:val="20"/>
        </w:trPr>
        <w:tc>
          <w:tcPr>
            <w:tcW w:w="2160" w:type="dxa"/>
            <w:vAlign w:val="bottom"/>
          </w:tcPr>
          <w:p w14:paraId="1B9AB4DD" w14:textId="77777777" w:rsidR="003E78A5" w:rsidRPr="0081104C" w:rsidRDefault="003E78A5" w:rsidP="00A0723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วัสดุก่อสร้างที่โครงการ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DE" w14:textId="77777777" w:rsidR="003E78A5" w:rsidRPr="0081104C" w:rsidRDefault="004649BB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53</w:t>
            </w:r>
            <w:r w:rsidR="003E78A5" w:rsidRPr="0081104C"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  <w:t>,</w:t>
            </w:r>
            <w:r w:rsidRPr="0081104C">
              <w:rPr>
                <w:rFonts w:ascii="Angsana New" w:hAnsi="Angsana New"/>
                <w:caps/>
                <w:sz w:val="28"/>
                <w:szCs w:val="28"/>
              </w:rPr>
              <w:t>377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DF" w14:textId="77777777" w:rsidR="003E78A5" w:rsidRPr="0081104C" w:rsidRDefault="003E78A5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72,041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0" w14:textId="77777777" w:rsidR="003E78A5" w:rsidRPr="0081104C" w:rsidRDefault="003E78A5" w:rsidP="00A0723F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1" w14:textId="77777777" w:rsidR="003E78A5" w:rsidRPr="0081104C" w:rsidRDefault="003E78A5" w:rsidP="00A0723F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2" w14:textId="77777777" w:rsidR="003E78A5" w:rsidRPr="0081104C" w:rsidRDefault="004649BB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53</w:t>
            </w:r>
            <w:r w:rsidR="003E78A5" w:rsidRPr="0081104C"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  <w:t>,</w:t>
            </w:r>
            <w:r w:rsidRPr="0081104C">
              <w:rPr>
                <w:rFonts w:ascii="Angsana New" w:hAnsi="Angsana New"/>
                <w:caps/>
                <w:sz w:val="28"/>
                <w:szCs w:val="28"/>
              </w:rPr>
              <w:t>377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3" w14:textId="77777777" w:rsidR="003E78A5" w:rsidRPr="0081104C" w:rsidRDefault="003E78A5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72,041</w:t>
            </w:r>
          </w:p>
        </w:tc>
      </w:tr>
      <w:tr w:rsidR="003E78A5" w:rsidRPr="0081104C" w14:paraId="1B9AB4EC" w14:textId="77777777" w:rsidTr="00BC3BF2">
        <w:trPr>
          <w:trHeight w:val="20"/>
        </w:trPr>
        <w:tc>
          <w:tcPr>
            <w:tcW w:w="2160" w:type="dxa"/>
            <w:vAlign w:val="bottom"/>
          </w:tcPr>
          <w:p w14:paraId="1B9AB4E5" w14:textId="77777777" w:rsidR="003E78A5" w:rsidRPr="0081104C" w:rsidRDefault="003E78A5" w:rsidP="00A0723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วัสดุทั่วไป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6" w14:textId="77777777" w:rsidR="003E78A5" w:rsidRPr="0081104C" w:rsidRDefault="004649BB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2</w:t>
            </w:r>
            <w:r w:rsidR="00921259" w:rsidRPr="0081104C"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  <w:t>,</w:t>
            </w:r>
            <w:r w:rsidRPr="0081104C">
              <w:rPr>
                <w:rFonts w:ascii="Angsana New" w:hAnsi="Angsana New"/>
                <w:caps/>
                <w:sz w:val="28"/>
                <w:szCs w:val="28"/>
              </w:rPr>
              <w:t>170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7" w14:textId="77777777" w:rsidR="003E78A5" w:rsidRPr="0081104C" w:rsidRDefault="003E78A5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2,924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8" w14:textId="77777777" w:rsidR="003E78A5" w:rsidRPr="0081104C" w:rsidRDefault="003E78A5" w:rsidP="00A0723F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(205)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9" w14:textId="77777777" w:rsidR="003E78A5" w:rsidRPr="0081104C" w:rsidRDefault="003E78A5" w:rsidP="00A0723F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(291)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A" w14:textId="77777777" w:rsidR="003E78A5" w:rsidRPr="0081104C" w:rsidRDefault="004649BB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1</w:t>
            </w:r>
            <w:r w:rsidR="00921259" w:rsidRPr="0081104C"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  <w:t>,</w:t>
            </w:r>
            <w:r w:rsidRPr="0081104C">
              <w:rPr>
                <w:rFonts w:ascii="Angsana New" w:hAnsi="Angsana New"/>
                <w:caps/>
                <w:sz w:val="28"/>
                <w:szCs w:val="28"/>
              </w:rPr>
              <w:t>965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B" w14:textId="77777777" w:rsidR="003E78A5" w:rsidRPr="0081104C" w:rsidRDefault="003E78A5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2,633</w:t>
            </w:r>
          </w:p>
        </w:tc>
      </w:tr>
      <w:tr w:rsidR="003E78A5" w:rsidRPr="0081104C" w14:paraId="1B9AB4F4" w14:textId="77777777" w:rsidTr="00360F8E">
        <w:trPr>
          <w:trHeight w:val="20"/>
        </w:trPr>
        <w:tc>
          <w:tcPr>
            <w:tcW w:w="2160" w:type="dxa"/>
            <w:vAlign w:val="bottom"/>
          </w:tcPr>
          <w:p w14:paraId="1B9AB4ED" w14:textId="77777777" w:rsidR="003E78A5" w:rsidRPr="0081104C" w:rsidRDefault="003E78A5" w:rsidP="00A0723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E" w14:textId="77777777" w:rsidR="003E78A5" w:rsidRPr="0081104C" w:rsidRDefault="003E78A5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3,970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EF" w14:textId="77777777" w:rsidR="003E78A5" w:rsidRPr="0081104C" w:rsidRDefault="003E78A5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4,920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F0" w14:textId="77777777" w:rsidR="003E78A5" w:rsidRPr="0081104C" w:rsidRDefault="003E78A5" w:rsidP="00A0723F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(1,619)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F1" w14:textId="77777777" w:rsidR="003E78A5" w:rsidRPr="0081104C" w:rsidRDefault="003E78A5" w:rsidP="00A0723F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(2,110)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F2" w14:textId="77777777" w:rsidR="003E78A5" w:rsidRPr="0081104C" w:rsidRDefault="003E78A5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2,351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F3" w14:textId="77777777" w:rsidR="003E78A5" w:rsidRPr="0081104C" w:rsidRDefault="003E78A5" w:rsidP="00A0723F">
            <w:pP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2,810</w:t>
            </w:r>
          </w:p>
        </w:tc>
      </w:tr>
      <w:tr w:rsidR="003E78A5" w:rsidRPr="0081104C" w14:paraId="1B9AB4FC" w14:textId="77777777" w:rsidTr="00EC1FE5">
        <w:trPr>
          <w:trHeight w:val="20"/>
        </w:trPr>
        <w:tc>
          <w:tcPr>
            <w:tcW w:w="2160" w:type="dxa"/>
            <w:vAlign w:val="bottom"/>
          </w:tcPr>
          <w:p w14:paraId="1B9AB4F5" w14:textId="77777777" w:rsidR="003E78A5" w:rsidRPr="0081104C" w:rsidRDefault="003E78A5" w:rsidP="00A0723F">
            <w:pPr>
              <w:pStyle w:val="Heading1"/>
              <w:spacing w:line="340" w:lineRule="exact"/>
              <w:jc w:val="left"/>
            </w:pPr>
            <w:r w:rsidRPr="0081104C">
              <w:rPr>
                <w:cs/>
              </w:rPr>
              <w:t>เหล็กเส้นและ</w:t>
            </w:r>
            <w:proofErr w:type="spellStart"/>
            <w:r w:rsidRPr="0081104C">
              <w:rPr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1B9AB4F6" w14:textId="77777777" w:rsidR="003E78A5" w:rsidRPr="0081104C" w:rsidRDefault="003E78A5" w:rsidP="00A0723F">
            <w:pPr>
              <w:pBdr>
                <w:bottom w:val="single" w:sz="6" w:space="1" w:color="auto"/>
              </w:pBd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743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F7" w14:textId="77777777" w:rsidR="003E78A5" w:rsidRPr="0081104C" w:rsidRDefault="004649BB" w:rsidP="00A0723F">
            <w:pPr>
              <w:pBdr>
                <w:bottom w:val="single" w:sz="6" w:space="1" w:color="auto"/>
              </w:pBd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576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F8" w14:textId="3E4F5E7A" w:rsidR="003E78A5" w:rsidRPr="0081104C" w:rsidRDefault="001D50FA" w:rsidP="00A0723F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F9" w14:textId="77777777" w:rsidR="003E78A5" w:rsidRPr="0081104C" w:rsidRDefault="003E78A5" w:rsidP="00A0723F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(12)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FA" w14:textId="77777777" w:rsidR="003E78A5" w:rsidRPr="0081104C" w:rsidRDefault="003E78A5" w:rsidP="00A0723F">
            <w:pPr>
              <w:pBdr>
                <w:bottom w:val="single" w:sz="6" w:space="1" w:color="auto"/>
              </w:pBd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743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FB" w14:textId="77777777" w:rsidR="003E78A5" w:rsidRPr="0081104C" w:rsidRDefault="003E78A5" w:rsidP="00A0723F">
            <w:pPr>
              <w:pBdr>
                <w:bottom w:val="single" w:sz="6" w:space="1" w:color="auto"/>
              </w:pBd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564</w:t>
            </w:r>
          </w:p>
        </w:tc>
      </w:tr>
      <w:tr w:rsidR="003E78A5" w:rsidRPr="0081104C" w14:paraId="1B9AB504" w14:textId="77777777" w:rsidTr="00EC1FE5">
        <w:trPr>
          <w:trHeight w:val="20"/>
        </w:trPr>
        <w:tc>
          <w:tcPr>
            <w:tcW w:w="2160" w:type="dxa"/>
            <w:vAlign w:val="bottom"/>
          </w:tcPr>
          <w:p w14:paraId="1B9AB4FD" w14:textId="77777777" w:rsidR="003E78A5" w:rsidRPr="0081104C" w:rsidRDefault="003E78A5" w:rsidP="00A0723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FE" w14:textId="77777777" w:rsidR="003E78A5" w:rsidRPr="0081104C" w:rsidRDefault="004649BB" w:rsidP="00A0723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60</w:t>
            </w:r>
            <w:r w:rsidR="00921259" w:rsidRPr="0081104C"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  <w:t>,</w:t>
            </w:r>
            <w:r w:rsidRPr="0081104C">
              <w:rPr>
                <w:rFonts w:ascii="Angsana New" w:hAnsi="Angsana New"/>
                <w:caps/>
                <w:sz w:val="28"/>
                <w:szCs w:val="28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4FF" w14:textId="77777777" w:rsidR="003E78A5" w:rsidRPr="0081104C" w:rsidRDefault="003E78A5" w:rsidP="00A0723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80,461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500" w14:textId="77777777" w:rsidR="003E78A5" w:rsidRPr="0081104C" w:rsidRDefault="003E78A5" w:rsidP="00A072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(1,824)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501" w14:textId="77777777" w:rsidR="003E78A5" w:rsidRPr="0081104C" w:rsidRDefault="003E78A5" w:rsidP="00A072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(2,413)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502" w14:textId="77777777" w:rsidR="003E78A5" w:rsidRPr="0081104C" w:rsidRDefault="00686EE3" w:rsidP="00A0723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5</w:t>
            </w:r>
            <w:r w:rsidR="00921259" w:rsidRPr="0081104C">
              <w:rPr>
                <w:rFonts w:ascii="Angsana New" w:hAnsi="Angsana New"/>
                <w:caps/>
                <w:sz w:val="28"/>
                <w:szCs w:val="28"/>
              </w:rPr>
              <w:t>8,436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503" w14:textId="77777777" w:rsidR="003E78A5" w:rsidRPr="0081104C" w:rsidRDefault="003E78A5" w:rsidP="00A0723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78,048</w:t>
            </w:r>
          </w:p>
        </w:tc>
      </w:tr>
    </w:tbl>
    <w:p w14:paraId="1B9AB505" w14:textId="77777777" w:rsidR="001D54BC" w:rsidRPr="0081104C" w:rsidRDefault="001D54BC" w:rsidP="00A0723F">
      <w:pPr>
        <w:spacing w:before="24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>ในระหว่างปีปัจจุบัน บริษัทฯบันทึกการปรับลดราคาทุนของ</w:t>
      </w:r>
      <w:r w:rsidR="007B494F" w:rsidRPr="0081104C">
        <w:rPr>
          <w:rFonts w:ascii="Angsana New" w:hAnsi="Angsana New"/>
          <w:sz w:val="32"/>
          <w:szCs w:val="32"/>
          <w:cs/>
        </w:rPr>
        <w:t>สินค้าคงเหลือ</w:t>
      </w:r>
      <w:r w:rsidRPr="0081104C">
        <w:rPr>
          <w:rFonts w:ascii="Angsana New" w:hAnsi="Angsana New"/>
          <w:sz w:val="32"/>
          <w:szCs w:val="32"/>
          <w:cs/>
        </w:rPr>
        <w:t xml:space="preserve">ให้เป็นมูลค่าสุทธิที่จะได้รับเป็นจำนวน </w:t>
      </w:r>
      <w:r w:rsidR="00EA4F03" w:rsidRPr="0081104C">
        <w:rPr>
          <w:rFonts w:ascii="Angsana New" w:hAnsi="Angsana New"/>
          <w:sz w:val="32"/>
          <w:szCs w:val="32"/>
        </w:rPr>
        <w:t>0.6</w:t>
      </w:r>
      <w:r w:rsidRPr="0081104C">
        <w:rPr>
          <w:rFonts w:ascii="Angsana New" w:hAnsi="Angsana New"/>
          <w:spacing w:val="-6"/>
          <w:sz w:val="32"/>
          <w:szCs w:val="32"/>
        </w:rPr>
        <w:t xml:space="preserve"> </w:t>
      </w:r>
      <w:r w:rsidRPr="0081104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81104C">
        <w:rPr>
          <w:rFonts w:ascii="Angsana New" w:hAnsi="Angsana New"/>
          <w:spacing w:val="-6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</w:rPr>
        <w:t>: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="0029579E" w:rsidRPr="0081104C">
        <w:rPr>
          <w:rFonts w:ascii="Angsana New" w:hAnsi="Angsana New"/>
          <w:sz w:val="32"/>
          <w:szCs w:val="32"/>
        </w:rPr>
        <w:t>1.6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</w:t>
      </w:r>
      <w:r w:rsidRPr="0081104C">
        <w:rPr>
          <w:rFonts w:ascii="Angsana New" w:hAnsi="Angsana New"/>
          <w:spacing w:val="-6"/>
          <w:sz w:val="32"/>
          <w:szCs w:val="32"/>
        </w:rPr>
        <w:t xml:space="preserve">) </w:t>
      </w:r>
      <w:r w:rsidRPr="0081104C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</w:t>
      </w:r>
      <w:r w:rsidR="003462C7" w:rsidRPr="0081104C">
        <w:rPr>
          <w:rFonts w:ascii="Angsana New" w:hAnsi="Angsana New"/>
          <w:sz w:val="32"/>
          <w:szCs w:val="32"/>
          <w:cs/>
        </w:rPr>
        <w:t>งานก่อสร้าง</w:t>
      </w:r>
    </w:p>
    <w:p w14:paraId="1B9AB506" w14:textId="77777777" w:rsidR="001D54BC" w:rsidRPr="0081104C" w:rsidRDefault="00705DAA" w:rsidP="00A0723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12</w:t>
      </w:r>
      <w:r w:rsidR="001D54BC" w:rsidRPr="0081104C">
        <w:rPr>
          <w:rFonts w:ascii="Angsana New" w:hAnsi="Angsana New"/>
          <w:b/>
          <w:bCs/>
          <w:sz w:val="32"/>
          <w:szCs w:val="32"/>
        </w:rPr>
        <w:t>.</w:t>
      </w:r>
      <w:r w:rsidR="001D54BC" w:rsidRPr="0081104C">
        <w:rPr>
          <w:rFonts w:ascii="Angsana New" w:hAnsi="Angsana New"/>
          <w:b/>
          <w:bCs/>
          <w:sz w:val="32"/>
          <w:szCs w:val="32"/>
        </w:rPr>
        <w:tab/>
      </w:r>
      <w:r w:rsidR="001D54BC" w:rsidRPr="0081104C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D54BC" w:rsidRPr="00A0723F" w14:paraId="1B9AB508" w14:textId="77777777" w:rsidTr="00705DAA">
        <w:tc>
          <w:tcPr>
            <w:tcW w:w="9090" w:type="dxa"/>
            <w:gridSpan w:val="5"/>
          </w:tcPr>
          <w:p w14:paraId="1B9AB507" w14:textId="77777777" w:rsidR="001D54BC" w:rsidRPr="00A0723F" w:rsidRDefault="001D54BC" w:rsidP="00A07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723F">
              <w:rPr>
                <w:rFonts w:ascii="Angsana New" w:hAnsi="Angsana New"/>
                <w:spacing w:val="-6"/>
                <w:sz w:val="32"/>
                <w:szCs w:val="32"/>
              </w:rPr>
              <w:tab/>
            </w:r>
            <w:r w:rsidRPr="00A0723F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A0723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0723F">
              <w:rPr>
                <w:rFonts w:ascii="Angsana New" w:hAnsi="Angsana New"/>
                <w:sz w:val="32"/>
                <w:szCs w:val="32"/>
              </w:rPr>
              <w:t>:</w:t>
            </w:r>
            <w:r w:rsidRPr="00A0723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D54BC" w:rsidRPr="00A0723F" w14:paraId="1B9AB50C" w14:textId="77777777" w:rsidTr="00705DAA">
        <w:tc>
          <w:tcPr>
            <w:tcW w:w="3960" w:type="dxa"/>
          </w:tcPr>
          <w:p w14:paraId="1B9AB509" w14:textId="77777777" w:rsidR="001D54BC" w:rsidRPr="00A0723F" w:rsidRDefault="001D54BC" w:rsidP="00A07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B9AB50A" w14:textId="77777777" w:rsidR="001D54BC" w:rsidRPr="00A0723F" w:rsidRDefault="001D54BC" w:rsidP="00A0723F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B9AB50B" w14:textId="77777777" w:rsidR="001D54BC" w:rsidRPr="00A0723F" w:rsidRDefault="001D54BC" w:rsidP="00A0723F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4BC" w:rsidRPr="00A0723F" w14:paraId="1B9AB512" w14:textId="77777777" w:rsidTr="00705DAA">
        <w:tc>
          <w:tcPr>
            <w:tcW w:w="3960" w:type="dxa"/>
          </w:tcPr>
          <w:p w14:paraId="1B9AB50D" w14:textId="77777777" w:rsidR="001D54BC" w:rsidRPr="00A0723F" w:rsidRDefault="001D54BC" w:rsidP="00A07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B9AB50E" w14:textId="77777777" w:rsidR="001D54BC" w:rsidRPr="00A0723F" w:rsidRDefault="00E854E6" w:rsidP="00A0723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723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83" w:type="dxa"/>
            <w:vAlign w:val="bottom"/>
          </w:tcPr>
          <w:p w14:paraId="1B9AB50F" w14:textId="77777777" w:rsidR="001D54BC" w:rsidRPr="00A0723F" w:rsidRDefault="00E854E6" w:rsidP="00A0723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723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82" w:type="dxa"/>
            <w:vAlign w:val="bottom"/>
          </w:tcPr>
          <w:p w14:paraId="1B9AB510" w14:textId="77777777" w:rsidR="001D54BC" w:rsidRPr="00A0723F" w:rsidRDefault="00E854E6" w:rsidP="00A0723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723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83" w:type="dxa"/>
            <w:vAlign w:val="bottom"/>
          </w:tcPr>
          <w:p w14:paraId="1B9AB511" w14:textId="77777777" w:rsidR="001D54BC" w:rsidRPr="00A0723F" w:rsidRDefault="00E854E6" w:rsidP="00A0723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723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9579E" w:rsidRPr="00A0723F" w14:paraId="1B9AB518" w14:textId="77777777" w:rsidTr="00705DAA">
        <w:trPr>
          <w:trHeight w:val="63"/>
        </w:trPr>
        <w:tc>
          <w:tcPr>
            <w:tcW w:w="3960" w:type="dxa"/>
            <w:vAlign w:val="bottom"/>
          </w:tcPr>
          <w:p w14:paraId="1B9AB513" w14:textId="77777777" w:rsidR="0029579E" w:rsidRPr="00A0723F" w:rsidRDefault="0029579E" w:rsidP="00A0723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  <w:cs/>
              </w:rPr>
              <w:t>สินทรัพย์ภายใต้สัญญาขายคืน</w:t>
            </w:r>
          </w:p>
        </w:tc>
        <w:tc>
          <w:tcPr>
            <w:tcW w:w="1282" w:type="dxa"/>
            <w:vAlign w:val="bottom"/>
          </w:tcPr>
          <w:p w14:paraId="1B9AB514" w14:textId="77777777" w:rsidR="0029579E" w:rsidRPr="00A0723F" w:rsidRDefault="004649BB" w:rsidP="00A0723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13</w:t>
            </w:r>
            <w:r w:rsidR="005C6ECF" w:rsidRPr="00A0723F">
              <w:rPr>
                <w:rFonts w:ascii="Angsana New" w:hAnsi="Angsana New"/>
                <w:sz w:val="32"/>
                <w:szCs w:val="32"/>
              </w:rPr>
              <w:t>,995</w:t>
            </w:r>
          </w:p>
        </w:tc>
        <w:tc>
          <w:tcPr>
            <w:tcW w:w="1283" w:type="dxa"/>
            <w:vAlign w:val="bottom"/>
          </w:tcPr>
          <w:p w14:paraId="1B9AB515" w14:textId="77777777" w:rsidR="0029579E" w:rsidRPr="00A0723F" w:rsidRDefault="0029579E" w:rsidP="00A0723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49,991</w:t>
            </w:r>
          </w:p>
        </w:tc>
        <w:tc>
          <w:tcPr>
            <w:tcW w:w="1282" w:type="dxa"/>
            <w:vAlign w:val="bottom"/>
          </w:tcPr>
          <w:p w14:paraId="1B9AB516" w14:textId="77777777" w:rsidR="0029579E" w:rsidRPr="00A0723F" w:rsidRDefault="005C6ECF" w:rsidP="00A0723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13,995</w:t>
            </w:r>
          </w:p>
        </w:tc>
        <w:tc>
          <w:tcPr>
            <w:tcW w:w="1283" w:type="dxa"/>
            <w:vAlign w:val="bottom"/>
          </w:tcPr>
          <w:p w14:paraId="1B9AB517" w14:textId="77777777" w:rsidR="0029579E" w:rsidRPr="00A0723F" w:rsidRDefault="0029579E" w:rsidP="00A0723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49,991</w:t>
            </w:r>
          </w:p>
        </w:tc>
      </w:tr>
      <w:tr w:rsidR="0029579E" w:rsidRPr="00A0723F" w14:paraId="1B9AB51E" w14:textId="77777777" w:rsidTr="00705DAA">
        <w:trPr>
          <w:trHeight w:val="63"/>
        </w:trPr>
        <w:tc>
          <w:tcPr>
            <w:tcW w:w="3960" w:type="dxa"/>
            <w:vAlign w:val="bottom"/>
          </w:tcPr>
          <w:p w14:paraId="1B9AB519" w14:textId="77777777" w:rsidR="0029579E" w:rsidRPr="00A0723F" w:rsidRDefault="0029579E" w:rsidP="00A0723F">
            <w:pPr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82" w:type="dxa"/>
            <w:vAlign w:val="bottom"/>
          </w:tcPr>
          <w:p w14:paraId="1B9AB51A" w14:textId="77777777" w:rsidR="0029579E" w:rsidRPr="00A0723F" w:rsidRDefault="005C6ECF" w:rsidP="00A0723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8,</w:t>
            </w:r>
            <w:r w:rsidR="006E7FEF" w:rsidRPr="00A0723F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1283" w:type="dxa"/>
            <w:vAlign w:val="bottom"/>
          </w:tcPr>
          <w:p w14:paraId="1B9AB51B" w14:textId="77777777" w:rsidR="0029579E" w:rsidRPr="00A0723F" w:rsidRDefault="0029579E" w:rsidP="00A0723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7,628</w:t>
            </w:r>
          </w:p>
        </w:tc>
        <w:tc>
          <w:tcPr>
            <w:tcW w:w="1282" w:type="dxa"/>
            <w:vAlign w:val="bottom"/>
          </w:tcPr>
          <w:p w14:paraId="1B9AB51C" w14:textId="77777777" w:rsidR="0029579E" w:rsidRPr="00A0723F" w:rsidRDefault="005C6ECF" w:rsidP="00A0723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8,01</w:t>
            </w:r>
            <w:r w:rsidR="004649BB" w:rsidRPr="00A0723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bottom"/>
          </w:tcPr>
          <w:p w14:paraId="1B9AB51D" w14:textId="77777777" w:rsidR="0029579E" w:rsidRPr="00A0723F" w:rsidRDefault="0029579E" w:rsidP="00A0723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7,082</w:t>
            </w:r>
          </w:p>
        </w:tc>
      </w:tr>
      <w:tr w:rsidR="0029579E" w:rsidRPr="00A0723F" w14:paraId="1B9AB524" w14:textId="77777777" w:rsidTr="00705DAA">
        <w:tc>
          <w:tcPr>
            <w:tcW w:w="3960" w:type="dxa"/>
            <w:vAlign w:val="bottom"/>
          </w:tcPr>
          <w:p w14:paraId="1B9AB51F" w14:textId="77777777" w:rsidR="0029579E" w:rsidRPr="00A0723F" w:rsidRDefault="0029579E" w:rsidP="00A0723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0723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82" w:type="dxa"/>
            <w:vAlign w:val="bottom"/>
          </w:tcPr>
          <w:p w14:paraId="1B9AB520" w14:textId="77777777" w:rsidR="0029579E" w:rsidRPr="00A0723F" w:rsidRDefault="004649BB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83" w:type="dxa"/>
            <w:vAlign w:val="bottom"/>
          </w:tcPr>
          <w:p w14:paraId="1B9AB521" w14:textId="77777777" w:rsidR="0029579E" w:rsidRPr="00A0723F" w:rsidRDefault="0029579E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282" w:type="dxa"/>
            <w:vAlign w:val="bottom"/>
          </w:tcPr>
          <w:p w14:paraId="1B9AB522" w14:textId="77777777" w:rsidR="0029579E" w:rsidRPr="00A0723F" w:rsidRDefault="004649BB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83" w:type="dxa"/>
            <w:vAlign w:val="bottom"/>
          </w:tcPr>
          <w:p w14:paraId="1B9AB523" w14:textId="77777777" w:rsidR="0029579E" w:rsidRPr="00A0723F" w:rsidRDefault="0029579E" w:rsidP="00A0723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279</w:t>
            </w:r>
          </w:p>
        </w:tc>
      </w:tr>
      <w:tr w:rsidR="0029579E" w:rsidRPr="00A0723F" w14:paraId="1B9AB52A" w14:textId="77777777" w:rsidTr="00705DAA">
        <w:tc>
          <w:tcPr>
            <w:tcW w:w="3960" w:type="dxa"/>
            <w:vAlign w:val="bottom"/>
          </w:tcPr>
          <w:p w14:paraId="1B9AB525" w14:textId="77777777" w:rsidR="0029579E" w:rsidRPr="00A0723F" w:rsidRDefault="0029579E" w:rsidP="00A0723F">
            <w:pPr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282" w:type="dxa"/>
            <w:vAlign w:val="bottom"/>
          </w:tcPr>
          <w:p w14:paraId="1B9AB526" w14:textId="77777777" w:rsidR="0029579E" w:rsidRPr="00A0723F" w:rsidRDefault="00AD1051" w:rsidP="00A0723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22,</w:t>
            </w:r>
            <w:r w:rsidR="004649BB" w:rsidRPr="00A0723F">
              <w:rPr>
                <w:rFonts w:ascii="Angsana New" w:hAnsi="Angsana New"/>
                <w:sz w:val="32"/>
                <w:szCs w:val="32"/>
              </w:rPr>
              <w:t>472</w:t>
            </w:r>
          </w:p>
        </w:tc>
        <w:tc>
          <w:tcPr>
            <w:tcW w:w="1283" w:type="dxa"/>
            <w:vAlign w:val="bottom"/>
          </w:tcPr>
          <w:p w14:paraId="1B9AB527" w14:textId="77777777" w:rsidR="0029579E" w:rsidRPr="00A0723F" w:rsidRDefault="0029579E" w:rsidP="00A0723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57,825</w:t>
            </w:r>
          </w:p>
        </w:tc>
        <w:tc>
          <w:tcPr>
            <w:tcW w:w="1282" w:type="dxa"/>
            <w:vAlign w:val="bottom"/>
          </w:tcPr>
          <w:p w14:paraId="1B9AB528" w14:textId="77777777" w:rsidR="0029579E" w:rsidRPr="00A0723F" w:rsidRDefault="005C6ECF" w:rsidP="00A0723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22,0</w:t>
            </w:r>
            <w:r w:rsidR="004649BB" w:rsidRPr="00A0723F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83" w:type="dxa"/>
            <w:vAlign w:val="bottom"/>
          </w:tcPr>
          <w:p w14:paraId="1B9AB529" w14:textId="77777777" w:rsidR="0029579E" w:rsidRPr="00A0723F" w:rsidRDefault="0029579E" w:rsidP="00A0723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723F">
              <w:rPr>
                <w:rFonts w:ascii="Angsana New" w:hAnsi="Angsana New"/>
                <w:sz w:val="32"/>
                <w:szCs w:val="32"/>
              </w:rPr>
              <w:t>57,352</w:t>
            </w:r>
          </w:p>
        </w:tc>
      </w:tr>
    </w:tbl>
    <w:p w14:paraId="1B9AB52B" w14:textId="4D595921" w:rsidR="00A96E67" w:rsidRPr="0081104C" w:rsidRDefault="00A96E67" w:rsidP="00A0723F">
      <w:pPr>
        <w:tabs>
          <w:tab w:val="left" w:pos="9000"/>
        </w:tabs>
        <w:spacing w:before="240" w:after="120"/>
        <w:ind w:left="547" w:hanging="547"/>
        <w:jc w:val="thaiDistribute"/>
        <w:rPr>
          <w:rFonts w:ascii="Angsana New" w:hAnsi="Angsana New"/>
          <w:w w:val="80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ในระหว่างปี</w:t>
      </w:r>
      <w:r w:rsidR="00A0723F">
        <w:rPr>
          <w:rFonts w:ascii="Angsana New" w:hAnsi="Angsana New"/>
          <w:sz w:val="32"/>
          <w:szCs w:val="32"/>
        </w:rPr>
        <w:t xml:space="preserve"> 2562</w:t>
      </w:r>
      <w:r w:rsidRPr="0081104C">
        <w:rPr>
          <w:rFonts w:ascii="Angsana New" w:hAnsi="Angsana New"/>
          <w:sz w:val="32"/>
          <w:szCs w:val="32"/>
          <w:cs/>
        </w:rPr>
        <w:t xml:space="preserve"> บริษ</w:t>
      </w:r>
      <w:r w:rsidR="00E6405A" w:rsidRPr="0081104C">
        <w:rPr>
          <w:rFonts w:ascii="Angsana New" w:hAnsi="Angsana New"/>
          <w:sz w:val="32"/>
          <w:szCs w:val="32"/>
          <w:cs/>
        </w:rPr>
        <w:t>ั</w:t>
      </w:r>
      <w:r w:rsidRPr="0081104C">
        <w:rPr>
          <w:rFonts w:ascii="Angsana New" w:hAnsi="Angsana New"/>
          <w:sz w:val="32"/>
          <w:szCs w:val="32"/>
          <w:cs/>
        </w:rPr>
        <w:t>ทฯได้ซื้อ</w:t>
      </w:r>
      <w:r w:rsidR="00346BDA" w:rsidRPr="0081104C">
        <w:rPr>
          <w:rFonts w:ascii="Angsana New" w:hAnsi="Angsana New"/>
          <w:sz w:val="32"/>
          <w:szCs w:val="32"/>
          <w:cs/>
        </w:rPr>
        <w:t>ระบบ</w:t>
      </w:r>
      <w:r w:rsidR="00E6405A" w:rsidRPr="0081104C">
        <w:rPr>
          <w:rFonts w:ascii="Angsana New" w:hAnsi="Angsana New"/>
          <w:sz w:val="32"/>
          <w:szCs w:val="32"/>
          <w:cs/>
        </w:rPr>
        <w:t>แบบหล่อ</w:t>
      </w:r>
      <w:r w:rsidRPr="0081104C">
        <w:rPr>
          <w:rFonts w:ascii="Angsana New" w:hAnsi="Angsana New"/>
          <w:sz w:val="32"/>
          <w:szCs w:val="32"/>
          <w:cs/>
        </w:rPr>
        <w:t xml:space="preserve">เพื่อใช้ในการดำเนินงานจำนวน </w:t>
      </w:r>
      <w:r w:rsidR="00626C24" w:rsidRPr="0081104C">
        <w:rPr>
          <w:rFonts w:ascii="Angsana New" w:hAnsi="Angsana New"/>
          <w:sz w:val="32"/>
          <w:szCs w:val="32"/>
        </w:rPr>
        <w:t>63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ล้านบาท โดยมีข้อตกลงที่จะขายคืนภายใน </w:t>
      </w:r>
      <w:r w:rsidRPr="0081104C">
        <w:rPr>
          <w:rFonts w:ascii="Angsana New" w:hAnsi="Angsana New"/>
          <w:sz w:val="32"/>
          <w:szCs w:val="32"/>
        </w:rPr>
        <w:t xml:space="preserve">1 </w:t>
      </w:r>
      <w:r w:rsidRPr="0081104C">
        <w:rPr>
          <w:rFonts w:ascii="Angsana New" w:hAnsi="Angsana New"/>
          <w:sz w:val="32"/>
          <w:szCs w:val="32"/>
          <w:cs/>
        </w:rPr>
        <w:t xml:space="preserve">ปี </w:t>
      </w:r>
      <w:r w:rsidR="00E6405A" w:rsidRPr="0081104C">
        <w:rPr>
          <w:rFonts w:ascii="Angsana New" w:hAnsi="Angsana New"/>
          <w:sz w:val="32"/>
          <w:szCs w:val="32"/>
          <w:cs/>
        </w:rPr>
        <w:t>โดย</w:t>
      </w:r>
      <w:r w:rsidRPr="0081104C">
        <w:rPr>
          <w:rFonts w:ascii="Angsana New" w:hAnsi="Angsana New"/>
          <w:sz w:val="32"/>
          <w:szCs w:val="32"/>
          <w:cs/>
        </w:rPr>
        <w:t>บริษัท</w:t>
      </w:r>
      <w:r w:rsidR="007B494F" w:rsidRPr="0081104C">
        <w:rPr>
          <w:rFonts w:ascii="Angsana New" w:hAnsi="Angsana New"/>
          <w:sz w:val="32"/>
          <w:szCs w:val="32"/>
          <w:cs/>
        </w:rPr>
        <w:t>ฯ</w:t>
      </w:r>
      <w:r w:rsidRPr="0081104C">
        <w:rPr>
          <w:rFonts w:ascii="Angsana New" w:hAnsi="Angsana New"/>
          <w:sz w:val="32"/>
          <w:szCs w:val="32"/>
          <w:cs/>
        </w:rPr>
        <w:t>ตัดจำหน่าย</w:t>
      </w:r>
      <w:r w:rsidR="007B494F" w:rsidRPr="0081104C">
        <w:rPr>
          <w:rFonts w:ascii="Angsana New" w:hAnsi="Angsana New"/>
          <w:sz w:val="32"/>
          <w:szCs w:val="32"/>
          <w:cs/>
        </w:rPr>
        <w:t>สินทรัพย์ดังกล่าว</w:t>
      </w:r>
      <w:r w:rsidRPr="0081104C">
        <w:rPr>
          <w:rFonts w:ascii="Angsana New" w:hAnsi="Angsana New"/>
          <w:sz w:val="32"/>
          <w:szCs w:val="32"/>
          <w:cs/>
        </w:rPr>
        <w:t>ตามอายุของสัญญา</w:t>
      </w:r>
    </w:p>
    <w:p w14:paraId="1B9AB52D" w14:textId="77777777" w:rsidR="00137E27" w:rsidRPr="0081104C" w:rsidRDefault="00705DAA" w:rsidP="00894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37E27" w:rsidRPr="0081104C">
        <w:rPr>
          <w:rFonts w:ascii="Angsana New" w:hAnsi="Angsana New"/>
          <w:b/>
          <w:bCs/>
          <w:sz w:val="32"/>
          <w:szCs w:val="32"/>
        </w:rPr>
        <w:t>.</w:t>
      </w:r>
      <w:r w:rsidR="00137E27" w:rsidRPr="0081104C">
        <w:rPr>
          <w:rFonts w:ascii="Angsana New" w:hAnsi="Angsana New"/>
          <w:b/>
          <w:bCs/>
          <w:sz w:val="32"/>
          <w:szCs w:val="32"/>
        </w:rPr>
        <w:tab/>
      </w:r>
      <w:r w:rsidR="00137E27" w:rsidRPr="0081104C">
        <w:rPr>
          <w:rFonts w:ascii="Angsana New" w:hAnsi="Angsana New"/>
          <w:b/>
          <w:bCs/>
          <w:sz w:val="32"/>
          <w:szCs w:val="32"/>
          <w:cs/>
        </w:rPr>
        <w:t>เงินฝากและเงินลงทุนที่มีภาระค้ำประกัน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37E27" w:rsidRPr="0081104C" w14:paraId="1B9AB52F" w14:textId="77777777" w:rsidTr="00126B63">
        <w:tc>
          <w:tcPr>
            <w:tcW w:w="9090" w:type="dxa"/>
            <w:gridSpan w:val="5"/>
          </w:tcPr>
          <w:p w14:paraId="1B9AB52E" w14:textId="77777777" w:rsidR="00137E27" w:rsidRPr="0081104C" w:rsidRDefault="00137E27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pacing w:val="-6"/>
                <w:sz w:val="32"/>
                <w:szCs w:val="32"/>
              </w:rPr>
              <w:tab/>
            </w:r>
            <w:r w:rsidRPr="0081104C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104C">
              <w:rPr>
                <w:rFonts w:ascii="Angsana New" w:hAnsi="Angsana New"/>
                <w:sz w:val="32"/>
                <w:szCs w:val="32"/>
              </w:rPr>
              <w:t>: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D2EE0" w:rsidRPr="0081104C" w14:paraId="1B9AB533" w14:textId="77777777" w:rsidTr="007D662A">
        <w:tc>
          <w:tcPr>
            <w:tcW w:w="3960" w:type="dxa"/>
          </w:tcPr>
          <w:p w14:paraId="1B9AB530" w14:textId="77777777" w:rsidR="006D2EE0" w:rsidRPr="0081104C" w:rsidRDefault="006D2EE0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1B9AB531" w14:textId="77777777" w:rsidR="006D2EE0" w:rsidRPr="0081104C" w:rsidRDefault="006D2EE0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B9AB532" w14:textId="77777777" w:rsidR="006D2EE0" w:rsidRPr="0081104C" w:rsidRDefault="006D2EE0" w:rsidP="00894457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6D2EE0" w:rsidRPr="0081104C" w14:paraId="1B9AB539" w14:textId="77777777" w:rsidTr="007D662A">
        <w:tc>
          <w:tcPr>
            <w:tcW w:w="3960" w:type="dxa"/>
          </w:tcPr>
          <w:p w14:paraId="1B9AB534" w14:textId="77777777" w:rsidR="006D2EE0" w:rsidRPr="0081104C" w:rsidRDefault="006D2EE0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B9AB535" w14:textId="77777777" w:rsidR="006D2EE0" w:rsidRPr="0081104C" w:rsidRDefault="006D2EE0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B9AB536" w14:textId="77777777" w:rsidR="006D2EE0" w:rsidRPr="0081104C" w:rsidRDefault="006D2EE0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B9AB537" w14:textId="77777777" w:rsidR="006D2EE0" w:rsidRPr="0081104C" w:rsidRDefault="00E854E6" w:rsidP="0089445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83" w:type="dxa"/>
            <w:vAlign w:val="bottom"/>
          </w:tcPr>
          <w:p w14:paraId="1B9AB538" w14:textId="77777777" w:rsidR="006D2EE0" w:rsidRPr="0081104C" w:rsidRDefault="00E854E6" w:rsidP="0089445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9579E" w:rsidRPr="0081104C" w14:paraId="1B9AB53F" w14:textId="77777777" w:rsidTr="007D662A">
        <w:trPr>
          <w:trHeight w:val="63"/>
        </w:trPr>
        <w:tc>
          <w:tcPr>
            <w:tcW w:w="3960" w:type="dxa"/>
            <w:vAlign w:val="bottom"/>
          </w:tcPr>
          <w:p w14:paraId="1B9AB53A" w14:textId="77777777" w:rsidR="0029579E" w:rsidRPr="0081104C" w:rsidRDefault="0029579E" w:rsidP="00894457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82" w:type="dxa"/>
          </w:tcPr>
          <w:p w14:paraId="1B9AB53B" w14:textId="77777777" w:rsidR="0029579E" w:rsidRPr="0081104C" w:rsidRDefault="0029579E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B9AB53C" w14:textId="77777777" w:rsidR="0029579E" w:rsidRPr="0081104C" w:rsidRDefault="0029579E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B9AB53D" w14:textId="77777777" w:rsidR="0029579E" w:rsidRPr="0081104C" w:rsidRDefault="00DB62F4" w:rsidP="00894457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1,546</w:t>
            </w:r>
          </w:p>
        </w:tc>
        <w:tc>
          <w:tcPr>
            <w:tcW w:w="1283" w:type="dxa"/>
            <w:vAlign w:val="bottom"/>
          </w:tcPr>
          <w:p w14:paraId="1B9AB53E" w14:textId="77777777" w:rsidR="0029579E" w:rsidRPr="0081104C" w:rsidRDefault="0029579E" w:rsidP="00894457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1,540</w:t>
            </w:r>
          </w:p>
        </w:tc>
      </w:tr>
      <w:tr w:rsidR="0029579E" w:rsidRPr="0081104C" w14:paraId="1B9AB545" w14:textId="77777777" w:rsidTr="007D662A">
        <w:trPr>
          <w:trHeight w:val="63"/>
        </w:trPr>
        <w:tc>
          <w:tcPr>
            <w:tcW w:w="3960" w:type="dxa"/>
            <w:vAlign w:val="bottom"/>
          </w:tcPr>
          <w:p w14:paraId="1B9AB540" w14:textId="77777777" w:rsidR="0029579E" w:rsidRPr="0081104C" w:rsidRDefault="0029579E" w:rsidP="00894457">
            <w:pPr>
              <w:ind w:left="216" w:right="-115" w:hanging="216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82" w:type="dxa"/>
          </w:tcPr>
          <w:p w14:paraId="1B9AB541" w14:textId="77777777" w:rsidR="0029579E" w:rsidRPr="0081104C" w:rsidRDefault="0029579E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B9AB542" w14:textId="77777777" w:rsidR="0029579E" w:rsidRPr="0081104C" w:rsidRDefault="0029579E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B9AB543" w14:textId="77777777" w:rsidR="0029579E" w:rsidRPr="0081104C" w:rsidRDefault="00DB62F4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B9AB544" w14:textId="77777777" w:rsidR="0029579E" w:rsidRPr="0081104C" w:rsidRDefault="0029579E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13,275</w:t>
            </w:r>
          </w:p>
        </w:tc>
      </w:tr>
      <w:tr w:rsidR="0029579E" w:rsidRPr="0081104C" w14:paraId="1B9AB54B" w14:textId="77777777" w:rsidTr="00126B63">
        <w:tc>
          <w:tcPr>
            <w:tcW w:w="3960" w:type="dxa"/>
          </w:tcPr>
          <w:p w14:paraId="1B9AB546" w14:textId="77777777" w:rsidR="0029579E" w:rsidRPr="0081104C" w:rsidRDefault="0029579E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14:paraId="1B9AB547" w14:textId="77777777" w:rsidR="0029579E" w:rsidRPr="0081104C" w:rsidRDefault="0029579E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B9AB548" w14:textId="77777777" w:rsidR="0029579E" w:rsidRPr="0081104C" w:rsidRDefault="0029579E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B9AB549" w14:textId="77777777" w:rsidR="0029579E" w:rsidRPr="0081104C" w:rsidRDefault="00DB62F4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1,546</w:t>
            </w:r>
          </w:p>
        </w:tc>
        <w:tc>
          <w:tcPr>
            <w:tcW w:w="1283" w:type="dxa"/>
            <w:vAlign w:val="bottom"/>
          </w:tcPr>
          <w:p w14:paraId="1B9AB54A" w14:textId="77777777" w:rsidR="0029579E" w:rsidRPr="0081104C" w:rsidRDefault="0029579E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</w:tr>
    </w:tbl>
    <w:p w14:paraId="1B9AB54C" w14:textId="494ED85D" w:rsidR="009C7777" w:rsidRPr="0081104C" w:rsidRDefault="009C7777" w:rsidP="00894457">
      <w:pPr>
        <w:tabs>
          <w:tab w:val="left" w:pos="9000"/>
        </w:tabs>
        <w:spacing w:before="240" w:after="120"/>
        <w:ind w:left="547" w:hanging="547"/>
        <w:jc w:val="thaiDistribute"/>
        <w:rPr>
          <w:rFonts w:ascii="Angsana New" w:hAnsi="Angsana New"/>
          <w:w w:val="80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104C">
        <w:rPr>
          <w:rFonts w:ascii="Angsana New" w:hAnsi="Angsana New"/>
          <w:sz w:val="32"/>
          <w:szCs w:val="32"/>
        </w:rPr>
        <w:t>31</w:t>
      </w:r>
      <w:r w:rsidRPr="008110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เงินฝากธนาคารมีอัตราดอกเบี้ยระหว่างร้อยละ </w:t>
      </w:r>
      <w:r w:rsidR="00EA4F03" w:rsidRPr="0081104C">
        <w:rPr>
          <w:rFonts w:ascii="Angsana New" w:hAnsi="Angsana New"/>
          <w:sz w:val="32"/>
          <w:szCs w:val="32"/>
        </w:rPr>
        <w:t>0.</w:t>
      </w:r>
      <w:r w:rsidR="00306F84" w:rsidRPr="0081104C">
        <w:rPr>
          <w:rFonts w:ascii="Angsana New" w:hAnsi="Angsana New"/>
          <w:sz w:val="32"/>
          <w:szCs w:val="32"/>
        </w:rPr>
        <w:t>13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ถึง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EA4F03" w:rsidRPr="0081104C">
        <w:rPr>
          <w:rFonts w:ascii="Angsana New" w:hAnsi="Angsana New"/>
          <w:sz w:val="32"/>
          <w:szCs w:val="32"/>
        </w:rPr>
        <w:t>0.</w:t>
      </w:r>
      <w:r w:rsidR="00306F84" w:rsidRPr="0081104C">
        <w:rPr>
          <w:rFonts w:ascii="Angsana New" w:hAnsi="Angsana New"/>
          <w:sz w:val="32"/>
          <w:szCs w:val="32"/>
        </w:rPr>
        <w:t>25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ต่อปี </w:t>
      </w:r>
      <w:r w:rsidRPr="0081104C">
        <w:rPr>
          <w:rFonts w:ascii="Angsana New" w:hAnsi="Angsana New"/>
          <w:sz w:val="32"/>
          <w:szCs w:val="32"/>
        </w:rPr>
        <w:t>(</w:t>
      </w:r>
      <w:r w:rsidR="00E854E6" w:rsidRPr="0081104C">
        <w:rPr>
          <w:rFonts w:ascii="Angsana New" w:hAnsi="Angsana New"/>
          <w:spacing w:val="-4"/>
          <w:sz w:val="32"/>
          <w:szCs w:val="32"/>
        </w:rPr>
        <w:t>2562</w:t>
      </w:r>
      <w:r w:rsidRPr="0081104C">
        <w:rPr>
          <w:rFonts w:ascii="Angsana New" w:hAnsi="Angsana New"/>
          <w:spacing w:val="-4"/>
          <w:sz w:val="32"/>
          <w:szCs w:val="32"/>
        </w:rPr>
        <w:t>: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A0723F" w:rsidRPr="0081104C">
        <w:rPr>
          <w:rFonts w:ascii="Angsana New" w:hAnsi="Angsana New"/>
          <w:sz w:val="32"/>
          <w:szCs w:val="32"/>
          <w:cs/>
        </w:rPr>
        <w:t>เงินฝากธนาคาร</w:t>
      </w:r>
      <w:r w:rsidR="00A0723F">
        <w:rPr>
          <w:rFonts w:ascii="Angsana New" w:hAnsi="Angsana New" w:hint="cs"/>
          <w:sz w:val="32"/>
          <w:szCs w:val="32"/>
          <w:cs/>
        </w:rPr>
        <w:t>และ</w:t>
      </w:r>
      <w:r w:rsidR="00A0723F" w:rsidRPr="0081104C">
        <w:rPr>
          <w:rFonts w:ascii="Angsana New" w:hAnsi="Angsana New"/>
          <w:spacing w:val="-6"/>
          <w:sz w:val="32"/>
          <w:szCs w:val="32"/>
          <w:cs/>
        </w:rPr>
        <w:t>เงินลงทุนในพันธบัตร</w:t>
      </w:r>
      <w:r w:rsidR="00922929" w:rsidRPr="0081104C">
        <w:rPr>
          <w:rFonts w:ascii="Angsana New" w:hAnsi="Angsana New"/>
          <w:sz w:val="32"/>
          <w:szCs w:val="32"/>
          <w:cs/>
        </w:rPr>
        <w:t>มีอัตราดอกเบี้ย</w:t>
      </w:r>
      <w:r w:rsidRPr="0081104C">
        <w:rPr>
          <w:rFonts w:ascii="Angsana New" w:hAnsi="Angsana New"/>
          <w:sz w:val="32"/>
          <w:szCs w:val="32"/>
          <w:cs/>
        </w:rPr>
        <w:t xml:space="preserve">ร้อยละ </w:t>
      </w:r>
      <w:r w:rsidRPr="0081104C">
        <w:rPr>
          <w:rFonts w:ascii="Angsana New" w:hAnsi="Angsana New"/>
          <w:sz w:val="32"/>
          <w:szCs w:val="32"/>
        </w:rPr>
        <w:t xml:space="preserve">0.80 </w:t>
      </w:r>
      <w:r w:rsidRPr="0081104C">
        <w:rPr>
          <w:rFonts w:ascii="Angsana New" w:hAnsi="Angsana New"/>
          <w:sz w:val="32"/>
          <w:szCs w:val="32"/>
          <w:cs/>
        </w:rPr>
        <w:t>ถึง</w:t>
      </w:r>
      <w:r w:rsidRPr="0081104C">
        <w:rPr>
          <w:rFonts w:ascii="Angsana New" w:hAnsi="Angsana New"/>
          <w:sz w:val="32"/>
          <w:szCs w:val="32"/>
        </w:rPr>
        <w:t xml:space="preserve"> 1.</w:t>
      </w:r>
      <w:r w:rsidR="0029579E" w:rsidRPr="0081104C">
        <w:rPr>
          <w:rFonts w:ascii="Angsana New" w:hAnsi="Angsana New"/>
          <w:sz w:val="32"/>
          <w:szCs w:val="32"/>
        </w:rPr>
        <w:t>69</w:t>
      </w:r>
      <w:r w:rsidRPr="0081104C">
        <w:rPr>
          <w:rFonts w:ascii="Angsana New" w:hAnsi="Angsana New"/>
          <w:sz w:val="32"/>
          <w:szCs w:val="32"/>
          <w:cs/>
        </w:rPr>
        <w:t xml:space="preserve"> ต่อปี</w:t>
      </w:r>
      <w:r w:rsidRPr="0081104C">
        <w:rPr>
          <w:rFonts w:ascii="Angsana New" w:hAnsi="Angsana New"/>
          <w:sz w:val="32"/>
          <w:szCs w:val="32"/>
        </w:rPr>
        <w:t>)</w:t>
      </w:r>
    </w:p>
    <w:p w14:paraId="1B9AB54D" w14:textId="77777777" w:rsidR="00087DD7" w:rsidRPr="0081104C" w:rsidRDefault="0013513A" w:rsidP="00894457">
      <w:pPr>
        <w:spacing w:before="12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pacing w:val="-6"/>
          <w:sz w:val="32"/>
          <w:szCs w:val="32"/>
          <w:cs/>
        </w:rPr>
        <w:t>บริษัทฯได้นำเงินฝากธนาคาร</w:t>
      </w:r>
      <w:r w:rsidRPr="0081104C">
        <w:rPr>
          <w:rFonts w:ascii="Angsana New" w:hAnsi="Angsana New"/>
          <w:spacing w:val="-4"/>
          <w:sz w:val="32"/>
          <w:szCs w:val="32"/>
          <w:cs/>
        </w:rPr>
        <w:t>ไปเป็นหลักทรัพย์ค้ำประกันวงเงินสินเชื่อและการออกหนังสือค้ำประกัน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81104C">
        <w:rPr>
          <w:rFonts w:ascii="Angsana New" w:hAnsi="Angsana New"/>
          <w:spacing w:val="-4"/>
          <w:sz w:val="32"/>
          <w:szCs w:val="32"/>
          <w:cs/>
        </w:rPr>
        <w:t>โดยธนาคารในนามบ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ริษัทฯ </w:t>
      </w:r>
    </w:p>
    <w:p w14:paraId="1B9AB54E" w14:textId="77777777" w:rsidR="0010743E" w:rsidRPr="0081104C" w:rsidRDefault="00705DAA" w:rsidP="00894457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14</w:t>
      </w:r>
      <w:r w:rsidR="008346A6" w:rsidRPr="0081104C">
        <w:rPr>
          <w:rFonts w:ascii="Angsana New" w:hAnsi="Angsana New"/>
          <w:b/>
          <w:bCs/>
          <w:sz w:val="32"/>
          <w:szCs w:val="32"/>
        </w:rPr>
        <w:t>.</w:t>
      </w:r>
      <w:r w:rsidR="008346A6" w:rsidRPr="0081104C">
        <w:rPr>
          <w:rFonts w:ascii="Angsana New" w:hAnsi="Angsana New"/>
          <w:b/>
          <w:bCs/>
          <w:sz w:val="32"/>
          <w:szCs w:val="32"/>
        </w:rPr>
        <w:tab/>
      </w:r>
      <w:r w:rsidR="0010743E" w:rsidRPr="0081104C">
        <w:rPr>
          <w:rFonts w:ascii="Angsana New" w:hAnsi="Angsana New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1B9AB54F" w14:textId="77777777" w:rsidR="00EF6387" w:rsidRPr="0081104C" w:rsidRDefault="00EF6387" w:rsidP="0089445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EF6387" w:rsidRPr="0081104C" w14:paraId="1B9AB552" w14:textId="77777777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0" w14:textId="77777777" w:rsidR="00EF6387" w:rsidRPr="0081104C" w:rsidRDefault="00EF6387" w:rsidP="008944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1" w14:textId="77777777" w:rsidR="00EF6387" w:rsidRPr="0081104C" w:rsidRDefault="00EF6387" w:rsidP="00894457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F6387" w:rsidRPr="0081104C" w14:paraId="1B9AB557" w14:textId="77777777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3" w14:textId="77777777" w:rsidR="00EF6387" w:rsidRPr="0081104C" w:rsidRDefault="00EF6387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4" w14:textId="77777777" w:rsidR="00EF6387" w:rsidRPr="0081104C" w:rsidRDefault="00EF6387" w:rsidP="00894457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5" w14:textId="77777777" w:rsidR="00EF6387" w:rsidRPr="0081104C" w:rsidRDefault="00EF6387" w:rsidP="008944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6" w14:textId="77777777" w:rsidR="00EF6387" w:rsidRPr="0081104C" w:rsidRDefault="00EF6387" w:rsidP="008944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FD7184" w:rsidRPr="0081104C" w14:paraId="1B9AB55F" w14:textId="77777777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8" w14:textId="77777777" w:rsidR="00FD7184" w:rsidRPr="0081104C" w:rsidRDefault="00FD7184" w:rsidP="008944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9" w14:textId="77777777" w:rsidR="00FD7184" w:rsidRPr="0081104C" w:rsidRDefault="00E854E6" w:rsidP="00894457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104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A" w14:textId="77777777" w:rsidR="00FD7184" w:rsidRPr="0081104C" w:rsidRDefault="00E854E6" w:rsidP="00894457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104C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B" w14:textId="77777777" w:rsidR="00FD7184" w:rsidRPr="0081104C" w:rsidRDefault="00E854E6" w:rsidP="00894457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104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C" w14:textId="77777777" w:rsidR="00FD7184" w:rsidRPr="0081104C" w:rsidRDefault="00E854E6" w:rsidP="00894457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104C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D" w14:textId="77777777" w:rsidR="00FD7184" w:rsidRPr="0081104C" w:rsidRDefault="00E854E6" w:rsidP="00894457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104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5E" w14:textId="77777777" w:rsidR="00FD7184" w:rsidRPr="0081104C" w:rsidRDefault="00E854E6" w:rsidP="00894457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104C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FD7184" w:rsidRPr="0081104C" w14:paraId="1B9AB567" w14:textId="77777777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0" w14:textId="77777777" w:rsidR="00FD7184" w:rsidRPr="0081104C" w:rsidRDefault="00FD7184" w:rsidP="008944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1" w14:textId="77777777" w:rsidR="00FD7184" w:rsidRPr="0081104C" w:rsidRDefault="00FD7184" w:rsidP="00894457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2" w14:textId="77777777" w:rsidR="00FD7184" w:rsidRPr="0081104C" w:rsidRDefault="00FD7184" w:rsidP="00894457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3" w14:textId="77777777" w:rsidR="00FD7184" w:rsidRPr="0081104C" w:rsidRDefault="00FD7184" w:rsidP="008944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4" w14:textId="77777777" w:rsidR="00FD7184" w:rsidRPr="0081104C" w:rsidRDefault="00FD7184" w:rsidP="008944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5" w14:textId="77777777" w:rsidR="00FD7184" w:rsidRPr="0081104C" w:rsidRDefault="00FD7184" w:rsidP="00894457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6" w14:textId="77777777" w:rsidR="00FD7184" w:rsidRPr="0081104C" w:rsidRDefault="00FD7184" w:rsidP="00894457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1E9A" w:rsidRPr="0081104C" w14:paraId="1B9AB56F" w14:textId="77777777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9AB568" w14:textId="77777777" w:rsidR="00A81E9A" w:rsidRPr="0081104C" w:rsidRDefault="00A81E9A" w:rsidP="00894457">
            <w:pPr>
              <w:spacing w:line="340" w:lineRule="exact"/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81104C">
              <w:rPr>
                <w:rFonts w:ascii="Angsana New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9" w14:textId="77777777" w:rsidR="00A81E9A" w:rsidRPr="0081104C" w:rsidRDefault="00A81E9A" w:rsidP="0089445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50.0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A" w14:textId="77777777" w:rsidR="00A81E9A" w:rsidRPr="0081104C" w:rsidRDefault="00A81E9A" w:rsidP="0089445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50.0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B" w14:textId="77777777" w:rsidR="00A81E9A" w:rsidRPr="0081104C" w:rsidRDefault="00A81E9A" w:rsidP="0089445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C" w14:textId="77777777" w:rsidR="00A81E9A" w:rsidRPr="0081104C" w:rsidRDefault="00A81E9A" w:rsidP="0089445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D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6E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A81E9A" w:rsidRPr="0081104C" w14:paraId="1B9AB579" w14:textId="77777777" w:rsidTr="00BA7BD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9AB570" w14:textId="77777777" w:rsidR="00A81E9A" w:rsidRPr="0081104C" w:rsidRDefault="00A81E9A" w:rsidP="0089445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1104C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81104C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81104C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71" w14:textId="77777777" w:rsidR="00A81E9A" w:rsidRPr="0081104C" w:rsidRDefault="00A81E9A" w:rsidP="0089445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0.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4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72" w14:textId="77777777" w:rsidR="00A81E9A" w:rsidRPr="0081104C" w:rsidRDefault="00A81E9A" w:rsidP="0089445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0.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4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73" w14:textId="77777777" w:rsidR="00A81E9A" w:rsidRPr="0081104C" w:rsidRDefault="00A81E9A" w:rsidP="0089445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74" w14:textId="77777777" w:rsidR="00A81E9A" w:rsidRPr="0081104C" w:rsidRDefault="00A81E9A" w:rsidP="0089445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75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13,336</w:t>
            </w:r>
          </w:p>
          <w:p w14:paraId="1B9AB576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77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13,336</w:t>
            </w:r>
          </w:p>
          <w:p w14:paraId="1B9AB578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1E9A" w:rsidRPr="0081104C" w14:paraId="1B9AB581" w14:textId="77777777" w:rsidTr="009C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9AB57A" w14:textId="77777777" w:rsidR="00A81E9A" w:rsidRPr="0081104C" w:rsidRDefault="00A81E9A" w:rsidP="0089445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1104C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81104C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81104C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7B" w14:textId="77777777" w:rsidR="00A81E9A" w:rsidRPr="0081104C" w:rsidRDefault="00A81E9A" w:rsidP="0089445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7C" w14:textId="77777777" w:rsidR="00A81E9A" w:rsidRPr="0081104C" w:rsidRDefault="00A81E9A" w:rsidP="0089445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7D" w14:textId="77777777" w:rsidR="00A81E9A" w:rsidRPr="0081104C" w:rsidRDefault="00A81E9A" w:rsidP="0089445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7E" w14:textId="77777777" w:rsidR="00A81E9A" w:rsidRPr="0081104C" w:rsidRDefault="00A81E9A" w:rsidP="0089445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7F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80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</w:tr>
      <w:tr w:rsidR="00A81E9A" w:rsidRPr="0081104C" w14:paraId="1B9AB589" w14:textId="77777777" w:rsidTr="009C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9AB582" w14:textId="77777777" w:rsidR="00A81E9A" w:rsidRPr="0081104C" w:rsidRDefault="00A81E9A" w:rsidP="0089445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1104C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81104C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81104C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83" w14:textId="77777777" w:rsidR="00A81E9A" w:rsidRPr="0081104C" w:rsidRDefault="00A81E9A" w:rsidP="0089445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10.0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84" w14:textId="77777777" w:rsidR="00A81E9A" w:rsidRPr="0081104C" w:rsidRDefault="00A81E9A" w:rsidP="0089445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10.0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85" w14:textId="77777777" w:rsidR="00A81E9A" w:rsidRPr="0081104C" w:rsidRDefault="00A81E9A" w:rsidP="0089445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86" w14:textId="77777777" w:rsidR="00A81E9A" w:rsidRPr="0081104C" w:rsidRDefault="00A81E9A" w:rsidP="0089445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87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88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</w:tr>
      <w:tr w:rsidR="00A81E9A" w:rsidRPr="0081104C" w14:paraId="1B9AB591" w14:textId="77777777" w:rsidTr="009C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9AB58A" w14:textId="77777777" w:rsidR="00A81E9A" w:rsidRPr="0081104C" w:rsidRDefault="00A81E9A" w:rsidP="0089445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81104C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8B" w14:textId="77777777" w:rsidR="00A81E9A" w:rsidRPr="0081104C" w:rsidRDefault="00A81E9A" w:rsidP="0089445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8C" w14:textId="77777777" w:rsidR="00A81E9A" w:rsidRPr="0081104C" w:rsidRDefault="00A81E9A" w:rsidP="0089445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8D" w14:textId="77777777" w:rsidR="00A81E9A" w:rsidRPr="0081104C" w:rsidRDefault="00A81E9A" w:rsidP="0089445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9AB58E" w14:textId="77777777" w:rsidR="00A81E9A" w:rsidRPr="0081104C" w:rsidRDefault="00A81E9A" w:rsidP="0089445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8F" w14:textId="77777777" w:rsidR="00A81E9A" w:rsidRPr="0081104C" w:rsidRDefault="00A81E9A" w:rsidP="00894457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0" w14:textId="77777777" w:rsidR="00A81E9A" w:rsidRPr="0081104C" w:rsidRDefault="00A81E9A" w:rsidP="00894457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1E9A" w:rsidRPr="0081104C" w14:paraId="1B9AB599" w14:textId="77777777" w:rsidTr="00BA7BD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2" w14:textId="77777777" w:rsidR="00A81E9A" w:rsidRPr="0081104C" w:rsidRDefault="00A81E9A" w:rsidP="00894457">
            <w:pPr>
              <w:spacing w:line="340" w:lineRule="exact"/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3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4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5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6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7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8" w14:textId="77777777" w:rsidR="00A81E9A" w:rsidRPr="0081104C" w:rsidRDefault="00A81E9A" w:rsidP="0089445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</w:tr>
      <w:tr w:rsidR="00A81E9A" w:rsidRPr="0081104C" w14:paraId="1B9AB5A1" w14:textId="77777777" w:rsidTr="00BA7BD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A" w14:textId="77777777" w:rsidR="00A81E9A" w:rsidRPr="0081104C" w:rsidRDefault="00A81E9A" w:rsidP="00894457">
            <w:pPr>
              <w:spacing w:line="340" w:lineRule="exact"/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B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C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D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E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9F" w14:textId="77777777" w:rsidR="00A81E9A" w:rsidRPr="0081104C" w:rsidRDefault="00A81E9A" w:rsidP="00894457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1104C">
              <w:rPr>
                <w:rFonts w:ascii="Angsana New" w:hAnsi="Angsana New"/>
                <w:sz w:val="26"/>
                <w:szCs w:val="26"/>
              </w:rPr>
              <w:t>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502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557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A0" w14:textId="77777777" w:rsidR="00A81E9A" w:rsidRPr="0081104C" w:rsidRDefault="00A81E9A" w:rsidP="00894457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1104C">
              <w:rPr>
                <w:rFonts w:ascii="Angsana New" w:hAnsi="Angsana New"/>
                <w:sz w:val="26"/>
                <w:szCs w:val="26"/>
              </w:rPr>
              <w:t>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492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717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81E9A" w:rsidRPr="0081104C" w14:paraId="1B9AB5A9" w14:textId="77777777" w:rsidTr="00BA7BD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A2" w14:textId="77777777" w:rsidR="00A81E9A" w:rsidRPr="0081104C" w:rsidRDefault="00A81E9A" w:rsidP="00894457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A3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A4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A5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A6" w14:textId="77777777" w:rsidR="00A81E9A" w:rsidRPr="0081104C" w:rsidRDefault="00A81E9A" w:rsidP="0089445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A7" w14:textId="77777777" w:rsidR="00A81E9A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</w:t>
            </w:r>
            <w:r w:rsidR="00A81E9A" w:rsidRPr="0081104C">
              <w:rPr>
                <w:rFonts w:ascii="Angsana New" w:hAnsi="Angsana New"/>
                <w:sz w:val="26"/>
                <w:szCs w:val="26"/>
              </w:rPr>
              <w:t>8,</w:t>
            </w:r>
            <w:r w:rsidRPr="0081104C">
              <w:rPr>
                <w:rFonts w:ascii="Angsana New" w:hAnsi="Angsana New"/>
                <w:sz w:val="26"/>
                <w:szCs w:val="26"/>
              </w:rPr>
              <w:t>884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A8" w14:textId="77777777" w:rsidR="00A81E9A" w:rsidRPr="0081104C" w:rsidRDefault="00A81E9A" w:rsidP="00894457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58,724</w:t>
            </w:r>
          </w:p>
        </w:tc>
      </w:tr>
    </w:tbl>
    <w:p w14:paraId="1B9AB5AA" w14:textId="77777777" w:rsidR="00F55D59" w:rsidRPr="0081104C" w:rsidRDefault="00F55D59" w:rsidP="00894457">
      <w:pPr>
        <w:tabs>
          <w:tab w:val="left" w:pos="900"/>
          <w:tab w:val="left" w:pos="2160"/>
          <w:tab w:val="center" w:pos="72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5C243D" w:rsidRPr="0081104C">
        <w:rPr>
          <w:rFonts w:ascii="Angsana New" w:hAnsi="Angsana New"/>
          <w:sz w:val="32"/>
          <w:szCs w:val="32"/>
        </w:rPr>
        <w:t>256</w:t>
      </w:r>
      <w:r w:rsidR="00CB4126" w:rsidRPr="0081104C">
        <w:rPr>
          <w:rFonts w:ascii="Angsana New" w:hAnsi="Angsana New"/>
          <w:sz w:val="32"/>
          <w:szCs w:val="32"/>
        </w:rPr>
        <w:t>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บริษัทฯบันทึกค่าเผื่อการด้อยค่าของเงินลงทุนในบริษัทย่อยจำนวน </w:t>
      </w:r>
      <w:r w:rsidR="00CB4126" w:rsidRPr="0081104C">
        <w:rPr>
          <w:rFonts w:ascii="Angsana New" w:hAnsi="Angsana New"/>
          <w:sz w:val="32"/>
          <w:szCs w:val="32"/>
        </w:rPr>
        <w:t>9.84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1B9AB5AB" w14:textId="77777777" w:rsidR="00EC1FE5" w:rsidRPr="0081104C" w:rsidRDefault="00EC1FE5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9AB5AC" w14:textId="70CF4A87" w:rsidR="00351B52" w:rsidRPr="0081104C" w:rsidRDefault="00351B52" w:rsidP="0089445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บริษัทย่อย</w:t>
      </w:r>
      <w:r w:rsidR="00A0723F">
        <w:rPr>
          <w:rFonts w:ascii="Angsana New" w:hAnsi="Angsana New" w:hint="cs"/>
          <w:b/>
          <w:bCs/>
          <w:sz w:val="32"/>
          <w:szCs w:val="32"/>
          <w:cs/>
        </w:rPr>
        <w:t>ในประเทศ</w:t>
      </w:r>
    </w:p>
    <w:p w14:paraId="773EC626" w14:textId="77777777" w:rsidR="003A5D97" w:rsidRPr="00A0723F" w:rsidRDefault="003A5D97" w:rsidP="003A5D97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spacing w:val="-6"/>
          <w:sz w:val="32"/>
          <w:szCs w:val="32"/>
          <w:u w:val="single"/>
        </w:rPr>
      </w:pPr>
      <w:r w:rsidRPr="00A0723F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proofErr w:type="spellStart"/>
      <w:r w:rsidRPr="00A0723F">
        <w:rPr>
          <w:rFonts w:ascii="Angsana New" w:hAnsi="Angsana New"/>
          <w:sz w:val="32"/>
          <w:szCs w:val="32"/>
          <w:u w:val="single"/>
          <w:cs/>
        </w:rPr>
        <w:t>คริส</w:t>
      </w:r>
      <w:proofErr w:type="spellEnd"/>
      <w:r w:rsidRPr="00A0723F">
        <w:rPr>
          <w:rFonts w:ascii="Angsana New" w:hAnsi="Angsana New"/>
          <w:sz w:val="32"/>
          <w:szCs w:val="32"/>
          <w:u w:val="single"/>
          <w:cs/>
        </w:rPr>
        <w:t>เตียนีและนีลเส</w:t>
      </w:r>
      <w:proofErr w:type="spellStart"/>
      <w:r w:rsidRPr="00A0723F">
        <w:rPr>
          <w:rFonts w:ascii="Angsana New" w:hAnsi="Angsana New"/>
          <w:sz w:val="32"/>
          <w:szCs w:val="32"/>
          <w:u w:val="single"/>
          <w:cs/>
        </w:rPr>
        <w:t>็น</w:t>
      </w:r>
      <w:proofErr w:type="spellEnd"/>
      <w:r w:rsidRPr="00A0723F">
        <w:rPr>
          <w:rFonts w:ascii="Angsana New" w:hAnsi="Angsana New"/>
          <w:sz w:val="32"/>
          <w:szCs w:val="32"/>
          <w:u w:val="single"/>
          <w:cs/>
        </w:rPr>
        <w:t xml:space="preserve"> เอนเนอร์จี โซลูชัน</w:t>
      </w:r>
      <w:proofErr w:type="spellStart"/>
      <w:r w:rsidRPr="00A0723F">
        <w:rPr>
          <w:rFonts w:ascii="Angsana New" w:hAnsi="Angsana New"/>
          <w:sz w:val="32"/>
          <w:szCs w:val="32"/>
          <w:u w:val="single"/>
          <w:cs/>
        </w:rPr>
        <w:t>ส์</w:t>
      </w:r>
      <w:proofErr w:type="spellEnd"/>
      <w:r w:rsidRPr="00A0723F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3E44A5C7" w14:textId="77777777" w:rsidR="003A5D97" w:rsidRPr="0081104C" w:rsidRDefault="003A5D97" w:rsidP="003A5D9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1104C">
        <w:rPr>
          <w:rFonts w:ascii="Angsana New" w:hAnsi="Angsana New"/>
          <w:sz w:val="32"/>
          <w:szCs w:val="32"/>
        </w:rPr>
        <w:t xml:space="preserve">11 </w:t>
      </w:r>
      <w:r w:rsidRPr="0081104C">
        <w:rPr>
          <w:rFonts w:ascii="Angsana New" w:hAnsi="Angsana New"/>
          <w:sz w:val="32"/>
          <w:szCs w:val="32"/>
          <w:cs/>
        </w:rPr>
        <w:t xml:space="preserve">มกราคม </w:t>
      </w:r>
      <w:r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81104C">
        <w:rPr>
          <w:rFonts w:ascii="Angsana New" w:hAnsi="Angsana New"/>
          <w:sz w:val="32"/>
          <w:szCs w:val="32"/>
        </w:rPr>
        <w:t>442</w:t>
      </w:r>
      <w:r w:rsidRPr="0081104C">
        <w:rPr>
          <w:rFonts w:ascii="Angsana New" w:hAnsi="Angsana New"/>
          <w:sz w:val="32"/>
          <w:szCs w:val="32"/>
          <w:cs/>
        </w:rPr>
        <w:t xml:space="preserve"> ได้มีมติอนุมัติให้จัดตั้ง                  บริษัทย่อยในประเทศไทย คือบริษัท 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 เอนเนอร์จี โซลูชัน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 จำกัดโดยมีทุนจดทะเบียนจำนวน </w:t>
      </w:r>
      <w:r w:rsidRPr="0081104C">
        <w:rPr>
          <w:rFonts w:ascii="Angsana New" w:hAnsi="Angsana New"/>
          <w:sz w:val="32"/>
          <w:szCs w:val="32"/>
        </w:rPr>
        <w:t>10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Pr="0081104C">
        <w:rPr>
          <w:rFonts w:ascii="Angsana New" w:hAnsi="Angsana New"/>
          <w:sz w:val="32"/>
          <w:szCs w:val="32"/>
        </w:rPr>
        <w:t>1,000,000</w:t>
      </w:r>
      <w:r w:rsidRPr="0081104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81104C">
        <w:rPr>
          <w:rFonts w:ascii="Angsana New" w:hAnsi="Angsana New"/>
          <w:sz w:val="32"/>
          <w:szCs w:val="32"/>
        </w:rPr>
        <w:t>10</w:t>
      </w:r>
      <w:r w:rsidRPr="0081104C">
        <w:rPr>
          <w:rFonts w:ascii="Angsana New" w:hAnsi="Angsana New"/>
          <w:sz w:val="32"/>
          <w:szCs w:val="32"/>
          <w:cs/>
        </w:rPr>
        <w:t xml:space="preserve"> บาท)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โดยบริษัทฯถือหุ้นในบริษัทย่อยดังกล่าวร้อยละ </w:t>
      </w:r>
      <w:r w:rsidRPr="0081104C">
        <w:rPr>
          <w:rFonts w:ascii="Angsana New" w:hAnsi="Angsana New"/>
          <w:sz w:val="32"/>
          <w:szCs w:val="32"/>
        </w:rPr>
        <w:t>85</w:t>
      </w:r>
      <w:r w:rsidRPr="0081104C">
        <w:rPr>
          <w:rFonts w:ascii="Angsana New" w:hAnsi="Angsana New"/>
          <w:sz w:val="32"/>
          <w:szCs w:val="32"/>
          <w:cs/>
        </w:rPr>
        <w:t xml:space="preserve">  บริษัทย่อยได้จดทะเบียนจัดตั้งบริษัทกับกระทรวงพาณิชย์เมื่อวันที่                                </w:t>
      </w:r>
      <w:r w:rsidRPr="0081104C">
        <w:rPr>
          <w:rFonts w:ascii="Angsana New" w:hAnsi="Angsana New"/>
          <w:sz w:val="32"/>
          <w:szCs w:val="32"/>
        </w:rPr>
        <w:t xml:space="preserve">22 </w:t>
      </w:r>
      <w:r w:rsidRPr="0081104C">
        <w:rPr>
          <w:rFonts w:ascii="Angsana New" w:hAnsi="Angsana New"/>
          <w:sz w:val="32"/>
          <w:szCs w:val="32"/>
          <w:cs/>
        </w:rPr>
        <w:t xml:space="preserve">มกราคม </w:t>
      </w:r>
      <w:r w:rsidRPr="0081104C">
        <w:rPr>
          <w:rFonts w:ascii="Angsana New" w:hAnsi="Angsana New"/>
          <w:sz w:val="32"/>
          <w:szCs w:val="32"/>
        </w:rPr>
        <w:t>2562</w:t>
      </w:r>
    </w:p>
    <w:p w14:paraId="179F0ADE" w14:textId="77777777" w:rsidR="00A0723F" w:rsidRPr="00A0723F" w:rsidRDefault="00A0723F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0723F">
        <w:rPr>
          <w:rFonts w:ascii="Angsana New" w:hAnsi="Angsana New"/>
          <w:sz w:val="32"/>
          <w:szCs w:val="32"/>
          <w:u w:val="single"/>
          <w:cs/>
        </w:rPr>
        <w:t>บริษัท ซีเอ็นอีเอส ดีวัน จำกัด</w:t>
      </w:r>
    </w:p>
    <w:p w14:paraId="1B9AB5AD" w14:textId="367DEAA2" w:rsidR="00FF7938" w:rsidRPr="0081104C" w:rsidRDefault="00FF7938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1104C">
        <w:rPr>
          <w:rFonts w:ascii="Angsana New" w:hAnsi="Angsana New"/>
          <w:sz w:val="32"/>
          <w:szCs w:val="32"/>
        </w:rPr>
        <w:t xml:space="preserve">7 </w:t>
      </w:r>
      <w:r w:rsidRPr="0081104C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 ครั้งที่ </w:t>
      </w:r>
      <w:r w:rsidRPr="0081104C">
        <w:rPr>
          <w:rFonts w:ascii="Angsana New" w:hAnsi="Angsana New"/>
          <w:sz w:val="32"/>
          <w:szCs w:val="32"/>
        </w:rPr>
        <w:t>5/2563</w:t>
      </w:r>
      <w:r w:rsidRPr="0081104C">
        <w:rPr>
          <w:rFonts w:ascii="Angsana New" w:hAnsi="Angsana New"/>
          <w:sz w:val="32"/>
          <w:szCs w:val="32"/>
          <w:cs/>
        </w:rPr>
        <w:t xml:space="preserve"> ได้มีมติอนุมัติให้จัดตั้ง บริษัทใหม่ในประเทศไทย คือบริษัท ซีเอ็นอีเอส ดีวัน จำกัด เพื่อดำเนินธุรกิจพัฒนาพลังงานหมุนเวียนสำหรับผลิตกระแสไฟฟ้า โดยมีทุนจดทะเบียนจำนวน </w:t>
      </w:r>
      <w:r w:rsidRPr="0081104C">
        <w:rPr>
          <w:rFonts w:ascii="Angsana New" w:hAnsi="Angsana New"/>
          <w:sz w:val="32"/>
          <w:szCs w:val="32"/>
        </w:rPr>
        <w:t>2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81104C">
        <w:rPr>
          <w:rFonts w:ascii="Angsana New" w:hAnsi="Angsana New"/>
          <w:sz w:val="32"/>
          <w:szCs w:val="32"/>
        </w:rPr>
        <w:t>200,000</w:t>
      </w:r>
      <w:r w:rsidRPr="0081104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81104C">
        <w:rPr>
          <w:rFonts w:ascii="Angsana New" w:hAnsi="Angsana New"/>
          <w:sz w:val="32"/>
          <w:szCs w:val="32"/>
        </w:rPr>
        <w:t>10</w:t>
      </w:r>
      <w:r w:rsidRPr="0081104C">
        <w:rPr>
          <w:rFonts w:ascii="Angsana New" w:hAnsi="Angsana New"/>
          <w:sz w:val="32"/>
          <w:szCs w:val="32"/>
          <w:cs/>
        </w:rPr>
        <w:t xml:space="preserve"> บาท) ซึ่งจะถือหุ้นโดยบริษัท 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 เอนเนอร์จี โซลูชัน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 (บริษัทย่อย) ในสัดส่วนร้อยละ </w:t>
      </w:r>
      <w:r w:rsidRPr="0081104C">
        <w:rPr>
          <w:rFonts w:ascii="Angsana New" w:hAnsi="Angsana New"/>
          <w:sz w:val="32"/>
          <w:szCs w:val="32"/>
        </w:rPr>
        <w:t>100</w:t>
      </w:r>
      <w:r w:rsidRPr="0081104C">
        <w:rPr>
          <w:rFonts w:ascii="Angsana New" w:hAnsi="Angsana New"/>
          <w:sz w:val="32"/>
          <w:szCs w:val="32"/>
          <w:cs/>
        </w:rPr>
        <w:t xml:space="preserve"> บริษัทย่อยได้จดทะเบียนจัดตั้งบริษัทกับกระทรวงพาณิชย์เมื่อวันที่ </w:t>
      </w:r>
      <w:r w:rsidRPr="0081104C">
        <w:rPr>
          <w:rFonts w:ascii="Angsana New" w:hAnsi="Angsana New"/>
          <w:sz w:val="32"/>
          <w:szCs w:val="32"/>
        </w:rPr>
        <w:t>21</w:t>
      </w:r>
      <w:r w:rsidRPr="0081104C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</w:p>
    <w:p w14:paraId="1B9AB5AE" w14:textId="5B6B1D65" w:rsidR="00D41DB3" w:rsidRPr="0081104C" w:rsidRDefault="00351B52" w:rsidP="0089445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ab/>
      </w:r>
      <w:r w:rsidR="00D41DB3" w:rsidRPr="0081104C">
        <w:rPr>
          <w:rFonts w:ascii="Angsana New" w:hAnsi="Angsana New"/>
          <w:b/>
          <w:bCs/>
          <w:sz w:val="32"/>
          <w:szCs w:val="32"/>
          <w:cs/>
        </w:rPr>
        <w:t>บริษัทย่อยใน</w:t>
      </w:r>
      <w:r w:rsidR="00A0723F">
        <w:rPr>
          <w:rFonts w:ascii="Angsana New" w:hAnsi="Angsana New" w:hint="cs"/>
          <w:b/>
          <w:bCs/>
          <w:sz w:val="32"/>
          <w:szCs w:val="32"/>
          <w:cs/>
        </w:rPr>
        <w:t>ต่างประเทศ</w:t>
      </w:r>
    </w:p>
    <w:p w14:paraId="55CF8574" w14:textId="77777777" w:rsidR="00A0723F" w:rsidRPr="00A0723F" w:rsidRDefault="00A0723F" w:rsidP="0089445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  <w:u w:val="single"/>
        </w:rPr>
      </w:pPr>
      <w:r w:rsidRPr="00A0723F">
        <w:rPr>
          <w:rFonts w:ascii="Angsana New" w:hAnsi="Angsana New"/>
          <w:spacing w:val="-4"/>
          <w:sz w:val="32"/>
          <w:szCs w:val="32"/>
          <w:u w:val="single"/>
          <w:cs/>
        </w:rPr>
        <w:t xml:space="preserve">บริษัท </w:t>
      </w:r>
      <w:proofErr w:type="spellStart"/>
      <w:r w:rsidRPr="00A0723F">
        <w:rPr>
          <w:rFonts w:ascii="Angsana New" w:hAnsi="Angsana New"/>
          <w:spacing w:val="-4"/>
          <w:sz w:val="32"/>
          <w:szCs w:val="32"/>
          <w:u w:val="single"/>
          <w:cs/>
        </w:rPr>
        <w:t>คริส</w:t>
      </w:r>
      <w:proofErr w:type="spellEnd"/>
      <w:r w:rsidRPr="00A0723F">
        <w:rPr>
          <w:rFonts w:ascii="Angsana New" w:hAnsi="Angsana New"/>
          <w:spacing w:val="-4"/>
          <w:sz w:val="32"/>
          <w:szCs w:val="32"/>
          <w:u w:val="single"/>
          <w:cs/>
        </w:rPr>
        <w:t>เตียนีและนีลเส</w:t>
      </w:r>
      <w:proofErr w:type="spellStart"/>
      <w:r w:rsidRPr="00A0723F">
        <w:rPr>
          <w:rFonts w:ascii="Angsana New" w:hAnsi="Angsana New"/>
          <w:spacing w:val="-4"/>
          <w:sz w:val="32"/>
          <w:szCs w:val="32"/>
          <w:u w:val="single"/>
          <w:cs/>
        </w:rPr>
        <w:t>็น</w:t>
      </w:r>
      <w:proofErr w:type="spellEnd"/>
      <w:r w:rsidRPr="00A0723F">
        <w:rPr>
          <w:rFonts w:ascii="Angsana New" w:hAnsi="Angsana New"/>
          <w:spacing w:val="-4"/>
          <w:sz w:val="32"/>
          <w:szCs w:val="32"/>
          <w:u w:val="single"/>
          <w:cs/>
        </w:rPr>
        <w:t xml:space="preserve"> (เมียนมาร์) จำกัด</w:t>
      </w:r>
    </w:p>
    <w:p w14:paraId="1B9AB5B2" w14:textId="6CDC2DA2" w:rsidR="00351B52" w:rsidRPr="0081104C" w:rsidRDefault="00351B52" w:rsidP="0089445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81104C">
        <w:rPr>
          <w:rFonts w:ascii="Angsana New" w:hAnsi="Angsana New"/>
          <w:spacing w:val="-4"/>
          <w:sz w:val="32"/>
          <w:szCs w:val="32"/>
        </w:rPr>
        <w:t xml:space="preserve">9 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81104C">
        <w:rPr>
          <w:rFonts w:ascii="Angsana New" w:hAnsi="Angsana New"/>
          <w:spacing w:val="-4"/>
          <w:sz w:val="32"/>
          <w:szCs w:val="32"/>
        </w:rPr>
        <w:t>2562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บริษัทฯจ่ายชำระเงินลงทุนในบริษัท </w:t>
      </w:r>
      <w:proofErr w:type="spellStart"/>
      <w:r w:rsidRPr="0081104C">
        <w:rPr>
          <w:rFonts w:ascii="Angsana New" w:hAnsi="Angsana New"/>
          <w:spacing w:val="-4"/>
          <w:sz w:val="32"/>
          <w:szCs w:val="32"/>
          <w:cs/>
        </w:rPr>
        <w:t>คริส</w:t>
      </w:r>
      <w:proofErr w:type="spellEnd"/>
      <w:r w:rsidRPr="0081104C">
        <w:rPr>
          <w:rFonts w:ascii="Angsana New" w:hAnsi="Angsana New"/>
          <w:spacing w:val="-4"/>
          <w:sz w:val="32"/>
          <w:szCs w:val="32"/>
          <w:cs/>
        </w:rPr>
        <w:t>เตียนีและนีลเส</w:t>
      </w:r>
      <w:proofErr w:type="spellStart"/>
      <w:r w:rsidRPr="0081104C">
        <w:rPr>
          <w:rFonts w:ascii="Angsana New" w:hAnsi="Angsana New"/>
          <w:spacing w:val="-4"/>
          <w:sz w:val="32"/>
          <w:szCs w:val="32"/>
          <w:cs/>
        </w:rPr>
        <w:t>็น</w:t>
      </w:r>
      <w:proofErr w:type="spellEnd"/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(เมียนมาร์) จำกัด </w:t>
      </w:r>
      <w:r w:rsidR="00697D4D" w:rsidRPr="0081104C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เพิ่มจำนวน </w:t>
      </w:r>
      <w:r w:rsidRPr="0081104C">
        <w:rPr>
          <w:rFonts w:ascii="Angsana New" w:hAnsi="Angsana New"/>
          <w:spacing w:val="-6"/>
          <w:sz w:val="32"/>
          <w:szCs w:val="32"/>
        </w:rPr>
        <w:t>100,000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 (หุ้นสามัญ </w:t>
      </w:r>
      <w:r w:rsidRPr="0081104C">
        <w:rPr>
          <w:rFonts w:ascii="Angsana New" w:hAnsi="Angsana New"/>
          <w:spacing w:val="-6"/>
          <w:sz w:val="32"/>
          <w:szCs w:val="32"/>
        </w:rPr>
        <w:t>100,000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Pr="0081104C">
        <w:rPr>
          <w:rFonts w:ascii="Angsana New" w:hAnsi="Angsana New"/>
          <w:spacing w:val="-6"/>
          <w:sz w:val="32"/>
          <w:szCs w:val="32"/>
        </w:rPr>
        <w:t>1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เหรียญสหรัฐอเมริกา)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โดยบริษัทย่อยได้จดทะเบียนทุนออกจำหน่ายและเรียกชำระเพิ่มเติมดังกล่าวกับคณะกรรมการด้านการลงทุนและการบริหารบริษัทของประเทศเมียนมาร์เมื่อวันที่ </w:t>
      </w:r>
      <w:r w:rsidRPr="0081104C">
        <w:rPr>
          <w:rFonts w:ascii="Angsana New" w:hAnsi="Angsana New"/>
          <w:spacing w:val="-4"/>
          <w:sz w:val="32"/>
          <w:szCs w:val="32"/>
        </w:rPr>
        <w:t>16</w:t>
      </w:r>
      <w:r w:rsidRPr="0081104C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81104C">
        <w:rPr>
          <w:rFonts w:ascii="Angsana New" w:hAnsi="Angsana New"/>
          <w:spacing w:val="-4"/>
          <w:sz w:val="32"/>
          <w:szCs w:val="32"/>
        </w:rPr>
        <w:t>2563</w:t>
      </w:r>
    </w:p>
    <w:p w14:paraId="1B9AB5B5" w14:textId="03914633" w:rsidR="00A55ECE" w:rsidRPr="0081104C" w:rsidRDefault="00705DAA" w:rsidP="003A5D9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pacing w:val="-6"/>
          <w:sz w:val="32"/>
          <w:szCs w:val="32"/>
        </w:rPr>
        <w:t>15</w:t>
      </w:r>
      <w:r w:rsidR="00A55ECE" w:rsidRPr="0081104C">
        <w:rPr>
          <w:rFonts w:ascii="Angsana New" w:hAnsi="Angsana New"/>
          <w:b/>
          <w:bCs/>
          <w:sz w:val="32"/>
          <w:szCs w:val="32"/>
        </w:rPr>
        <w:t>.</w:t>
      </w:r>
      <w:r w:rsidR="00A55ECE" w:rsidRPr="0081104C">
        <w:rPr>
          <w:rFonts w:ascii="Angsana New" w:hAnsi="Angsana New"/>
          <w:b/>
          <w:bCs/>
          <w:sz w:val="32"/>
          <w:szCs w:val="32"/>
        </w:rPr>
        <w:tab/>
      </w:r>
      <w:r w:rsidR="00A55ECE" w:rsidRPr="0081104C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A55ECE" w:rsidRPr="0081104C" w14:paraId="1B9AB5B8" w14:textId="77777777" w:rsidTr="00705DAA">
        <w:trPr>
          <w:cantSplit/>
          <w:trHeight w:val="20"/>
          <w:tblHeader/>
        </w:trPr>
        <w:tc>
          <w:tcPr>
            <w:tcW w:w="5202" w:type="dxa"/>
            <w:tcBorders>
              <w:left w:val="nil"/>
              <w:bottom w:val="nil"/>
              <w:right w:val="nil"/>
            </w:tcBorders>
            <w:vAlign w:val="bottom"/>
          </w:tcPr>
          <w:p w14:paraId="1B9AB5B6" w14:textId="77777777" w:rsidR="00A55ECE" w:rsidRPr="0081104C" w:rsidRDefault="00A55ECE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B7" w14:textId="77777777" w:rsidR="00A55ECE" w:rsidRPr="0081104C" w:rsidRDefault="00A55ECE" w:rsidP="0089445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0723F" w:rsidRPr="0081104C" w14:paraId="5E598EBE" w14:textId="77777777" w:rsidTr="00705DAA">
        <w:trPr>
          <w:cantSplit/>
          <w:trHeight w:val="20"/>
          <w:tblHeader/>
        </w:trPr>
        <w:tc>
          <w:tcPr>
            <w:tcW w:w="5202" w:type="dxa"/>
            <w:tcBorders>
              <w:left w:val="nil"/>
              <w:bottom w:val="nil"/>
              <w:right w:val="nil"/>
            </w:tcBorders>
            <w:vAlign w:val="bottom"/>
          </w:tcPr>
          <w:p w14:paraId="6FDBB21F" w14:textId="77777777" w:rsidR="00A0723F" w:rsidRPr="0081104C" w:rsidRDefault="00A0723F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D30E4" w14:textId="11DAE5F9" w:rsidR="00A0723F" w:rsidRPr="00A0723F" w:rsidRDefault="00A0723F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723F">
              <w:rPr>
                <w:rFonts w:ascii="Angsana New" w:hAnsi="Angsana New"/>
                <w:sz w:val="28"/>
                <w:szCs w:val="28"/>
              </w:rPr>
              <w:t>31</w:t>
            </w:r>
            <w:r w:rsidRPr="00A072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072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A55ECE" w:rsidRPr="0081104C" w14:paraId="1B9AB5BB" w14:textId="77777777" w:rsidTr="00705DAA">
        <w:trPr>
          <w:cantSplit/>
          <w:trHeight w:val="20"/>
          <w:tblHeader/>
        </w:trPr>
        <w:tc>
          <w:tcPr>
            <w:tcW w:w="5202" w:type="dxa"/>
            <w:tcBorders>
              <w:left w:val="nil"/>
              <w:bottom w:val="nil"/>
              <w:right w:val="nil"/>
            </w:tcBorders>
            <w:vAlign w:val="bottom"/>
          </w:tcPr>
          <w:p w14:paraId="1B9AB5B9" w14:textId="77777777" w:rsidR="00A55ECE" w:rsidRPr="0081104C" w:rsidRDefault="00A55ECE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BA" w14:textId="77777777" w:rsidR="00A55ECE" w:rsidRPr="0081104C" w:rsidRDefault="00A55ECE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55ECE" w:rsidRPr="0081104C" w14:paraId="1B9AB5BF" w14:textId="77777777" w:rsidTr="00705DAA">
        <w:trPr>
          <w:cantSplit/>
          <w:trHeight w:val="20"/>
          <w:tblHeader/>
        </w:trPr>
        <w:tc>
          <w:tcPr>
            <w:tcW w:w="5202" w:type="dxa"/>
            <w:tcBorders>
              <w:left w:val="nil"/>
              <w:bottom w:val="nil"/>
              <w:right w:val="nil"/>
            </w:tcBorders>
            <w:vAlign w:val="bottom"/>
          </w:tcPr>
          <w:p w14:paraId="1B9AB5BC" w14:textId="77777777" w:rsidR="00A55ECE" w:rsidRPr="0081104C" w:rsidRDefault="00A55ECE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BD" w14:textId="77777777" w:rsidR="00A55ECE" w:rsidRPr="0081104C" w:rsidRDefault="00A55ECE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BE" w14:textId="77777777" w:rsidR="00A55ECE" w:rsidRPr="0081104C" w:rsidRDefault="00A55ECE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705DAA" w:rsidRPr="0081104C" w14:paraId="1B9AB5C7" w14:textId="77777777" w:rsidTr="00705DAA">
        <w:trPr>
          <w:cantSplit/>
          <w:trHeight w:val="20"/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C4" w14:textId="77777777" w:rsidR="00705DAA" w:rsidRPr="0081104C" w:rsidRDefault="00705DAA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C5" w14:textId="77777777" w:rsidR="00705DAA" w:rsidRPr="0081104C" w:rsidRDefault="00705DAA" w:rsidP="008944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C6" w14:textId="77777777" w:rsidR="00705DAA" w:rsidRPr="0081104C" w:rsidRDefault="00705DAA" w:rsidP="008944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05DAA" w:rsidRPr="0081104C" w14:paraId="1B9AB5CB" w14:textId="77777777" w:rsidTr="00705DAA">
        <w:trPr>
          <w:cantSplit/>
          <w:trHeight w:val="20"/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C8" w14:textId="77777777" w:rsidR="00705DAA" w:rsidRPr="0081104C" w:rsidRDefault="00705DAA" w:rsidP="0089445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เงินลงทุนทั่วไป 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81104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C9" w14:textId="77777777" w:rsidR="00705DAA" w:rsidRPr="0081104C" w:rsidRDefault="00705DAA" w:rsidP="008944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CA" w14:textId="77777777" w:rsidR="00705DAA" w:rsidRPr="0081104C" w:rsidRDefault="00705DAA" w:rsidP="008944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05DAA" w:rsidRPr="0081104C" w14:paraId="1B9AB5CF" w14:textId="77777777" w:rsidTr="00705DAA">
        <w:trPr>
          <w:cantSplit/>
          <w:trHeight w:val="20"/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CC" w14:textId="77777777" w:rsidR="00705DAA" w:rsidRPr="0081104C" w:rsidRDefault="00705DAA" w:rsidP="00894457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เต็ล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CD" w14:textId="77777777" w:rsidR="00705DAA" w:rsidRPr="0081104C" w:rsidRDefault="00705DAA" w:rsidP="00A0723F">
            <w:pPr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CE" w14:textId="77777777" w:rsidR="00705DAA" w:rsidRPr="0081104C" w:rsidRDefault="00705DAA" w:rsidP="00894457">
            <w:pPr>
              <w:tabs>
                <w:tab w:val="decimal" w:pos="12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705DAA" w:rsidRPr="0081104C" w14:paraId="1B9AB5D4" w14:textId="77777777" w:rsidTr="00705DAA">
        <w:trPr>
          <w:cantSplit/>
          <w:trHeight w:val="20"/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D0" w14:textId="77777777" w:rsidR="00705DAA" w:rsidRPr="0081104C" w:rsidRDefault="00705DAA" w:rsidP="00894457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แอนด์ คอน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แทรคเต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>อร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</w:p>
          <w:p w14:paraId="1B9AB5D1" w14:textId="77777777" w:rsidR="00705DAA" w:rsidRPr="0081104C" w:rsidRDefault="00705DAA" w:rsidP="00894457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   ไพรเวท ลิมิ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D2" w14:textId="77777777" w:rsidR="00705DAA" w:rsidRPr="0081104C" w:rsidRDefault="00705DAA" w:rsidP="00A0723F">
            <w:pPr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104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D3" w14:textId="77777777" w:rsidR="00705DAA" w:rsidRPr="0081104C" w:rsidRDefault="00705DAA" w:rsidP="0089445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103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  <w:tr w:rsidR="00705DAA" w:rsidRPr="0081104C" w14:paraId="1B9AB5D8" w14:textId="77777777" w:rsidTr="00705DAA">
        <w:trPr>
          <w:cantSplit/>
          <w:trHeight w:val="20"/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D5" w14:textId="77777777" w:rsidR="00705DAA" w:rsidRPr="0081104C" w:rsidRDefault="00705DAA" w:rsidP="0089445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D6" w14:textId="77777777" w:rsidR="00705DAA" w:rsidRPr="0081104C" w:rsidRDefault="00705DAA" w:rsidP="008944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5D7" w14:textId="77777777" w:rsidR="00705DAA" w:rsidRPr="0081104C" w:rsidRDefault="00705DAA" w:rsidP="0089445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</w:tbl>
    <w:p w14:paraId="042C5C61" w14:textId="77777777" w:rsidR="00A0723F" w:rsidRDefault="00A0723F" w:rsidP="008944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B9AB5D9" w14:textId="34E0A87E" w:rsidR="00FF7938" w:rsidRPr="0081104C" w:rsidRDefault="00FF7938" w:rsidP="008944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821E49" w:rsidRPr="0081104C" w14:paraId="1B9AB5DC" w14:textId="77777777" w:rsidTr="00886719">
        <w:trPr>
          <w:trHeight w:val="376"/>
          <w:tblHeader/>
        </w:trPr>
        <w:tc>
          <w:tcPr>
            <w:tcW w:w="5328" w:type="dxa"/>
            <w:vAlign w:val="bottom"/>
          </w:tcPr>
          <w:p w14:paraId="1B9AB5DA" w14:textId="1D5FA416" w:rsidR="00821E49" w:rsidRPr="0081104C" w:rsidRDefault="00A0723F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br w:type="page"/>
            </w:r>
          </w:p>
        </w:tc>
        <w:tc>
          <w:tcPr>
            <w:tcW w:w="3900" w:type="dxa"/>
            <w:gridSpan w:val="2"/>
            <w:vAlign w:val="bottom"/>
          </w:tcPr>
          <w:p w14:paraId="1B9AB5DB" w14:textId="77777777" w:rsidR="00821E49" w:rsidRPr="0081104C" w:rsidRDefault="00821E49" w:rsidP="00894457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A0723F" w:rsidRPr="0081104C" w14:paraId="38B295B7" w14:textId="77777777" w:rsidTr="00886719">
        <w:trPr>
          <w:trHeight w:val="80"/>
          <w:tblHeader/>
        </w:trPr>
        <w:tc>
          <w:tcPr>
            <w:tcW w:w="5328" w:type="dxa"/>
          </w:tcPr>
          <w:p w14:paraId="027E2077" w14:textId="77777777" w:rsidR="00A0723F" w:rsidRPr="0081104C" w:rsidRDefault="00A0723F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3BB0348C" w14:textId="77777777" w:rsidR="00A0723F" w:rsidRPr="0081104C" w:rsidRDefault="00A0723F" w:rsidP="00A0723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71DCA4FE" w14:textId="5514E345" w:rsidR="00A0723F" w:rsidRPr="0081104C" w:rsidRDefault="00A0723F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pacing w:val="-5"/>
                <w:sz w:val="28"/>
                <w:szCs w:val="28"/>
              </w:rPr>
              <w:t>31</w:t>
            </w:r>
            <w:r w:rsidRPr="0081104C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81104C">
              <w:rPr>
                <w:rFonts w:ascii="Angsana New" w:hAnsi="Angsana New"/>
                <w:spacing w:val="-5"/>
                <w:sz w:val="28"/>
                <w:szCs w:val="28"/>
              </w:rPr>
              <w:t>2563</w:t>
            </w:r>
          </w:p>
        </w:tc>
      </w:tr>
      <w:tr w:rsidR="00821E49" w:rsidRPr="0081104C" w14:paraId="1B9AB5E4" w14:textId="77777777" w:rsidTr="00886719">
        <w:trPr>
          <w:trHeight w:val="80"/>
          <w:tblHeader/>
        </w:trPr>
        <w:tc>
          <w:tcPr>
            <w:tcW w:w="5328" w:type="dxa"/>
          </w:tcPr>
          <w:p w14:paraId="1B9AB5E0" w14:textId="77777777" w:rsidR="00821E49" w:rsidRPr="0081104C" w:rsidRDefault="00821E49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1B9AB5E1" w14:textId="1A4FFB8F" w:rsidR="00821E49" w:rsidRPr="0081104C" w:rsidRDefault="00821E49" w:rsidP="00A0723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1B9AB5E2" w14:textId="1EC26219" w:rsidR="00821E49" w:rsidRPr="0081104C" w:rsidRDefault="00A0723F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/                    </w:t>
            </w:r>
            <w:r w:rsidR="00821E49" w:rsidRPr="0081104C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</w:t>
            </w:r>
          </w:p>
          <w:p w14:paraId="1B9AB5E3" w14:textId="77777777" w:rsidR="00821E49" w:rsidRPr="0081104C" w:rsidRDefault="00821E4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เฉพาะกิจการ</w:t>
            </w:r>
          </w:p>
        </w:tc>
      </w:tr>
      <w:tr w:rsidR="00821E49" w:rsidRPr="0081104C" w14:paraId="1B9AB5E8" w14:textId="77777777" w:rsidTr="00886719">
        <w:trPr>
          <w:trHeight w:val="387"/>
        </w:trPr>
        <w:tc>
          <w:tcPr>
            <w:tcW w:w="5328" w:type="dxa"/>
          </w:tcPr>
          <w:p w14:paraId="1B9AB5E5" w14:textId="77777777" w:rsidR="00821E49" w:rsidRPr="0081104C" w:rsidRDefault="00705DAA" w:rsidP="00894457">
            <w:pPr>
              <w:ind w:left="165" w:right="244" w:hanging="18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ตราสารทุนที่กำหนดให้วัดมูลค่าด้วยมูลค่ายุติธรรมในกำไรขาดทุนเบ็ดเสร็จอื่น</w:t>
            </w:r>
          </w:p>
        </w:tc>
        <w:tc>
          <w:tcPr>
            <w:tcW w:w="1950" w:type="dxa"/>
          </w:tcPr>
          <w:p w14:paraId="1B9AB5E6" w14:textId="77777777" w:rsidR="00821E49" w:rsidRPr="0081104C" w:rsidRDefault="00821E49" w:rsidP="00A0723F">
            <w:pPr>
              <w:tabs>
                <w:tab w:val="decimal" w:pos="978"/>
              </w:tabs>
              <w:ind w:right="244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1B9AB5E7" w14:textId="77777777" w:rsidR="00821E49" w:rsidRPr="0081104C" w:rsidRDefault="00821E49" w:rsidP="0089445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45D" w:rsidRPr="0081104C" w14:paraId="1B9AB5EC" w14:textId="77777777" w:rsidTr="00FC3AA3">
        <w:trPr>
          <w:trHeight w:val="408"/>
        </w:trPr>
        <w:tc>
          <w:tcPr>
            <w:tcW w:w="5328" w:type="dxa"/>
          </w:tcPr>
          <w:p w14:paraId="1B9AB5E9" w14:textId="77777777" w:rsidR="00FF645D" w:rsidRPr="0081104C" w:rsidRDefault="00FF645D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950" w:type="dxa"/>
            <w:vAlign w:val="bottom"/>
          </w:tcPr>
          <w:p w14:paraId="1B9AB5EA" w14:textId="77777777" w:rsidR="00FF645D" w:rsidRPr="0081104C" w:rsidRDefault="00FF645D" w:rsidP="00A0723F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1B9AB5EB" w14:textId="77777777" w:rsidR="00FF645D" w:rsidRPr="0081104C" w:rsidRDefault="00FF645D" w:rsidP="00894457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E49" w:rsidRPr="0081104C" w14:paraId="1B9AB5F0" w14:textId="77777777" w:rsidTr="00FC3AA3">
        <w:trPr>
          <w:trHeight w:val="408"/>
        </w:trPr>
        <w:tc>
          <w:tcPr>
            <w:tcW w:w="5328" w:type="dxa"/>
            <w:hideMark/>
          </w:tcPr>
          <w:p w14:paraId="1B9AB5ED" w14:textId="77777777" w:rsidR="00821E49" w:rsidRPr="0081104C" w:rsidRDefault="00821E49" w:rsidP="00894457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เต็ล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950" w:type="dxa"/>
            <w:vAlign w:val="bottom"/>
          </w:tcPr>
          <w:p w14:paraId="1B9AB5EE" w14:textId="034B55C3" w:rsidR="00821E49" w:rsidRPr="0081104C" w:rsidRDefault="00821E49" w:rsidP="00A0723F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1B9AB5EF" w14:textId="77777777" w:rsidR="00821E49" w:rsidRPr="0081104C" w:rsidRDefault="00705DAA" w:rsidP="00894457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1E49" w:rsidRPr="0081104C" w14:paraId="1B9AB5F4" w14:textId="77777777" w:rsidTr="00FC3AA3">
        <w:trPr>
          <w:trHeight w:val="408"/>
        </w:trPr>
        <w:tc>
          <w:tcPr>
            <w:tcW w:w="5328" w:type="dxa"/>
          </w:tcPr>
          <w:p w14:paraId="1B9AB5F1" w14:textId="1406410D" w:rsidR="00821E49" w:rsidRPr="0081104C" w:rsidRDefault="00821E49" w:rsidP="00894457">
            <w:pPr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แอนด์ คอน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แทรคเต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>อร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0723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ไพรเวท</w:t>
            </w:r>
            <w:r w:rsidR="00FF645D" w:rsidRPr="0081104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ลิมิ</w:t>
            </w:r>
            <w:proofErr w:type="spellStart"/>
            <w:r w:rsidRPr="0081104C">
              <w:rPr>
                <w:rFonts w:ascii="Angsana New" w:hAnsi="Angsana New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950" w:type="dxa"/>
            <w:vAlign w:val="bottom"/>
          </w:tcPr>
          <w:p w14:paraId="1B9AB5F2" w14:textId="7C25DBB3" w:rsidR="00821E49" w:rsidRPr="0081104C" w:rsidRDefault="00821E49" w:rsidP="00A0723F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1B9AB5F3" w14:textId="77777777" w:rsidR="00821E49" w:rsidRPr="0081104C" w:rsidRDefault="00705DAA" w:rsidP="0089445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106,677</w:t>
            </w:r>
          </w:p>
        </w:tc>
      </w:tr>
      <w:tr w:rsidR="00821E49" w:rsidRPr="0081104C" w14:paraId="1B9AB5FC" w14:textId="77777777" w:rsidTr="00FC3AA3">
        <w:trPr>
          <w:trHeight w:val="408"/>
        </w:trPr>
        <w:tc>
          <w:tcPr>
            <w:tcW w:w="5328" w:type="dxa"/>
            <w:vAlign w:val="bottom"/>
          </w:tcPr>
          <w:p w14:paraId="1B9AB5F9" w14:textId="77777777" w:rsidR="00821E49" w:rsidRPr="0081104C" w:rsidRDefault="00821E49" w:rsidP="00894457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705DAA" w:rsidRPr="0081104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="005B717C" w:rsidRPr="0081104C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="00705DAA" w:rsidRPr="0081104C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B9AB5FA" w14:textId="3156108F" w:rsidR="00821E49" w:rsidRPr="0081104C" w:rsidRDefault="00821E49" w:rsidP="00A0723F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1B9AB5FB" w14:textId="77777777" w:rsidR="00821E49" w:rsidRPr="0081104C" w:rsidRDefault="00705DAA" w:rsidP="0089445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106,677</w:t>
            </w:r>
          </w:p>
        </w:tc>
      </w:tr>
    </w:tbl>
    <w:p w14:paraId="1B9AB5FE" w14:textId="77777777" w:rsidR="00F74785" w:rsidRPr="0081104C" w:rsidRDefault="00351B52" w:rsidP="00894457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17</w:t>
      </w:r>
      <w:r w:rsidR="00F74785" w:rsidRPr="0081104C">
        <w:rPr>
          <w:rFonts w:ascii="Angsana New" w:hAnsi="Angsana New"/>
          <w:b/>
          <w:bCs/>
          <w:sz w:val="32"/>
          <w:szCs w:val="32"/>
        </w:rPr>
        <w:t>.</w:t>
      </w:r>
      <w:r w:rsidR="00F74785" w:rsidRPr="0081104C">
        <w:rPr>
          <w:rFonts w:ascii="Angsana New" w:hAnsi="Angsana New"/>
          <w:b/>
          <w:bCs/>
          <w:sz w:val="32"/>
          <w:szCs w:val="32"/>
        </w:rPr>
        <w:tab/>
      </w:r>
      <w:r w:rsidR="00140BF6" w:rsidRPr="0081104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1560"/>
        <w:gridCol w:w="1560"/>
        <w:gridCol w:w="1560"/>
      </w:tblGrid>
      <w:tr w:rsidR="00B85EB5" w:rsidRPr="0081104C" w14:paraId="1B9AB601" w14:textId="77777777" w:rsidTr="00A0723F">
        <w:tc>
          <w:tcPr>
            <w:tcW w:w="4518" w:type="dxa"/>
            <w:vAlign w:val="bottom"/>
          </w:tcPr>
          <w:p w14:paraId="1B9AB5FF" w14:textId="77777777" w:rsidR="00B85EB5" w:rsidRPr="0081104C" w:rsidRDefault="00F74785" w:rsidP="00894457">
            <w:pPr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680" w:type="dxa"/>
            <w:gridSpan w:val="3"/>
            <w:vAlign w:val="bottom"/>
          </w:tcPr>
          <w:p w14:paraId="1B9AB600" w14:textId="77777777" w:rsidR="00B85EB5" w:rsidRPr="0081104C" w:rsidRDefault="00D11C79" w:rsidP="00894457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85EB5" w:rsidRPr="0081104C" w14:paraId="1B9AB604" w14:textId="77777777" w:rsidTr="00A0723F">
        <w:tc>
          <w:tcPr>
            <w:tcW w:w="4518" w:type="dxa"/>
            <w:vAlign w:val="bottom"/>
          </w:tcPr>
          <w:p w14:paraId="1B9AB602" w14:textId="77777777" w:rsidR="00B85EB5" w:rsidRPr="0081104C" w:rsidRDefault="00B85EB5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1B9AB603" w14:textId="77777777" w:rsidR="00B85EB5" w:rsidRPr="0081104C" w:rsidRDefault="00B85EB5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B5" w:rsidRPr="0081104C" w14:paraId="1B9AB609" w14:textId="77777777" w:rsidTr="00A0723F">
        <w:tc>
          <w:tcPr>
            <w:tcW w:w="4518" w:type="dxa"/>
            <w:vAlign w:val="bottom"/>
          </w:tcPr>
          <w:p w14:paraId="1B9AB605" w14:textId="77777777" w:rsidR="00B85EB5" w:rsidRPr="0081104C" w:rsidRDefault="00B85EB5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B9AB606" w14:textId="77777777" w:rsidR="00B85EB5" w:rsidRPr="0081104C" w:rsidRDefault="00B85EB5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0" w:type="dxa"/>
            <w:vAlign w:val="bottom"/>
          </w:tcPr>
          <w:p w14:paraId="1B9AB607" w14:textId="77777777" w:rsidR="00B85EB5" w:rsidRPr="0081104C" w:rsidRDefault="00B85EB5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560" w:type="dxa"/>
            <w:vAlign w:val="bottom"/>
          </w:tcPr>
          <w:p w14:paraId="1B9AB608" w14:textId="77777777" w:rsidR="00B85EB5" w:rsidRPr="0081104C" w:rsidRDefault="00B85EB5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85EB5" w:rsidRPr="0081104C" w14:paraId="1B9AB60E" w14:textId="77777777" w:rsidTr="00A0723F">
        <w:tc>
          <w:tcPr>
            <w:tcW w:w="4518" w:type="dxa"/>
            <w:vAlign w:val="bottom"/>
          </w:tcPr>
          <w:p w14:paraId="1B9AB60A" w14:textId="77777777" w:rsidR="00B85EB5" w:rsidRPr="0081104C" w:rsidRDefault="00351B52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60" w:type="dxa"/>
            <w:vAlign w:val="bottom"/>
          </w:tcPr>
          <w:p w14:paraId="1B9AB60B" w14:textId="77777777" w:rsidR="00B85EB5" w:rsidRPr="0081104C" w:rsidRDefault="00B85EB5" w:rsidP="0089445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B9AB60C" w14:textId="77777777" w:rsidR="00B85EB5" w:rsidRPr="0081104C" w:rsidRDefault="00B85EB5" w:rsidP="008944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B9AB60D" w14:textId="77777777" w:rsidR="00B85EB5" w:rsidRPr="0081104C" w:rsidRDefault="00B85EB5" w:rsidP="0089445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579E" w:rsidRPr="0081104C" w14:paraId="1B9AB613" w14:textId="77777777" w:rsidTr="00A0723F">
        <w:tc>
          <w:tcPr>
            <w:tcW w:w="4518" w:type="dxa"/>
            <w:vAlign w:val="bottom"/>
          </w:tcPr>
          <w:p w14:paraId="1B9AB60F" w14:textId="77777777" w:rsidR="0029579E" w:rsidRPr="0081104C" w:rsidRDefault="0029579E" w:rsidP="00894457">
            <w:pPr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2562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1B9AB610" w14:textId="77777777" w:rsidR="0029579E" w:rsidRPr="0081104C" w:rsidRDefault="0029579E" w:rsidP="00894457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200,416</w:t>
            </w:r>
          </w:p>
        </w:tc>
        <w:tc>
          <w:tcPr>
            <w:tcW w:w="1560" w:type="dxa"/>
            <w:vAlign w:val="bottom"/>
          </w:tcPr>
          <w:p w14:paraId="1B9AB611" w14:textId="77777777" w:rsidR="0029579E" w:rsidRPr="0081104C" w:rsidRDefault="0029579E" w:rsidP="00894457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6,381</w:t>
            </w:r>
          </w:p>
        </w:tc>
        <w:tc>
          <w:tcPr>
            <w:tcW w:w="1560" w:type="dxa"/>
            <w:vAlign w:val="bottom"/>
          </w:tcPr>
          <w:p w14:paraId="1B9AB612" w14:textId="77777777" w:rsidR="0029579E" w:rsidRPr="0081104C" w:rsidRDefault="0029579E" w:rsidP="00894457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206,797</w:t>
            </w:r>
          </w:p>
        </w:tc>
      </w:tr>
      <w:tr w:rsidR="0029579E" w:rsidRPr="0081104C" w14:paraId="1B9AB618" w14:textId="77777777" w:rsidTr="00A0723F">
        <w:tc>
          <w:tcPr>
            <w:tcW w:w="4518" w:type="dxa"/>
            <w:vAlign w:val="bottom"/>
          </w:tcPr>
          <w:p w14:paraId="1B9AB614" w14:textId="77777777" w:rsidR="0029579E" w:rsidRPr="0081104C" w:rsidRDefault="0029579E" w:rsidP="00894457">
            <w:pPr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ผลกำไร</w:t>
            </w: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ขาดทุน)จากการเปลี่ยนแปลงมูลค่ายุติธรรม</w:t>
            </w:r>
          </w:p>
        </w:tc>
        <w:tc>
          <w:tcPr>
            <w:tcW w:w="1560" w:type="dxa"/>
            <w:vAlign w:val="bottom"/>
          </w:tcPr>
          <w:p w14:paraId="1B9AB615" w14:textId="77777777" w:rsidR="0029579E" w:rsidRPr="0081104C" w:rsidRDefault="0029579E" w:rsidP="00894457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33,324</w:t>
            </w:r>
          </w:p>
        </w:tc>
        <w:tc>
          <w:tcPr>
            <w:tcW w:w="1560" w:type="dxa"/>
            <w:vAlign w:val="bottom"/>
          </w:tcPr>
          <w:p w14:paraId="1B9AB616" w14:textId="77777777" w:rsidR="0029579E" w:rsidRPr="0081104C" w:rsidRDefault="0029579E" w:rsidP="00894457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(2,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601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1B9AB617" w14:textId="77777777" w:rsidR="0029579E" w:rsidRPr="0081104C" w:rsidRDefault="0029579E" w:rsidP="00894457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30,723</w:t>
            </w:r>
          </w:p>
        </w:tc>
      </w:tr>
      <w:tr w:rsidR="0029579E" w:rsidRPr="0081104C" w14:paraId="1B9AB61D" w14:textId="77777777" w:rsidTr="00A0723F">
        <w:tc>
          <w:tcPr>
            <w:tcW w:w="4518" w:type="dxa"/>
            <w:vAlign w:val="bottom"/>
          </w:tcPr>
          <w:p w14:paraId="1B9AB619" w14:textId="77777777" w:rsidR="0029579E" w:rsidRPr="0081104C" w:rsidRDefault="0029579E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560" w:type="dxa"/>
            <w:vAlign w:val="bottom"/>
          </w:tcPr>
          <w:p w14:paraId="1B9AB61A" w14:textId="77777777" w:rsidR="0029579E" w:rsidRPr="0081104C" w:rsidRDefault="0029579E" w:rsidP="00894457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1560" w:type="dxa"/>
            <w:vAlign w:val="bottom"/>
          </w:tcPr>
          <w:p w14:paraId="1B9AB61B" w14:textId="77777777" w:rsidR="0029579E" w:rsidRPr="0081104C" w:rsidRDefault="0029579E" w:rsidP="00894457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B9AB61C" w14:textId="77777777" w:rsidR="0029579E" w:rsidRPr="0081104C" w:rsidRDefault="0029579E" w:rsidP="00894457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</w:tr>
      <w:tr w:rsidR="0029579E" w:rsidRPr="0081104C" w14:paraId="1B9AB622" w14:textId="77777777" w:rsidTr="00A0723F">
        <w:tc>
          <w:tcPr>
            <w:tcW w:w="4518" w:type="dxa"/>
            <w:vAlign w:val="bottom"/>
          </w:tcPr>
          <w:p w14:paraId="1B9AB61E" w14:textId="77777777" w:rsidR="0029579E" w:rsidRPr="0081104C" w:rsidRDefault="0029579E" w:rsidP="00894457">
            <w:pPr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2562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1B9AB61F" w14:textId="77777777" w:rsidR="0029579E" w:rsidRPr="0081104C" w:rsidRDefault="0029579E" w:rsidP="00894457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233,696</w:t>
            </w:r>
          </w:p>
        </w:tc>
        <w:tc>
          <w:tcPr>
            <w:tcW w:w="1560" w:type="dxa"/>
            <w:vAlign w:val="bottom"/>
          </w:tcPr>
          <w:p w14:paraId="1B9AB620" w14:textId="77777777" w:rsidR="0029579E" w:rsidRPr="0081104C" w:rsidRDefault="0029579E" w:rsidP="00894457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  <w:tc>
          <w:tcPr>
            <w:tcW w:w="1560" w:type="dxa"/>
            <w:vAlign w:val="bottom"/>
          </w:tcPr>
          <w:p w14:paraId="1B9AB621" w14:textId="77777777" w:rsidR="0029579E" w:rsidRPr="0081104C" w:rsidRDefault="0029579E" w:rsidP="00894457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237,476</w:t>
            </w:r>
          </w:p>
        </w:tc>
      </w:tr>
      <w:tr w:rsidR="00886293" w:rsidRPr="0081104C" w14:paraId="1B9AB627" w14:textId="77777777" w:rsidTr="00A0723F">
        <w:tc>
          <w:tcPr>
            <w:tcW w:w="4518" w:type="dxa"/>
            <w:vAlign w:val="bottom"/>
          </w:tcPr>
          <w:p w14:paraId="1B9AB623" w14:textId="77777777" w:rsidR="00886293" w:rsidRPr="0081104C" w:rsidRDefault="00886293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60" w:type="dxa"/>
            <w:vAlign w:val="bottom"/>
          </w:tcPr>
          <w:p w14:paraId="1B9AB624" w14:textId="77777777" w:rsidR="00886293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50</w:t>
            </w:r>
            <w:r w:rsidR="00886293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60" w:type="dxa"/>
            <w:vAlign w:val="bottom"/>
          </w:tcPr>
          <w:p w14:paraId="1B9AB625" w14:textId="77777777" w:rsidR="00886293" w:rsidRPr="0081104C" w:rsidRDefault="00886293" w:rsidP="00894457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B9AB626" w14:textId="77777777" w:rsidR="00886293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50</w:t>
            </w:r>
            <w:r w:rsidR="00886293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86293" w:rsidRPr="0081104C" w14:paraId="1B9AB62C" w14:textId="77777777" w:rsidTr="00A0723F">
        <w:tc>
          <w:tcPr>
            <w:tcW w:w="4518" w:type="dxa"/>
            <w:vAlign w:val="bottom"/>
          </w:tcPr>
          <w:p w14:paraId="1B9AB628" w14:textId="77777777" w:rsidR="00886293" w:rsidRPr="0081104C" w:rsidRDefault="00886293" w:rsidP="00894457">
            <w:pPr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1B9AB629" w14:textId="77777777" w:rsidR="00886293" w:rsidRPr="0081104C" w:rsidRDefault="004649BB" w:rsidP="0089445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283</w:t>
            </w:r>
            <w:r w:rsidR="00886293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560" w:type="dxa"/>
            <w:vAlign w:val="bottom"/>
          </w:tcPr>
          <w:p w14:paraId="1B9AB62A" w14:textId="77777777" w:rsidR="00886293" w:rsidRPr="0081104C" w:rsidRDefault="004649BB" w:rsidP="0089445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</w:t>
            </w:r>
            <w:r w:rsidR="00886293" w:rsidRPr="0081104C">
              <w:rPr>
                <w:rFonts w:ascii="Angsana New" w:hAnsi="Angsana New"/>
                <w:sz w:val="28"/>
                <w:szCs w:val="28"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560" w:type="dxa"/>
            <w:vAlign w:val="bottom"/>
          </w:tcPr>
          <w:p w14:paraId="1B9AB62B" w14:textId="77777777" w:rsidR="00886293" w:rsidRPr="0081104C" w:rsidRDefault="004649BB" w:rsidP="0089445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287</w:t>
            </w:r>
            <w:r w:rsidR="00886293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476</w:t>
            </w:r>
          </w:p>
        </w:tc>
      </w:tr>
    </w:tbl>
    <w:p w14:paraId="1B9AB62D" w14:textId="77777777" w:rsidR="004371BC" w:rsidRPr="0081104C" w:rsidRDefault="004371BC" w:rsidP="0089445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ab/>
        <w:t>มูลค่ายุติธรรมประเมินโดยผู้ประเมินราคาอิสระโดยใช้เกณฑ์เปรียบเทียบราคาตลาด</w:t>
      </w:r>
      <w:r w:rsidRPr="0081104C">
        <w:rPr>
          <w:rFonts w:ascii="Angsana New" w:hAnsi="Angsana New"/>
          <w:sz w:val="32"/>
          <w:szCs w:val="32"/>
        </w:rPr>
        <w:t xml:space="preserve"> (Sale Comparison Approach)</w:t>
      </w:r>
    </w:p>
    <w:p w14:paraId="1B9AB62E" w14:textId="77777777" w:rsidR="0067623D" w:rsidRPr="0081104C" w:rsidRDefault="00AC0C85" w:rsidP="008944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</w:rPr>
        <w:tab/>
      </w:r>
      <w:r w:rsidR="009C7777" w:rsidRPr="0081104C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C7777" w:rsidRPr="0081104C">
        <w:rPr>
          <w:rFonts w:ascii="Angsana New" w:hAnsi="Angsana New"/>
          <w:spacing w:val="-6"/>
          <w:sz w:val="32"/>
          <w:szCs w:val="32"/>
        </w:rPr>
        <w:t xml:space="preserve">31 </w:t>
      </w:r>
      <w:r w:rsidR="009C7777" w:rsidRPr="0081104C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pacing w:val="-6"/>
          <w:sz w:val="32"/>
          <w:szCs w:val="32"/>
        </w:rPr>
        <w:t>2563</w:t>
      </w:r>
      <w:r w:rsidR="009C7777" w:rsidRPr="0081104C">
        <w:rPr>
          <w:rFonts w:ascii="Angsana New" w:hAnsi="Angsana New"/>
          <w:spacing w:val="-6"/>
          <w:sz w:val="32"/>
          <w:szCs w:val="32"/>
        </w:rPr>
        <w:t xml:space="preserve"> </w:t>
      </w:r>
      <w:r w:rsidR="009C7777" w:rsidRPr="0081104C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E854E6" w:rsidRPr="0081104C">
        <w:rPr>
          <w:rFonts w:ascii="Angsana New" w:hAnsi="Angsana New"/>
          <w:spacing w:val="-6"/>
          <w:sz w:val="32"/>
          <w:szCs w:val="32"/>
        </w:rPr>
        <w:t>2562</w:t>
      </w:r>
      <w:r w:rsidR="009C7777" w:rsidRPr="0081104C">
        <w:rPr>
          <w:rFonts w:ascii="Angsana New" w:hAnsi="Angsana New"/>
          <w:spacing w:val="-6"/>
          <w:sz w:val="32"/>
          <w:szCs w:val="32"/>
        </w:rPr>
        <w:t xml:space="preserve"> </w:t>
      </w:r>
      <w:r w:rsidR="009C7777" w:rsidRPr="0081104C">
        <w:rPr>
          <w:rFonts w:ascii="Angsana New" w:hAnsi="Angsana New"/>
          <w:spacing w:val="-6"/>
          <w:sz w:val="32"/>
          <w:szCs w:val="32"/>
          <w:cs/>
        </w:rPr>
        <w:t xml:space="preserve">บริษัทฯนำที่ดินของบริษัทฯจำนวน </w:t>
      </w:r>
      <w:r w:rsidR="009C7777" w:rsidRPr="0081104C">
        <w:rPr>
          <w:rFonts w:ascii="Angsana New" w:hAnsi="Angsana New"/>
          <w:spacing w:val="-6"/>
          <w:sz w:val="32"/>
          <w:szCs w:val="32"/>
        </w:rPr>
        <w:t>8</w:t>
      </w:r>
      <w:r w:rsidR="009C7777" w:rsidRPr="0081104C">
        <w:rPr>
          <w:rFonts w:ascii="Angsana New" w:hAnsi="Angsana New"/>
          <w:spacing w:val="-6"/>
          <w:sz w:val="32"/>
          <w:szCs w:val="32"/>
          <w:cs/>
        </w:rPr>
        <w:t xml:space="preserve"> แปลง มูลค่าสุทธิตามบัญชีจำนวน </w:t>
      </w:r>
      <w:r w:rsidR="00CD4DA7" w:rsidRPr="0081104C">
        <w:rPr>
          <w:rFonts w:ascii="Angsana New" w:hAnsi="Angsana New"/>
          <w:spacing w:val="-6"/>
          <w:sz w:val="32"/>
          <w:szCs w:val="32"/>
        </w:rPr>
        <w:t>167</w:t>
      </w:r>
      <w:r w:rsidR="009C7777" w:rsidRPr="0081104C">
        <w:rPr>
          <w:rFonts w:ascii="Angsana New" w:hAnsi="Angsana New"/>
          <w:spacing w:val="-6"/>
          <w:sz w:val="32"/>
          <w:szCs w:val="32"/>
          <w:cs/>
        </w:rPr>
        <w:t xml:space="preserve"> ล้านบาท ไปจด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14:paraId="1B9AB62F" w14:textId="77777777" w:rsidR="0067623D" w:rsidRPr="0081104C" w:rsidRDefault="0067623D" w:rsidP="00894457">
      <w:pPr>
        <w:spacing w:before="120" w:after="120"/>
        <w:jc w:val="thaiDistribute"/>
        <w:rPr>
          <w:rFonts w:ascii="Angsana New" w:hAnsi="Angsana New"/>
          <w:sz w:val="32"/>
          <w:szCs w:val="32"/>
        </w:rPr>
        <w:sectPr w:rsidR="0067623D" w:rsidRPr="0081104C" w:rsidSect="00062F6F">
          <w:footerReference w:type="default" r:id="rId9"/>
          <w:pgSz w:w="11907" w:h="16840" w:code="9"/>
          <w:pgMar w:top="1296" w:right="1080" w:bottom="1080" w:left="1339" w:header="720" w:footer="720" w:gutter="0"/>
          <w:paperSrc w:first="15" w:other="15"/>
          <w:cols w:space="720"/>
        </w:sectPr>
      </w:pPr>
    </w:p>
    <w:p w14:paraId="1B9AB630" w14:textId="77777777" w:rsidR="007F5C52" w:rsidRPr="0081104C" w:rsidRDefault="004649BB" w:rsidP="0089445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A66245" w:rsidRPr="0081104C">
        <w:rPr>
          <w:rFonts w:ascii="Angsana New" w:hAnsi="Angsana New"/>
          <w:b/>
          <w:bCs/>
          <w:sz w:val="32"/>
          <w:szCs w:val="32"/>
        </w:rPr>
        <w:t>.</w:t>
      </w:r>
      <w:r w:rsidR="007F5C52" w:rsidRPr="0081104C">
        <w:rPr>
          <w:rFonts w:ascii="Angsana New" w:hAnsi="Angsana New"/>
          <w:b/>
          <w:bCs/>
          <w:sz w:val="32"/>
          <w:szCs w:val="32"/>
        </w:rPr>
        <w:tab/>
      </w:r>
      <w:r w:rsidR="008910B9" w:rsidRPr="0081104C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F5C52" w:rsidRPr="0081104C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145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1330"/>
        <w:gridCol w:w="20"/>
        <w:gridCol w:w="1260"/>
        <w:gridCol w:w="50"/>
        <w:gridCol w:w="156"/>
        <w:gridCol w:w="424"/>
        <w:gridCol w:w="750"/>
        <w:gridCol w:w="1330"/>
        <w:gridCol w:w="1330"/>
        <w:gridCol w:w="1330"/>
        <w:gridCol w:w="1330"/>
        <w:gridCol w:w="1310"/>
        <w:gridCol w:w="1350"/>
      </w:tblGrid>
      <w:tr w:rsidR="00240D9C" w:rsidRPr="0081104C" w14:paraId="1B9AB636" w14:textId="77777777" w:rsidTr="00FE22EE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1B9AB631" w14:textId="77777777" w:rsidR="00240D9C" w:rsidRPr="0081104C" w:rsidRDefault="00240D9C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9AB632" w14:textId="77777777" w:rsidR="00240D9C" w:rsidRPr="0081104C" w:rsidRDefault="00240D9C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6" w:type="dxa"/>
            <w:gridSpan w:val="3"/>
            <w:shd w:val="clear" w:color="auto" w:fill="auto"/>
            <w:vAlign w:val="bottom"/>
          </w:tcPr>
          <w:p w14:paraId="1B9AB633" w14:textId="77777777" w:rsidR="00240D9C" w:rsidRPr="0081104C" w:rsidRDefault="00240D9C" w:rsidP="00894457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1B9AB634" w14:textId="77777777" w:rsidR="00240D9C" w:rsidRPr="0081104C" w:rsidRDefault="00240D9C" w:rsidP="00894457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0" w:type="dxa"/>
            <w:gridSpan w:val="7"/>
            <w:shd w:val="clear" w:color="auto" w:fill="auto"/>
            <w:vAlign w:val="bottom"/>
          </w:tcPr>
          <w:p w14:paraId="1B9AB635" w14:textId="77777777" w:rsidR="00240D9C" w:rsidRPr="0081104C" w:rsidRDefault="00240D9C" w:rsidP="00894457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21E8C" w:rsidRPr="0081104C" w14:paraId="1B9AB639" w14:textId="77777777" w:rsidTr="00FE22EE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1B9AB637" w14:textId="77777777" w:rsidR="00B21E8C" w:rsidRPr="0081104C" w:rsidRDefault="00B21E8C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0" w:type="dxa"/>
            <w:gridSpan w:val="13"/>
            <w:shd w:val="clear" w:color="auto" w:fill="auto"/>
            <w:vAlign w:val="bottom"/>
          </w:tcPr>
          <w:p w14:paraId="1B9AB638" w14:textId="77777777" w:rsidR="00B21E8C" w:rsidRPr="0081104C" w:rsidRDefault="00B21E8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E22EE" w:rsidRPr="0081104C" w14:paraId="1B9AB63E" w14:textId="77777777" w:rsidTr="00362766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1B9AB63A" w14:textId="77777777" w:rsidR="00FE22EE" w:rsidRPr="0081104C" w:rsidRDefault="00FE22EE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B9AB63B" w14:textId="77777777" w:rsidR="00FE22EE" w:rsidRPr="0081104C" w:rsidRDefault="00FE22EE" w:rsidP="00894457">
            <w:pP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          </w:t>
            </w:r>
          </w:p>
        </w:tc>
        <w:tc>
          <w:tcPr>
            <w:tcW w:w="8010" w:type="dxa"/>
            <w:gridSpan w:val="9"/>
            <w:shd w:val="clear" w:color="auto" w:fill="auto"/>
            <w:vAlign w:val="bottom"/>
          </w:tcPr>
          <w:p w14:paraId="1B9AB63C" w14:textId="77777777" w:rsidR="00FE22EE" w:rsidRPr="0081104C" w:rsidRDefault="00FE22EE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3D" w14:textId="77777777" w:rsidR="00FE22EE" w:rsidRPr="0081104C" w:rsidRDefault="00FE22EE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766" w:rsidRPr="0081104C" w14:paraId="1B9AB648" w14:textId="77777777" w:rsidTr="004371BC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1B9AB63F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0" w:type="dxa"/>
            <w:gridSpan w:val="4"/>
            <w:shd w:val="clear" w:color="auto" w:fill="auto"/>
            <w:vAlign w:val="bottom"/>
          </w:tcPr>
          <w:p w14:paraId="1B9AB640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ซึ่งแสดงมูลค่า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41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B9AB642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B9AB643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44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45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B9AB646" w14:textId="77777777" w:rsidR="00362766" w:rsidRPr="0081104C" w:rsidRDefault="00362766" w:rsidP="00894457">
            <w:pPr>
              <w:ind w:left="-111" w:right="-1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47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81104C" w14:paraId="1B9AB652" w14:textId="77777777" w:rsidTr="004371BC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1B9AB649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0" w:type="dxa"/>
            <w:gridSpan w:val="4"/>
            <w:shd w:val="clear" w:color="auto" w:fill="auto"/>
            <w:vAlign w:val="bottom"/>
          </w:tcPr>
          <w:p w14:paraId="1B9AB64A" w14:textId="77777777" w:rsidR="002A69C0" w:rsidRPr="0081104C" w:rsidRDefault="002A69C0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4B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4C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อาคารบน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4D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4E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4F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B9AB650" w14:textId="77777777" w:rsidR="002A69C0" w:rsidRPr="0081104C" w:rsidRDefault="002A69C0" w:rsidP="00894457">
            <w:pPr>
              <w:ind w:left="-60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51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81104C" w14:paraId="1B9AB65D" w14:textId="77777777" w:rsidTr="00FE22EE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1B9AB653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B9AB654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55" w14:textId="77777777" w:rsidR="002A69C0" w:rsidRPr="0081104C" w:rsidRDefault="002A69C0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56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57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ที่ดินเช่า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58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59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5A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9AB65B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5C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A69C0" w:rsidRPr="0081104C" w14:paraId="1B9AB668" w14:textId="77777777" w:rsidTr="00BC3BF2">
        <w:tc>
          <w:tcPr>
            <w:tcW w:w="2610" w:type="dxa"/>
            <w:shd w:val="clear" w:color="auto" w:fill="auto"/>
            <w:vAlign w:val="bottom"/>
          </w:tcPr>
          <w:p w14:paraId="1B9AB65E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81104C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81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5F" w14:textId="77777777" w:rsidR="002A69C0" w:rsidRPr="0081104C" w:rsidRDefault="002A69C0" w:rsidP="0089445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14:paraId="1B9AB660" w14:textId="77777777" w:rsidR="002A69C0" w:rsidRPr="0081104C" w:rsidRDefault="002A69C0" w:rsidP="0089445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61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B9AB662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</w:tcPr>
          <w:p w14:paraId="1B9AB663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B9AB664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B9AB665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</w:tcPr>
          <w:p w14:paraId="1B9AB666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9AB667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F14" w:rsidRPr="0081104C" w14:paraId="1B9AB673" w14:textId="77777777" w:rsidTr="00FE22EE">
        <w:tc>
          <w:tcPr>
            <w:tcW w:w="2610" w:type="dxa"/>
            <w:shd w:val="clear" w:color="auto" w:fill="auto"/>
            <w:vAlign w:val="bottom"/>
          </w:tcPr>
          <w:p w14:paraId="1B9AB669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6A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297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6B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313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6C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6D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6E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1,519,638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6F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149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70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244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098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9AB671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27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72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2,595,179</w:t>
            </w:r>
          </w:p>
        </w:tc>
      </w:tr>
      <w:tr w:rsidR="00211F14" w:rsidRPr="0081104C" w14:paraId="1B9AB67E" w14:textId="77777777" w:rsidTr="00FE22EE">
        <w:tc>
          <w:tcPr>
            <w:tcW w:w="2610" w:type="dxa"/>
            <w:shd w:val="clear" w:color="auto" w:fill="auto"/>
            <w:vAlign w:val="bottom"/>
          </w:tcPr>
          <w:p w14:paraId="1B9AB674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เพิ่มขึ้นจากการตีราคา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75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466,952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76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82,910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77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78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79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7A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7B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9AB67C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7D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549,862</w:t>
            </w:r>
          </w:p>
        </w:tc>
      </w:tr>
      <w:tr w:rsidR="00211F14" w:rsidRPr="0081104C" w14:paraId="1B9AB689" w14:textId="77777777" w:rsidTr="00FE22EE">
        <w:tc>
          <w:tcPr>
            <w:tcW w:w="2610" w:type="dxa"/>
            <w:shd w:val="clear" w:color="auto" w:fill="auto"/>
            <w:vAlign w:val="bottom"/>
          </w:tcPr>
          <w:p w14:paraId="1B9AB67F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80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81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2,313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82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83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84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169,897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85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6,699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86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4,967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9AB687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88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184,536</w:t>
            </w:r>
          </w:p>
        </w:tc>
      </w:tr>
      <w:tr w:rsidR="00211F14" w:rsidRPr="0081104C" w14:paraId="1B9AB694" w14:textId="77777777" w:rsidTr="00FE22EE">
        <w:tc>
          <w:tcPr>
            <w:tcW w:w="2610" w:type="dxa"/>
            <w:shd w:val="clear" w:color="auto" w:fill="auto"/>
            <w:vAlign w:val="bottom"/>
          </w:tcPr>
          <w:p w14:paraId="1B9AB68A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81104C">
              <w:rPr>
                <w:rFonts w:ascii="Angsana New" w:hAnsi="Angsana New"/>
                <w:sz w:val="26"/>
                <w:szCs w:val="26"/>
              </w:rPr>
              <w:t>/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8B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8C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8D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8E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8F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(40,738)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90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(3,895)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91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(4,755)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9AB692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93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(49,388)</w:t>
            </w:r>
          </w:p>
        </w:tc>
      </w:tr>
      <w:tr w:rsidR="00211F14" w:rsidRPr="0081104C" w14:paraId="1B9AB69F" w14:textId="77777777" w:rsidTr="00FE22EE">
        <w:tc>
          <w:tcPr>
            <w:tcW w:w="2610" w:type="dxa"/>
            <w:shd w:val="clear" w:color="auto" w:fill="auto"/>
            <w:vAlign w:val="bottom"/>
          </w:tcPr>
          <w:p w14:paraId="1B9AB695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96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97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98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99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9A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9B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9C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9AB69D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9E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11F14" w:rsidRPr="0081104C" w14:paraId="1B9AB6AA" w14:textId="77777777" w:rsidTr="00FE22EE">
        <w:tc>
          <w:tcPr>
            <w:tcW w:w="2610" w:type="dxa"/>
            <w:shd w:val="clear" w:color="auto" w:fill="auto"/>
            <w:vAlign w:val="bottom"/>
          </w:tcPr>
          <w:p w14:paraId="1B9AB6A0" w14:textId="77777777" w:rsidR="00211F14" w:rsidRPr="0081104C" w:rsidRDefault="00211F14" w:rsidP="00894457">
            <w:pPr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81104C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A1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A2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A3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A4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A5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(256)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A6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(73)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A7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9AB6A8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A9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(390)</w:t>
            </w:r>
          </w:p>
        </w:tc>
      </w:tr>
      <w:tr w:rsidR="00211F14" w:rsidRPr="0081104C" w14:paraId="1B9AB6B5" w14:textId="77777777" w:rsidTr="00FE22EE">
        <w:tc>
          <w:tcPr>
            <w:tcW w:w="2610" w:type="dxa"/>
            <w:shd w:val="clear" w:color="auto" w:fill="auto"/>
            <w:vAlign w:val="bottom"/>
          </w:tcPr>
          <w:p w14:paraId="1B9AB6AB" w14:textId="77777777" w:rsidR="00211F14" w:rsidRPr="0081104C" w:rsidRDefault="00211F14" w:rsidP="00894457">
            <w:pPr>
              <w:ind w:left="116" w:hanging="116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AC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AD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399,157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AE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AF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819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B0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1,648,541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B1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152,149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B2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244,310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9AB6B3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27,986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B4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3,279,799</w:t>
            </w:r>
          </w:p>
        </w:tc>
      </w:tr>
      <w:tr w:rsidR="00E303EA" w:rsidRPr="0081104C" w14:paraId="1B9AB6C0" w14:textId="77777777" w:rsidTr="00FE22EE">
        <w:tc>
          <w:tcPr>
            <w:tcW w:w="2610" w:type="dxa"/>
            <w:shd w:val="clear" w:color="auto" w:fill="auto"/>
            <w:vAlign w:val="bottom"/>
          </w:tcPr>
          <w:p w14:paraId="1B9AB6B6" w14:textId="77777777" w:rsidR="00E303EA" w:rsidRPr="00C0358A" w:rsidRDefault="00E303EA" w:rsidP="00C0358A">
            <w:pPr>
              <w:ind w:left="116" w:hanging="11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0358A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รายการจัดประเภทใหม่เป็นสินทรัพย์สิทธิการใช้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B7" w14:textId="77777777" w:rsidR="00E303EA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B8" w14:textId="77777777" w:rsidR="00E303EA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B9" w14:textId="77777777" w:rsidR="00E303EA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BA" w14:textId="77777777" w:rsidR="00E303EA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BB" w14:textId="77777777" w:rsidR="00E303EA" w:rsidRPr="0081104C" w:rsidRDefault="00E303EA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438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856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BC" w14:textId="77777777" w:rsidR="00E303EA" w:rsidRPr="0081104C" w:rsidRDefault="00441BCF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(2,059)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BD" w14:textId="77777777" w:rsidR="00E303EA" w:rsidRPr="0081104C" w:rsidRDefault="00441BCF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(68,983)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9AB6BE" w14:textId="77777777" w:rsidR="00E303EA" w:rsidRPr="0081104C" w:rsidRDefault="007E7B08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BF" w14:textId="77777777" w:rsidR="00E303EA" w:rsidRPr="0081104C" w:rsidRDefault="00441BCF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(509,898)</w:t>
            </w:r>
          </w:p>
        </w:tc>
      </w:tr>
      <w:tr w:rsidR="00211F14" w:rsidRPr="0081104C" w14:paraId="1B9AB6CB" w14:textId="77777777" w:rsidTr="00FE22EE">
        <w:tc>
          <w:tcPr>
            <w:tcW w:w="2610" w:type="dxa"/>
            <w:shd w:val="clear" w:color="auto" w:fill="auto"/>
            <w:vAlign w:val="bottom"/>
          </w:tcPr>
          <w:p w14:paraId="1B9AB6C1" w14:textId="77777777" w:rsidR="00211F14" w:rsidRPr="0081104C" w:rsidRDefault="00211F14" w:rsidP="00894457">
            <w:pPr>
              <w:ind w:left="116" w:hanging="116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C2" w14:textId="77777777" w:rsidR="00211F14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C3" w14:textId="77777777" w:rsidR="00211F14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C4" w14:textId="77777777" w:rsidR="00211F14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C5" w14:textId="77777777" w:rsidR="00211F14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C6" w14:textId="77984E4E" w:rsidR="00211F14" w:rsidRPr="0081104C" w:rsidRDefault="005C3268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19,64</w:t>
            </w:r>
            <w:r w:rsidR="008D312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C7" w14:textId="77777777" w:rsidR="00211F14" w:rsidRPr="0081104C" w:rsidRDefault="005C3268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2,031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C8" w14:textId="77777777" w:rsidR="00211F14" w:rsidRPr="0081104C" w:rsidRDefault="007E7B08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9AB6C9" w14:textId="77777777" w:rsidR="00211F14" w:rsidRPr="0081104C" w:rsidRDefault="007E7B08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CA" w14:textId="6DD7299D" w:rsidR="00211F14" w:rsidRPr="0081104C" w:rsidRDefault="006F7FE3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21,67</w:t>
            </w:r>
            <w:r w:rsidR="008D312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11F14" w:rsidRPr="0081104C" w14:paraId="1B9AB6D6" w14:textId="77777777" w:rsidTr="00FE22EE">
        <w:tc>
          <w:tcPr>
            <w:tcW w:w="2610" w:type="dxa"/>
            <w:shd w:val="clear" w:color="auto" w:fill="auto"/>
            <w:vAlign w:val="bottom"/>
          </w:tcPr>
          <w:p w14:paraId="1B9AB6CC" w14:textId="77777777" w:rsidR="00211F14" w:rsidRPr="0081104C" w:rsidRDefault="00211F14" w:rsidP="00894457">
            <w:pPr>
              <w:ind w:left="116" w:hanging="116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81104C">
              <w:rPr>
                <w:rFonts w:ascii="Angsana New" w:hAnsi="Angsana New"/>
                <w:sz w:val="26"/>
                <w:szCs w:val="26"/>
              </w:rPr>
              <w:t>/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CD" w14:textId="77777777" w:rsidR="00211F14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CE" w14:textId="77777777" w:rsidR="00211F14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CF" w14:textId="77777777" w:rsidR="00211F14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D0" w14:textId="77777777" w:rsidR="00211F14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D1" w14:textId="77777777" w:rsidR="00211F14" w:rsidRPr="0081104C" w:rsidRDefault="005C3268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(103,990)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D2" w14:textId="77777777" w:rsidR="00211F14" w:rsidRPr="0081104C" w:rsidRDefault="005C3268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(4,350)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D3" w14:textId="77777777" w:rsidR="00211F14" w:rsidRPr="0081104C" w:rsidRDefault="006F7FE3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(17,011)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9AB6D4" w14:textId="77777777" w:rsidR="00211F14" w:rsidRPr="0081104C" w:rsidRDefault="007E7B08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D5" w14:textId="77777777" w:rsidR="00211F14" w:rsidRPr="0081104C" w:rsidRDefault="006F7FE3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(125,351)</w:t>
            </w:r>
          </w:p>
        </w:tc>
      </w:tr>
      <w:tr w:rsidR="003B6F06" w:rsidRPr="0081104C" w14:paraId="1B9AB6E1" w14:textId="77777777" w:rsidTr="006A1AC6">
        <w:tc>
          <w:tcPr>
            <w:tcW w:w="2610" w:type="dxa"/>
            <w:shd w:val="clear" w:color="auto" w:fill="auto"/>
            <w:vAlign w:val="bottom"/>
          </w:tcPr>
          <w:p w14:paraId="1B9AB6D7" w14:textId="77777777" w:rsidR="003B6F06" w:rsidRPr="0081104C" w:rsidRDefault="003B6F06" w:rsidP="00894457">
            <w:pPr>
              <w:ind w:left="116" w:hanging="116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D8" w14:textId="77777777" w:rsidR="003B6F06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vAlign w:val="bottom"/>
          </w:tcPr>
          <w:p w14:paraId="1B9AB6D9" w14:textId="77777777" w:rsidR="003B6F06" w:rsidRPr="0081104C" w:rsidRDefault="004649BB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24</w:t>
            </w:r>
            <w:r w:rsidR="003B6F06" w:rsidRPr="0081104C">
              <w:rPr>
                <w:rFonts w:ascii="Angsana New" w:hAnsi="Angsana New"/>
                <w:sz w:val="26"/>
                <w:szCs w:val="26"/>
              </w:rPr>
              <w:t>,309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DA" w14:textId="77777777" w:rsidR="003B6F06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DB" w14:textId="77777777" w:rsidR="003B6F06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DC" w14:textId="77777777" w:rsidR="003B6F06" w:rsidRPr="0081104C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36,739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DD" w14:textId="77777777" w:rsidR="003B6F06" w:rsidRPr="0081104C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2,059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DE" w14:textId="77777777" w:rsidR="003B6F06" w:rsidRPr="0081104C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18,853</w:t>
            </w:r>
          </w:p>
        </w:tc>
        <w:tc>
          <w:tcPr>
            <w:tcW w:w="1310" w:type="dxa"/>
            <w:vAlign w:val="bottom"/>
          </w:tcPr>
          <w:p w14:paraId="1B9AB6DF" w14:textId="77777777" w:rsidR="003B6F06" w:rsidRPr="0081104C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24</w:t>
            </w:r>
            <w:r w:rsidRPr="0081104C">
              <w:rPr>
                <w:rFonts w:ascii="Angsana New" w:hAnsi="Angsana New"/>
                <w:sz w:val="26"/>
                <w:szCs w:val="26"/>
              </w:rPr>
              <w:t>,309)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E0" w14:textId="77777777" w:rsidR="003B6F06" w:rsidRPr="0081104C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57,651</w:t>
            </w:r>
          </w:p>
        </w:tc>
      </w:tr>
      <w:tr w:rsidR="003B6F06" w:rsidRPr="0081104C" w14:paraId="1B9AB6EC" w14:textId="77777777" w:rsidTr="006A1AC6">
        <w:tc>
          <w:tcPr>
            <w:tcW w:w="2610" w:type="dxa"/>
            <w:shd w:val="clear" w:color="auto" w:fill="auto"/>
            <w:vAlign w:val="bottom"/>
          </w:tcPr>
          <w:p w14:paraId="1B9AB6E2" w14:textId="77777777" w:rsidR="003B6F06" w:rsidRPr="0081104C" w:rsidRDefault="003B6F06" w:rsidP="00894457">
            <w:pPr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81104C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E3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vAlign w:val="bottom"/>
          </w:tcPr>
          <w:p w14:paraId="1B9AB6E4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E5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E6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E7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E8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E9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1B9AB6EA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EB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3B6F06" w:rsidRPr="0081104C" w14:paraId="1B9AB6F7" w14:textId="77777777" w:rsidTr="006A1AC6">
        <w:tc>
          <w:tcPr>
            <w:tcW w:w="2610" w:type="dxa"/>
            <w:shd w:val="clear" w:color="auto" w:fill="auto"/>
            <w:vAlign w:val="bottom"/>
          </w:tcPr>
          <w:p w14:paraId="1B9AB6ED" w14:textId="77777777" w:rsidR="003B6F06" w:rsidRPr="0081104C" w:rsidRDefault="003B6F06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EE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30" w:type="dxa"/>
            <w:gridSpan w:val="3"/>
            <w:vAlign w:val="bottom"/>
          </w:tcPr>
          <w:p w14:paraId="1B9AB6EF" w14:textId="77777777" w:rsidR="003B6F06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423</w:t>
            </w:r>
            <w:r w:rsidR="003B6F06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46</w:t>
            </w:r>
            <w:r w:rsidR="003B6F06" w:rsidRPr="0081104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1B9AB6F0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F1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816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F2" w14:textId="26B275E6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1,162,06</w:t>
            </w:r>
            <w:r w:rsidR="008D312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F3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149,859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9AB6F4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177,169</w:t>
            </w:r>
          </w:p>
        </w:tc>
        <w:tc>
          <w:tcPr>
            <w:tcW w:w="1310" w:type="dxa"/>
            <w:vAlign w:val="bottom"/>
          </w:tcPr>
          <w:p w14:paraId="1B9AB6F5" w14:textId="77777777" w:rsidR="003B6F06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</w:t>
            </w:r>
            <w:r w:rsidR="003B6F06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67</w:t>
            </w:r>
            <w:r w:rsidR="003B6F06" w:rsidRPr="0081104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AB6F6" w14:textId="0DC4FE16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2,723,88</w:t>
            </w:r>
            <w:r w:rsidR="008D312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1B9AB6F8" w14:textId="77777777" w:rsidR="00240D9C" w:rsidRPr="0081104C" w:rsidRDefault="00D64635" w:rsidP="00894457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81104C">
        <w:rPr>
          <w:rFonts w:ascii="Angsana New" w:hAnsi="Angsana New"/>
        </w:rPr>
        <w:br w:type="page"/>
      </w:r>
    </w:p>
    <w:tbl>
      <w:tblPr>
        <w:tblW w:w="145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09"/>
        <w:gridCol w:w="1259"/>
        <w:gridCol w:w="1335"/>
        <w:gridCol w:w="17"/>
        <w:gridCol w:w="1318"/>
        <w:gridCol w:w="1336"/>
        <w:gridCol w:w="1335"/>
        <w:gridCol w:w="1335"/>
        <w:gridCol w:w="1336"/>
        <w:gridCol w:w="1335"/>
        <w:gridCol w:w="1365"/>
      </w:tblGrid>
      <w:tr w:rsidR="00FE22EE" w:rsidRPr="0081104C" w14:paraId="1B9AB6FA" w14:textId="77777777" w:rsidTr="00FD54B9">
        <w:trPr>
          <w:tblHeader/>
        </w:trPr>
        <w:tc>
          <w:tcPr>
            <w:tcW w:w="14580" w:type="dxa"/>
            <w:gridSpan w:val="11"/>
            <w:shd w:val="clear" w:color="auto" w:fill="auto"/>
            <w:vAlign w:val="bottom"/>
          </w:tcPr>
          <w:p w14:paraId="1B9AB6F9" w14:textId="77777777" w:rsidR="00FE22EE" w:rsidRPr="0081104C" w:rsidRDefault="00FE22EE" w:rsidP="008944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  <w:r w:rsidRPr="0081104C">
              <w:rPr>
                <w:rFonts w:ascii="Angsana New" w:hAnsi="Angsana New"/>
                <w:sz w:val="26"/>
                <w:szCs w:val="26"/>
              </w:rPr>
              <w:t>(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F93884" w:rsidRPr="0081104C" w14:paraId="1B9AB6FD" w14:textId="77777777" w:rsidTr="00FD54B9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B9AB6FB" w14:textId="77777777" w:rsidR="00F93884" w:rsidRPr="0081104C" w:rsidRDefault="00F93884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1" w:type="dxa"/>
            <w:gridSpan w:val="10"/>
            <w:shd w:val="clear" w:color="auto" w:fill="auto"/>
            <w:vAlign w:val="bottom"/>
          </w:tcPr>
          <w:p w14:paraId="1B9AB6FC" w14:textId="77777777" w:rsidR="00F93884" w:rsidRPr="0081104C" w:rsidRDefault="00F93884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D54B9" w:rsidRPr="0081104C" w14:paraId="1B9AB702" w14:textId="77777777" w:rsidTr="00362766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B9AB6FE" w14:textId="77777777" w:rsidR="00FD54B9" w:rsidRPr="0081104C" w:rsidRDefault="00FD54B9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14:paraId="1B9AB6FF" w14:textId="77777777" w:rsidR="00FD54B9" w:rsidRPr="0081104C" w:rsidRDefault="00FD54B9" w:rsidP="00894457">
            <w:pPr>
              <w:ind w:left="-108" w:right="-18" w:firstLine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          </w:t>
            </w:r>
          </w:p>
        </w:tc>
        <w:tc>
          <w:tcPr>
            <w:tcW w:w="7995" w:type="dxa"/>
            <w:gridSpan w:val="6"/>
            <w:shd w:val="clear" w:color="auto" w:fill="auto"/>
            <w:vAlign w:val="bottom"/>
          </w:tcPr>
          <w:p w14:paraId="1B9AB700" w14:textId="77777777" w:rsidR="00FD54B9" w:rsidRPr="0081104C" w:rsidRDefault="00FD54B9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01" w14:textId="77777777" w:rsidR="00FD54B9" w:rsidRPr="0081104C" w:rsidRDefault="00FD54B9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81104C" w14:paraId="1B9AB70C" w14:textId="77777777" w:rsidTr="004371BC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B9AB703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594" w:type="dxa"/>
            <w:gridSpan w:val="2"/>
            <w:shd w:val="clear" w:color="auto" w:fill="auto"/>
            <w:vAlign w:val="bottom"/>
          </w:tcPr>
          <w:p w14:paraId="1B9AB704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ซึ่งแสดงมูลค่า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05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706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07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08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09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0A" w14:textId="77777777" w:rsidR="002A69C0" w:rsidRPr="0081104C" w:rsidRDefault="002A69C0" w:rsidP="00894457">
            <w:pPr>
              <w:ind w:left="-111" w:right="-1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0B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81104C" w14:paraId="1B9AB716" w14:textId="77777777" w:rsidTr="004371BC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B9AB70D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shd w:val="clear" w:color="auto" w:fill="auto"/>
            <w:vAlign w:val="bottom"/>
          </w:tcPr>
          <w:p w14:paraId="1B9AB70E" w14:textId="77777777" w:rsidR="002A69C0" w:rsidRPr="0081104C" w:rsidRDefault="002A69C0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0F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10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อาคารบน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11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12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13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14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15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81104C" w14:paraId="1B9AB721" w14:textId="77777777" w:rsidTr="00FD54B9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B9AB717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B9AB718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19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1A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1B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ที่ดินเช่า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1C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1D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1E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1F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20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A69C0" w:rsidRPr="0081104C" w14:paraId="1B9AB72C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22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23" w14:textId="77777777" w:rsidR="002A69C0" w:rsidRPr="0081104C" w:rsidRDefault="002A69C0" w:rsidP="0089445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24" w14:textId="77777777" w:rsidR="002A69C0" w:rsidRPr="0081104C" w:rsidRDefault="002A69C0" w:rsidP="0089445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25" w14:textId="77777777" w:rsidR="002A69C0" w:rsidRPr="0081104C" w:rsidRDefault="002A69C0" w:rsidP="0089445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726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27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28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729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2A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9AB72B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F14" w:rsidRPr="0081104C" w14:paraId="1B9AB737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2D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2E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2F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75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30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886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31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32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943</w:t>
            </w:r>
            <w:r w:rsidRPr="0081104C">
              <w:rPr>
                <w:rFonts w:ascii="Angsana New" w:hAnsi="Angsana New"/>
                <w:sz w:val="26"/>
                <w:szCs w:val="26"/>
                <w:cs/>
                <w:lang w:val="en-GB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36</w:t>
            </w:r>
            <w:r w:rsidRPr="0081104C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33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123</w:t>
            </w:r>
            <w:r w:rsidRPr="0081104C">
              <w:rPr>
                <w:rFonts w:ascii="Angsana New" w:hAnsi="Angsana New"/>
                <w:sz w:val="26"/>
                <w:szCs w:val="26"/>
                <w:cs/>
                <w:lang w:val="en-GB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967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34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140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978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35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36" w14:textId="77777777" w:rsidR="00211F14" w:rsidRPr="0081104C" w:rsidRDefault="00211F14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326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249</w:t>
            </w:r>
          </w:p>
        </w:tc>
      </w:tr>
      <w:tr w:rsidR="00211F14" w:rsidRPr="0081104C" w14:paraId="1B9AB742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38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ค่าเสื่อมราคาลดลงจากการตีราคา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39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3A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(15,843)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3B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3C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3D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3E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3F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40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41" w14:textId="77777777" w:rsidR="00211F14" w:rsidRPr="0081104C" w:rsidRDefault="00211F14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(15,843)</w:t>
            </w:r>
          </w:p>
        </w:tc>
      </w:tr>
      <w:tr w:rsidR="00211F14" w:rsidRPr="0081104C" w14:paraId="1B9AB74D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43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44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45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7,801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46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47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48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168,808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49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13,666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4A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23,335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4B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4C" w14:textId="77777777" w:rsidR="00211F14" w:rsidRPr="0081104C" w:rsidRDefault="00211F14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214,259</w:t>
            </w:r>
          </w:p>
        </w:tc>
      </w:tr>
      <w:tr w:rsidR="00211F14" w:rsidRPr="0081104C" w14:paraId="1B9AB758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4E" w14:textId="77777777" w:rsidR="00211F14" w:rsidRPr="0081104C" w:rsidRDefault="00211F14" w:rsidP="00894457">
            <w:pPr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4F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50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51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52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53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(36,931)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54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(3,645)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55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(3,761)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56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57" w14:textId="77777777" w:rsidR="00211F14" w:rsidRPr="0081104C" w:rsidRDefault="00211F14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(44,337)</w:t>
            </w:r>
          </w:p>
        </w:tc>
      </w:tr>
      <w:tr w:rsidR="00211F14" w:rsidRPr="0081104C" w14:paraId="1B9AB763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59" w14:textId="77777777" w:rsidR="00211F14" w:rsidRPr="0081104C" w:rsidRDefault="00211F14" w:rsidP="00894457">
            <w:pPr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81104C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5A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5B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5C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5D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5E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1104C">
              <w:rPr>
                <w:rFonts w:ascii="Angsana New" w:hAnsi="Angsana New"/>
                <w:sz w:val="26"/>
                <w:szCs w:val="26"/>
                <w:lang w:val="en-GB"/>
              </w:rPr>
              <w:t>(143)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5F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60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61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62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(194)</w:t>
            </w:r>
          </w:p>
        </w:tc>
      </w:tr>
      <w:tr w:rsidR="00211F14" w:rsidRPr="0081104C" w14:paraId="1B9AB76E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64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65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66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67,742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67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68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557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69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1104C">
              <w:rPr>
                <w:rFonts w:ascii="Angsana New" w:hAnsi="Angsana New"/>
                <w:sz w:val="26"/>
                <w:szCs w:val="26"/>
                <w:lang w:val="en-GB"/>
              </w:rPr>
              <w:t>1,075,100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6A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1104C">
              <w:rPr>
                <w:rFonts w:ascii="Angsana New" w:hAnsi="Angsana New"/>
                <w:sz w:val="26"/>
                <w:szCs w:val="26"/>
                <w:lang w:val="en-GB"/>
              </w:rPr>
              <w:t>133,966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6B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160,552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6C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6D" w14:textId="77777777" w:rsidR="00211F14" w:rsidRPr="0081104C" w:rsidRDefault="00211F14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1,480,134</w:t>
            </w:r>
          </w:p>
        </w:tc>
      </w:tr>
      <w:tr w:rsidR="008418F6" w:rsidRPr="0081104C" w14:paraId="1B9AB779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6F" w14:textId="77777777" w:rsidR="008418F6" w:rsidRPr="00C0358A" w:rsidRDefault="008418F6" w:rsidP="00C0358A">
            <w:pPr>
              <w:ind w:left="116" w:hanging="11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0358A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รายการจัดประเภทใหม่เป็นสินทรัพย์สิทธิการใช้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70" w14:textId="77777777" w:rsidR="008418F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71" w14:textId="77777777" w:rsidR="008418F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72" w14:textId="77777777" w:rsidR="008418F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73" w14:textId="77777777" w:rsidR="008418F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74" w14:textId="77777777" w:rsidR="008418F6" w:rsidRPr="0081104C" w:rsidRDefault="008418F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(130,769)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75" w14:textId="77777777" w:rsidR="008418F6" w:rsidRPr="0081104C" w:rsidRDefault="008418F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1104C">
              <w:rPr>
                <w:rFonts w:ascii="Angsana New" w:hAnsi="Angsana New"/>
                <w:sz w:val="26"/>
                <w:szCs w:val="26"/>
                <w:lang w:val="en-GB"/>
              </w:rPr>
              <w:t>(1,512)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76" w14:textId="77777777" w:rsidR="008418F6" w:rsidRPr="0081104C" w:rsidRDefault="005E3B11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(23,039)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77" w14:textId="77777777" w:rsidR="008418F6" w:rsidRPr="0081104C" w:rsidRDefault="005E3B11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78" w14:textId="77777777" w:rsidR="008418F6" w:rsidRPr="0081104C" w:rsidRDefault="005E3B11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(155,320)</w:t>
            </w:r>
          </w:p>
        </w:tc>
      </w:tr>
      <w:tr w:rsidR="003B6F06" w:rsidRPr="0081104C" w14:paraId="1B9AB784" w14:textId="77777777" w:rsidTr="006A1AC6">
        <w:tc>
          <w:tcPr>
            <w:tcW w:w="2609" w:type="dxa"/>
            <w:shd w:val="clear" w:color="auto" w:fill="auto"/>
            <w:vAlign w:val="bottom"/>
          </w:tcPr>
          <w:p w14:paraId="1B9AB77A" w14:textId="77777777" w:rsidR="003B6F06" w:rsidRPr="0081104C" w:rsidRDefault="003B6F06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7B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77C" w14:textId="77777777" w:rsidR="003B6F06" w:rsidRPr="0081104C" w:rsidRDefault="004649BB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9</w:t>
            </w:r>
            <w:r w:rsidR="003B6F06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7D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7E" w14:textId="77777777" w:rsidR="003B6F06" w:rsidRPr="0081104C" w:rsidRDefault="004649BB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7F" w14:textId="6795FB1B" w:rsidR="003B6F06" w:rsidRPr="0081104C" w:rsidRDefault="004649BB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89</w:t>
            </w:r>
            <w:r w:rsidR="003B6F06"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8</w:t>
            </w:r>
            <w:r w:rsidR="00C0358A">
              <w:rPr>
                <w:rFonts w:ascii="Angsana New" w:hAnsi="Angsana New"/>
                <w:sz w:val="26"/>
                <w:szCs w:val="26"/>
              </w:rPr>
              <w:t>4</w:t>
            </w:r>
            <w:r w:rsidR="008D312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80" w14:textId="77777777" w:rsidR="003B6F06" w:rsidRPr="0081104C" w:rsidRDefault="004649BB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9</w:t>
            </w:r>
            <w:r w:rsidR="003B6F06"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81" w14:textId="77777777" w:rsidR="003B6F06" w:rsidRPr="0081104C" w:rsidRDefault="004649BB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13</w:t>
            </w:r>
            <w:r w:rsidR="003B6F06"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82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vAlign w:val="bottom"/>
          </w:tcPr>
          <w:p w14:paraId="1B9AB783" w14:textId="198E0FE6" w:rsidR="003B6F06" w:rsidRPr="0081104C" w:rsidRDefault="004649BB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122</w:t>
            </w:r>
            <w:r w:rsidR="003B6F06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6</w:t>
            </w:r>
            <w:r w:rsidR="00BE336C">
              <w:rPr>
                <w:rFonts w:ascii="Angsana New" w:hAnsi="Angsana New"/>
                <w:sz w:val="26"/>
                <w:szCs w:val="26"/>
              </w:rPr>
              <w:t>7</w:t>
            </w:r>
            <w:r w:rsidR="008D312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B6F06" w:rsidRPr="0081104C" w14:paraId="1B9AB78F" w14:textId="77777777" w:rsidTr="006A1AC6">
        <w:tc>
          <w:tcPr>
            <w:tcW w:w="2609" w:type="dxa"/>
            <w:shd w:val="clear" w:color="auto" w:fill="auto"/>
            <w:vAlign w:val="bottom"/>
          </w:tcPr>
          <w:p w14:paraId="1B9AB785" w14:textId="77777777" w:rsidR="003B6F06" w:rsidRPr="0081104C" w:rsidRDefault="003B6F06" w:rsidP="00894457">
            <w:pPr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86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787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88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89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8A" w14:textId="5A8FB83B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</w:t>
            </w:r>
            <w:r w:rsidR="008D3124">
              <w:rPr>
                <w:rFonts w:ascii="Angsana New" w:hAnsi="Angsana New"/>
                <w:sz w:val="26"/>
                <w:szCs w:val="26"/>
              </w:rPr>
              <w:t>94,120</w:t>
            </w:r>
            <w:r w:rsidRPr="008110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5" w:type="dxa"/>
            <w:vAlign w:val="bottom"/>
          </w:tcPr>
          <w:p w14:paraId="1B9AB78B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(3,93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0</w:t>
            </w:r>
            <w:r w:rsidRPr="008110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8C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(15,240)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8D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vAlign w:val="bottom"/>
          </w:tcPr>
          <w:p w14:paraId="1B9AB78E" w14:textId="2DF13C5F" w:rsidR="003B6F06" w:rsidRPr="0081104C" w:rsidRDefault="003B6F06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(113,</w:t>
            </w:r>
            <w:r w:rsidR="008D3124">
              <w:rPr>
                <w:rFonts w:ascii="Angsana New" w:hAnsi="Angsana New"/>
                <w:sz w:val="26"/>
                <w:szCs w:val="26"/>
              </w:rPr>
              <w:t>29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0</w:t>
            </w:r>
            <w:r w:rsidRPr="0081104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6F06" w:rsidRPr="0081104C" w14:paraId="1B9AB79A" w14:textId="77777777" w:rsidTr="006A1AC6">
        <w:tc>
          <w:tcPr>
            <w:tcW w:w="2609" w:type="dxa"/>
            <w:shd w:val="clear" w:color="auto" w:fill="auto"/>
            <w:vAlign w:val="bottom"/>
          </w:tcPr>
          <w:p w14:paraId="1B9AB790" w14:textId="77777777" w:rsidR="003B6F06" w:rsidRPr="0081104C" w:rsidRDefault="003B6F06" w:rsidP="00894457">
            <w:pPr>
              <w:ind w:left="116" w:hanging="11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โอนเข้า/(โอนออก)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91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792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93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94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95" w14:textId="402B7DAC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1104C">
              <w:rPr>
                <w:rFonts w:ascii="Angsana New" w:hAnsi="Angsana New"/>
                <w:sz w:val="26"/>
                <w:szCs w:val="26"/>
                <w:lang w:val="en-GB"/>
              </w:rPr>
              <w:t>17,</w:t>
            </w:r>
            <w:r w:rsidR="008D3124">
              <w:rPr>
                <w:rFonts w:ascii="Angsana New" w:hAnsi="Angsan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35" w:type="dxa"/>
            <w:vAlign w:val="bottom"/>
          </w:tcPr>
          <w:p w14:paraId="1B9AB796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1,512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97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8,878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98" w14:textId="77777777" w:rsidR="003B6F06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99" w14:textId="157B6CD6" w:rsidR="003B6F06" w:rsidRPr="0081104C" w:rsidRDefault="003B6F06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27,</w:t>
            </w:r>
            <w:r w:rsidR="008D3124">
              <w:rPr>
                <w:rFonts w:ascii="Angsana New" w:hAnsi="Angsana New"/>
                <w:sz w:val="26"/>
                <w:szCs w:val="26"/>
              </w:rPr>
              <w:t>985</w:t>
            </w:r>
          </w:p>
        </w:tc>
      </w:tr>
      <w:tr w:rsidR="003B6F06" w:rsidRPr="0081104C" w14:paraId="1B9AB7A5" w14:textId="77777777" w:rsidTr="006A1AC6">
        <w:tc>
          <w:tcPr>
            <w:tcW w:w="2609" w:type="dxa"/>
            <w:shd w:val="clear" w:color="auto" w:fill="auto"/>
            <w:vAlign w:val="bottom"/>
          </w:tcPr>
          <w:p w14:paraId="1B9AB79B" w14:textId="77777777" w:rsidR="003B6F06" w:rsidRPr="0081104C" w:rsidRDefault="003B6F06" w:rsidP="00894457">
            <w:pPr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81104C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9C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79D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9E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9F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A0" w14:textId="453B1B41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1104C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C0358A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  <w:r w:rsidRPr="0081104C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5" w:type="dxa"/>
            <w:vAlign w:val="bottom"/>
          </w:tcPr>
          <w:p w14:paraId="1B9AB7A1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A2" w14:textId="77777777" w:rsidR="003B6F06" w:rsidRPr="0081104C" w:rsidRDefault="00921259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A3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A4" w14:textId="7029A2A5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</w:t>
            </w:r>
            <w:r w:rsidR="00C0358A">
              <w:rPr>
                <w:rFonts w:ascii="Angsana New" w:hAnsi="Angsana New"/>
                <w:sz w:val="26"/>
                <w:szCs w:val="26"/>
              </w:rPr>
              <w:t>21</w:t>
            </w:r>
            <w:r w:rsidRPr="0081104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6F06" w:rsidRPr="0081104C" w14:paraId="1B9AB7B0" w14:textId="77777777" w:rsidTr="006A1AC6">
        <w:tc>
          <w:tcPr>
            <w:tcW w:w="2609" w:type="dxa"/>
            <w:shd w:val="clear" w:color="auto" w:fill="auto"/>
            <w:vAlign w:val="bottom"/>
          </w:tcPr>
          <w:p w14:paraId="1B9AB7A6" w14:textId="77777777" w:rsidR="003B6F06" w:rsidRPr="0081104C" w:rsidRDefault="003B6F06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A7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7A8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7</w:t>
            </w:r>
            <w:r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013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A9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AA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AB" w14:textId="3395B778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1104C">
              <w:rPr>
                <w:rFonts w:ascii="Angsana New" w:hAnsi="Angsana New"/>
                <w:sz w:val="26"/>
                <w:szCs w:val="26"/>
                <w:lang w:val="en-GB"/>
              </w:rPr>
              <w:t>957,6</w:t>
            </w:r>
            <w:r w:rsidR="008D3124">
              <w:rPr>
                <w:rFonts w:ascii="Angsana New" w:hAnsi="Angsan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35" w:type="dxa"/>
            <w:vAlign w:val="bottom"/>
          </w:tcPr>
          <w:p w14:paraId="1B9AB7AC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1104C">
              <w:rPr>
                <w:rFonts w:ascii="Angsana New" w:hAnsi="Angsana New"/>
                <w:sz w:val="26"/>
                <w:szCs w:val="26"/>
                <w:lang w:val="en-GB"/>
              </w:rPr>
              <w:t>139,66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AD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144,829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AE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vAlign w:val="bottom"/>
          </w:tcPr>
          <w:p w14:paraId="1B9AB7AF" w14:textId="4827F118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1,36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2</w:t>
            </w:r>
            <w:r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1</w:t>
            </w:r>
            <w:r w:rsidR="008D3124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</w:tbl>
    <w:p w14:paraId="1B9AB7B1" w14:textId="77777777" w:rsidR="007E7B08" w:rsidRPr="0081104C" w:rsidRDefault="007E7B08" w:rsidP="00894457">
      <w:pPr>
        <w:rPr>
          <w:rFonts w:ascii="Angsana New" w:hAnsi="Angsana New"/>
        </w:rPr>
      </w:pPr>
      <w:r w:rsidRPr="0081104C">
        <w:rPr>
          <w:rFonts w:ascii="Angsana New" w:hAnsi="Angsana New"/>
        </w:rPr>
        <w:br w:type="page"/>
      </w:r>
    </w:p>
    <w:tbl>
      <w:tblPr>
        <w:tblW w:w="145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09"/>
        <w:gridCol w:w="1259"/>
        <w:gridCol w:w="1335"/>
        <w:gridCol w:w="17"/>
        <w:gridCol w:w="1318"/>
        <w:gridCol w:w="1336"/>
        <w:gridCol w:w="1335"/>
        <w:gridCol w:w="1335"/>
        <w:gridCol w:w="1336"/>
        <w:gridCol w:w="1335"/>
        <w:gridCol w:w="1365"/>
      </w:tblGrid>
      <w:tr w:rsidR="007E7B08" w:rsidRPr="0081104C" w14:paraId="1B9AB7B3" w14:textId="77777777" w:rsidTr="002047BB">
        <w:trPr>
          <w:tblHeader/>
        </w:trPr>
        <w:tc>
          <w:tcPr>
            <w:tcW w:w="14580" w:type="dxa"/>
            <w:gridSpan w:val="11"/>
            <w:shd w:val="clear" w:color="auto" w:fill="auto"/>
            <w:vAlign w:val="bottom"/>
          </w:tcPr>
          <w:p w14:paraId="1B9AB7B2" w14:textId="77777777" w:rsidR="007E7B08" w:rsidRPr="0081104C" w:rsidRDefault="007E7B08" w:rsidP="008944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  <w:r w:rsidRPr="0081104C">
              <w:rPr>
                <w:rFonts w:ascii="Angsana New" w:hAnsi="Angsana New"/>
                <w:sz w:val="26"/>
                <w:szCs w:val="26"/>
              </w:rPr>
              <w:t>(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E7B08" w:rsidRPr="0081104C" w14:paraId="1B9AB7B6" w14:textId="77777777" w:rsidTr="002047B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B9AB7B4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1" w:type="dxa"/>
            <w:gridSpan w:val="10"/>
            <w:shd w:val="clear" w:color="auto" w:fill="auto"/>
            <w:vAlign w:val="bottom"/>
          </w:tcPr>
          <w:p w14:paraId="1B9AB7B5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E7B08" w:rsidRPr="0081104C" w14:paraId="1B9AB7BB" w14:textId="77777777" w:rsidTr="002047B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B9AB7B7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14:paraId="1B9AB7B8" w14:textId="77777777" w:rsidR="007E7B08" w:rsidRPr="0081104C" w:rsidRDefault="007E7B08" w:rsidP="00894457">
            <w:pPr>
              <w:ind w:left="-108" w:right="-18" w:firstLine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          </w:t>
            </w:r>
          </w:p>
        </w:tc>
        <w:tc>
          <w:tcPr>
            <w:tcW w:w="7995" w:type="dxa"/>
            <w:gridSpan w:val="6"/>
            <w:shd w:val="clear" w:color="auto" w:fill="auto"/>
            <w:vAlign w:val="bottom"/>
          </w:tcPr>
          <w:p w14:paraId="1B9AB7B9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BA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7B08" w:rsidRPr="0081104C" w14:paraId="1B9AB7C5" w14:textId="77777777" w:rsidTr="002047B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B9AB7BC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594" w:type="dxa"/>
            <w:gridSpan w:val="2"/>
            <w:shd w:val="clear" w:color="auto" w:fill="auto"/>
            <w:vAlign w:val="bottom"/>
          </w:tcPr>
          <w:p w14:paraId="1B9AB7BD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ซึ่งแสดงมูลค่า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BE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7BF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C0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C1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C2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C3" w14:textId="77777777" w:rsidR="007E7B08" w:rsidRPr="0081104C" w:rsidRDefault="007E7B08" w:rsidP="00894457">
            <w:pPr>
              <w:ind w:left="-111" w:right="-1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C4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7B08" w:rsidRPr="0081104C" w14:paraId="1B9AB7CF" w14:textId="77777777" w:rsidTr="002047B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B9AB7C6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shd w:val="clear" w:color="auto" w:fill="auto"/>
            <w:vAlign w:val="bottom"/>
          </w:tcPr>
          <w:p w14:paraId="1B9AB7C7" w14:textId="77777777" w:rsidR="007E7B08" w:rsidRPr="0081104C" w:rsidRDefault="007E7B08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C8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C9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อาคารบน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CA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CB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CC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CD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CE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7B08" w:rsidRPr="0081104C" w14:paraId="1B9AB7DA" w14:textId="77777777" w:rsidTr="002047B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B9AB7D0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B9AB7D1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D2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D3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D4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ที่ดินเช่า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D5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D6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D7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D8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D9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B6F06" w:rsidRPr="0081104C" w14:paraId="1B9AB7E5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DB" w14:textId="77777777" w:rsidR="003B6F06" w:rsidRPr="0081104C" w:rsidRDefault="003B6F06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DC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DD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DE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7DF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E0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E1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7E2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7E3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9AB7E4" w14:textId="77777777" w:rsidR="003B6F06" w:rsidRPr="0081104C" w:rsidRDefault="003B6F06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6F06" w:rsidRPr="0081104C" w14:paraId="1B9AB7F0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E6" w14:textId="77777777" w:rsidR="003B6F06" w:rsidRPr="0081104C" w:rsidRDefault="003B6F06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E7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E8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E9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EA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EB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EC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ED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EE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EF" w14:textId="77777777" w:rsidR="003B6F06" w:rsidRPr="0081104C" w:rsidRDefault="003B6F06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8,394</w:t>
            </w:r>
          </w:p>
        </w:tc>
      </w:tr>
      <w:tr w:rsidR="003B6F06" w:rsidRPr="0081104C" w14:paraId="1B9AB7FB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F1" w14:textId="77777777" w:rsidR="003B6F06" w:rsidRPr="0081104C" w:rsidRDefault="003B6F06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F2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F3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F4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F5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F6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F7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7F8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F9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7FA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</w:tr>
      <w:tr w:rsidR="003B6F06" w:rsidRPr="0081104C" w14:paraId="1B9AB806" w14:textId="77777777" w:rsidTr="00FD54B9">
        <w:tc>
          <w:tcPr>
            <w:tcW w:w="2609" w:type="dxa"/>
            <w:shd w:val="clear" w:color="auto" w:fill="auto"/>
            <w:vAlign w:val="bottom"/>
          </w:tcPr>
          <w:p w14:paraId="1B9AB7FC" w14:textId="77777777" w:rsidR="003B6F06" w:rsidRPr="0081104C" w:rsidRDefault="003B6F06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7FD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7FE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2,902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7FF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800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01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02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803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04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805" w14:textId="77777777" w:rsidR="003B6F06" w:rsidRPr="0081104C" w:rsidRDefault="003B6F06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11,175</w:t>
            </w:r>
          </w:p>
        </w:tc>
      </w:tr>
      <w:tr w:rsidR="003B6F06" w:rsidRPr="0081104C" w14:paraId="1B9AB811" w14:textId="77777777" w:rsidTr="00FD54B9">
        <w:tc>
          <w:tcPr>
            <w:tcW w:w="2609" w:type="dxa"/>
            <w:shd w:val="clear" w:color="auto" w:fill="auto"/>
            <w:vAlign w:val="bottom"/>
          </w:tcPr>
          <w:p w14:paraId="1B9AB807" w14:textId="77777777" w:rsidR="003B6F06" w:rsidRPr="0081104C" w:rsidRDefault="003B6F06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808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09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80A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80B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0C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(1,654)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0D" w14:textId="77777777" w:rsidR="003B6F06" w:rsidRPr="0081104C" w:rsidRDefault="00921259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80E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0F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810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(1,654)</w:t>
            </w:r>
          </w:p>
        </w:tc>
      </w:tr>
      <w:tr w:rsidR="003B6F06" w:rsidRPr="0081104C" w14:paraId="1B9AB81C" w14:textId="77777777" w:rsidTr="00FD54B9">
        <w:tc>
          <w:tcPr>
            <w:tcW w:w="2609" w:type="dxa"/>
            <w:shd w:val="clear" w:color="auto" w:fill="auto"/>
            <w:vAlign w:val="bottom"/>
          </w:tcPr>
          <w:p w14:paraId="1B9AB812" w14:textId="77777777" w:rsidR="003B6F06" w:rsidRPr="0081104C" w:rsidRDefault="003B6F06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813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14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2,902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815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816" w14:textId="77777777" w:rsidR="003B6F06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17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4,652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18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819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1A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81B" w14:textId="77777777" w:rsidR="003B6F06" w:rsidRPr="0081104C" w:rsidRDefault="003B6F06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9,521</w:t>
            </w:r>
          </w:p>
        </w:tc>
      </w:tr>
      <w:tr w:rsidR="003B6F06" w:rsidRPr="0081104C" w14:paraId="1B9AB827" w14:textId="77777777" w:rsidTr="00FD54B9">
        <w:tc>
          <w:tcPr>
            <w:tcW w:w="2609" w:type="dxa"/>
            <w:shd w:val="clear" w:color="auto" w:fill="auto"/>
            <w:vAlign w:val="bottom"/>
          </w:tcPr>
          <w:p w14:paraId="1B9AB81D" w14:textId="77777777" w:rsidR="003B6F06" w:rsidRPr="0081104C" w:rsidRDefault="003B6F06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81E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1F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820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821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22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23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824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25" w14:textId="77777777" w:rsidR="003B6F06" w:rsidRPr="0081104C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9AB826" w14:textId="77777777" w:rsidR="003B6F06" w:rsidRPr="0081104C" w:rsidRDefault="003B6F06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6F06" w:rsidRPr="0081104C" w14:paraId="1B9AB832" w14:textId="77777777" w:rsidTr="00FD54B9">
        <w:tc>
          <w:tcPr>
            <w:tcW w:w="2609" w:type="dxa"/>
            <w:shd w:val="clear" w:color="auto" w:fill="auto"/>
            <w:vAlign w:val="bottom"/>
          </w:tcPr>
          <w:p w14:paraId="1B9AB828" w14:textId="77777777" w:rsidR="003B6F06" w:rsidRPr="004C218E" w:rsidRDefault="003B6F06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218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C218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829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2A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328,513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82B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82C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2D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567,135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2E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16,237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82F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83,737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30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27,986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9AB831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1,788,490</w:t>
            </w:r>
          </w:p>
        </w:tc>
      </w:tr>
      <w:tr w:rsidR="003B6F06" w:rsidRPr="0081104C" w14:paraId="1B9AB83D" w14:textId="77777777" w:rsidTr="006A1AC6">
        <w:tc>
          <w:tcPr>
            <w:tcW w:w="2609" w:type="dxa"/>
            <w:shd w:val="clear" w:color="auto" w:fill="auto"/>
            <w:vAlign w:val="bottom"/>
          </w:tcPr>
          <w:p w14:paraId="1B9AB833" w14:textId="77777777" w:rsidR="003B6F06" w:rsidRPr="004C218E" w:rsidRDefault="003B6F06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218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C218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834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35" w14:textId="77777777" w:rsidR="003B6F06" w:rsidRPr="004C218E" w:rsidRDefault="004649BB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343</w:t>
            </w:r>
            <w:r w:rsidR="003B6F06" w:rsidRPr="004C218E">
              <w:rPr>
                <w:rFonts w:ascii="Angsana New" w:hAnsi="Angsana New"/>
                <w:sz w:val="26"/>
                <w:szCs w:val="26"/>
              </w:rPr>
              <w:t>,</w:t>
            </w:r>
            <w:r w:rsidRPr="004C218E">
              <w:rPr>
                <w:rFonts w:ascii="Angsana New" w:hAnsi="Angsana New"/>
                <w:sz w:val="26"/>
                <w:szCs w:val="26"/>
              </w:rPr>
              <w:t>55</w:t>
            </w:r>
            <w:r w:rsidR="003B6F06" w:rsidRPr="004C218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836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837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38" w14:textId="25528FD9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199,7</w:t>
            </w:r>
            <w:r w:rsidR="00255220">
              <w:rPr>
                <w:rFonts w:ascii="Angsana New" w:hAnsi="Angsana New"/>
                <w:sz w:val="26"/>
                <w:szCs w:val="26"/>
              </w:rPr>
              <w:t>8</w:t>
            </w:r>
            <w:r w:rsidRPr="004C218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5" w:type="dxa"/>
            <w:vAlign w:val="bottom"/>
          </w:tcPr>
          <w:p w14:paraId="1B9AB839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8,25</w:t>
            </w:r>
            <w:r w:rsidR="004649BB" w:rsidRPr="004C218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36" w:type="dxa"/>
            <w:vAlign w:val="bottom"/>
          </w:tcPr>
          <w:p w14:paraId="1B9AB83A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32,319</w:t>
            </w:r>
          </w:p>
        </w:tc>
        <w:tc>
          <w:tcPr>
            <w:tcW w:w="1335" w:type="dxa"/>
            <w:vAlign w:val="bottom"/>
          </w:tcPr>
          <w:p w14:paraId="1B9AB83B" w14:textId="77777777" w:rsidR="003B6F06" w:rsidRPr="004C218E" w:rsidRDefault="003B6F06" w:rsidP="00922929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3,677</w:t>
            </w:r>
          </w:p>
        </w:tc>
        <w:tc>
          <w:tcPr>
            <w:tcW w:w="1365" w:type="dxa"/>
            <w:vAlign w:val="bottom"/>
          </w:tcPr>
          <w:p w14:paraId="1B9AB83C" w14:textId="0C251D49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1,352,</w:t>
            </w:r>
            <w:r w:rsidR="00255220">
              <w:rPr>
                <w:rFonts w:ascii="Angsana New" w:hAnsi="Angsana New"/>
                <w:sz w:val="26"/>
                <w:szCs w:val="26"/>
              </w:rPr>
              <w:t>20</w:t>
            </w:r>
            <w:r w:rsidR="007E7B08" w:rsidRPr="004C218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B6F06" w:rsidRPr="0081104C" w14:paraId="1B9AB848" w14:textId="77777777" w:rsidTr="00FD54B9">
        <w:tc>
          <w:tcPr>
            <w:tcW w:w="2609" w:type="dxa"/>
            <w:shd w:val="clear" w:color="auto" w:fill="auto"/>
            <w:vAlign w:val="bottom"/>
          </w:tcPr>
          <w:p w14:paraId="1B9AB83E" w14:textId="77777777" w:rsidR="003B6F06" w:rsidRPr="004C218E" w:rsidRDefault="003B6F06" w:rsidP="0089445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21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9AB83F" w14:textId="77777777" w:rsidR="003B6F06" w:rsidRPr="004C218E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40" w14:textId="77777777" w:rsidR="003B6F06" w:rsidRPr="004C218E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841" w14:textId="77777777" w:rsidR="003B6F06" w:rsidRPr="004C218E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842" w14:textId="77777777" w:rsidR="003B6F06" w:rsidRPr="004C218E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43" w14:textId="77777777" w:rsidR="003B6F06" w:rsidRPr="004C218E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44" w14:textId="77777777" w:rsidR="003B6F06" w:rsidRPr="004C218E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845" w14:textId="77777777" w:rsidR="003B6F06" w:rsidRPr="004C218E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46" w14:textId="77777777" w:rsidR="003B6F06" w:rsidRPr="004C218E" w:rsidRDefault="003B6F06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9AB847" w14:textId="77777777" w:rsidR="003B6F06" w:rsidRPr="004C218E" w:rsidRDefault="003B6F06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6F06" w:rsidRPr="0081104C" w14:paraId="1B9AB84F" w14:textId="77777777" w:rsidTr="00EE593E">
        <w:tc>
          <w:tcPr>
            <w:tcW w:w="7874" w:type="dxa"/>
            <w:gridSpan w:val="6"/>
            <w:shd w:val="clear" w:color="auto" w:fill="auto"/>
            <w:vAlign w:val="bottom"/>
          </w:tcPr>
          <w:p w14:paraId="1B9AB849" w14:textId="77777777" w:rsidR="003B6F06" w:rsidRPr="004C218E" w:rsidRDefault="003B6F06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2562 (194</w:t>
            </w:r>
            <w:r w:rsidRPr="004C218E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4A" w14:textId="77777777" w:rsidR="003B6F06" w:rsidRPr="004C218E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4B" w14:textId="77777777" w:rsidR="003B6F06" w:rsidRPr="004C218E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84C" w14:textId="77777777" w:rsidR="003B6F06" w:rsidRPr="004C218E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4D" w14:textId="77777777" w:rsidR="003B6F06" w:rsidRPr="004C218E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9AB84E" w14:textId="77777777" w:rsidR="003B6F06" w:rsidRPr="004C218E" w:rsidRDefault="003B6F06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4C218E">
              <w:rPr>
                <w:rFonts w:ascii="Angsana New" w:hAnsi="Angsana New"/>
                <w:sz w:val="26"/>
                <w:szCs w:val="26"/>
              </w:rPr>
              <w:t>214,259</w:t>
            </w:r>
          </w:p>
        </w:tc>
      </w:tr>
      <w:tr w:rsidR="003B6F06" w:rsidRPr="0081104C" w14:paraId="1B9AB856" w14:textId="77777777" w:rsidTr="00FD54B9">
        <w:tc>
          <w:tcPr>
            <w:tcW w:w="7874" w:type="dxa"/>
            <w:gridSpan w:val="6"/>
            <w:shd w:val="clear" w:color="auto" w:fill="auto"/>
            <w:vAlign w:val="bottom"/>
          </w:tcPr>
          <w:p w14:paraId="1B9AB850" w14:textId="68245FE5" w:rsidR="003B6F06" w:rsidRPr="0081104C" w:rsidRDefault="003B6F06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2563 (</w:t>
            </w:r>
            <w:r w:rsidR="00686EE3" w:rsidRPr="0081104C">
              <w:rPr>
                <w:rFonts w:ascii="Angsana New" w:hAnsi="Angsana New"/>
                <w:sz w:val="26"/>
                <w:szCs w:val="26"/>
              </w:rPr>
              <w:t>10</w:t>
            </w:r>
            <w:r w:rsidR="00AB22F2">
              <w:rPr>
                <w:rFonts w:ascii="Angsana New" w:hAnsi="Angsana New"/>
                <w:sz w:val="26"/>
                <w:szCs w:val="26"/>
              </w:rPr>
              <w:t>7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851" w14:textId="77777777" w:rsidR="003B6F06" w:rsidRPr="0081104C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52" w14:textId="77777777" w:rsidR="003B6F06" w:rsidRPr="0081104C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853" w14:textId="77777777" w:rsidR="003B6F06" w:rsidRPr="0081104C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854" w14:textId="77777777" w:rsidR="003B6F06" w:rsidRPr="0081104C" w:rsidRDefault="003B6F06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9AB855" w14:textId="2E93D67E" w:rsidR="003B6F06" w:rsidRPr="0081104C" w:rsidRDefault="004649BB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122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6</w:t>
            </w:r>
            <w:r w:rsidR="00255220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</w:tbl>
    <w:p w14:paraId="1B9AB857" w14:textId="77777777" w:rsidR="00592CC8" w:rsidRPr="0081104C" w:rsidRDefault="00592CC8" w:rsidP="00894457">
      <w:pPr>
        <w:rPr>
          <w:rFonts w:ascii="Angsana New" w:hAnsi="Angsana New"/>
        </w:rPr>
      </w:pPr>
    </w:p>
    <w:tbl>
      <w:tblPr>
        <w:tblW w:w="1443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7"/>
        <w:gridCol w:w="1439"/>
        <w:gridCol w:w="1327"/>
        <w:gridCol w:w="1328"/>
        <w:gridCol w:w="47"/>
        <w:gridCol w:w="1281"/>
        <w:gridCol w:w="1328"/>
        <w:gridCol w:w="1327"/>
        <w:gridCol w:w="1328"/>
        <w:gridCol w:w="1328"/>
        <w:gridCol w:w="1328"/>
      </w:tblGrid>
      <w:tr w:rsidR="00FE22EE" w:rsidRPr="0081104C" w14:paraId="1B9AB859" w14:textId="77777777" w:rsidTr="00FE22EE">
        <w:trPr>
          <w:tblHeader/>
        </w:trPr>
        <w:tc>
          <w:tcPr>
            <w:tcW w:w="14438" w:type="dxa"/>
            <w:gridSpan w:val="11"/>
            <w:shd w:val="clear" w:color="auto" w:fill="auto"/>
            <w:vAlign w:val="bottom"/>
          </w:tcPr>
          <w:p w14:paraId="1B9AB858" w14:textId="77777777" w:rsidR="00FE22EE" w:rsidRPr="0081104C" w:rsidRDefault="00FE22EE" w:rsidP="008944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  <w:r w:rsidRPr="0081104C">
              <w:rPr>
                <w:rFonts w:ascii="Angsana New" w:hAnsi="Angsana New"/>
                <w:sz w:val="26"/>
                <w:szCs w:val="26"/>
              </w:rPr>
              <w:t>(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FE22EE" w:rsidRPr="0081104C" w14:paraId="1B9AB85D" w14:textId="77777777" w:rsidTr="00FE22EE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14:paraId="1B9AB85A" w14:textId="77777777" w:rsidR="00FE22EE" w:rsidRPr="0081104C" w:rsidRDefault="00FE22EE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B9AB85B" w14:textId="77777777" w:rsidR="00FE22EE" w:rsidRPr="0081104C" w:rsidRDefault="00FE22EE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2" w:type="dxa"/>
            <w:gridSpan w:val="9"/>
            <w:shd w:val="clear" w:color="auto" w:fill="auto"/>
          </w:tcPr>
          <w:p w14:paraId="1B9AB85C" w14:textId="77777777" w:rsidR="00FE22EE" w:rsidRPr="0081104C" w:rsidRDefault="00FE22EE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22EE" w:rsidRPr="0081104C" w14:paraId="1B9AB862" w14:textId="77777777" w:rsidTr="00362766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14:paraId="1B9AB85E" w14:textId="77777777" w:rsidR="00FE22EE" w:rsidRPr="0081104C" w:rsidRDefault="00FE22EE" w:rsidP="0089445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2" w:type="dxa"/>
            <w:gridSpan w:val="3"/>
            <w:shd w:val="clear" w:color="auto" w:fill="auto"/>
          </w:tcPr>
          <w:p w14:paraId="1B9AB85F" w14:textId="77777777" w:rsidR="00FE22EE" w:rsidRPr="0081104C" w:rsidRDefault="00FE22EE" w:rsidP="008944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6592" w:type="dxa"/>
            <w:gridSpan w:val="5"/>
            <w:shd w:val="clear" w:color="auto" w:fill="auto"/>
            <w:vAlign w:val="bottom"/>
          </w:tcPr>
          <w:p w14:paraId="1B9AB860" w14:textId="77777777" w:rsidR="00FE22EE" w:rsidRPr="0081104C" w:rsidRDefault="00FE22EE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61" w14:textId="77777777" w:rsidR="00FE22EE" w:rsidRPr="0081104C" w:rsidRDefault="00FE22EE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766" w:rsidRPr="0081104C" w14:paraId="1B9AB86B" w14:textId="77777777" w:rsidTr="00C0358A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14:paraId="1B9AB863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</w:rPr>
              <w:br w:type="page"/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1B9AB864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ซึ่งแสดงมูลค่า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1B9AB865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B9AB866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B9AB867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68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14:paraId="1B9AB869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6A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766" w:rsidRPr="0081104C" w14:paraId="1B9AB874" w14:textId="77777777" w:rsidTr="00C0358A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14:paraId="1B9AB86C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1B9AB86D" w14:textId="77777777" w:rsidR="00362766" w:rsidRPr="0081104C" w:rsidRDefault="00362766" w:rsidP="00C035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1B9AB86E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6F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70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71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14:paraId="1B9AB872" w14:textId="77777777" w:rsidR="00362766" w:rsidRPr="0081104C" w:rsidRDefault="00362766" w:rsidP="00894457">
            <w:pPr>
              <w:ind w:left="-6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73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81104C" w14:paraId="1B9AB87E" w14:textId="77777777" w:rsidTr="00C0358A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14:paraId="1B9AB875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B9AB876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77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1B9AB878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28" w:type="dxa"/>
            <w:shd w:val="clear" w:color="auto" w:fill="auto"/>
          </w:tcPr>
          <w:p w14:paraId="1B9AB879" w14:textId="77777777" w:rsidR="002A69C0" w:rsidRPr="0081104C" w:rsidRDefault="002A69C0" w:rsidP="00894457">
            <w:pPr>
              <w:pBdr>
                <w:bottom w:val="single" w:sz="6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อุปกรณ์ก่อสร้าง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7A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7B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28" w:type="dxa"/>
            <w:shd w:val="clear" w:color="auto" w:fill="auto"/>
          </w:tcPr>
          <w:p w14:paraId="1B9AB87C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7D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A69C0" w:rsidRPr="0081104C" w14:paraId="1B9AB888" w14:textId="77777777" w:rsidTr="00BC3BF2">
        <w:tc>
          <w:tcPr>
            <w:tcW w:w="3816" w:type="dxa"/>
            <w:gridSpan w:val="2"/>
            <w:shd w:val="clear" w:color="auto" w:fill="auto"/>
            <w:vAlign w:val="bottom"/>
          </w:tcPr>
          <w:p w14:paraId="1B9AB87F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81104C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81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80" w14:textId="77777777" w:rsidR="002A69C0" w:rsidRPr="0081104C" w:rsidRDefault="002A69C0" w:rsidP="0089445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B9AB881" w14:textId="77777777" w:rsidR="002A69C0" w:rsidRPr="0081104C" w:rsidRDefault="002A69C0" w:rsidP="0089445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1B9AB882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14:paraId="1B9AB883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B9AB884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B9AB885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14:paraId="1B9AB886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B9AB887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F14" w:rsidRPr="0081104C" w14:paraId="1B9AB892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889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8A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297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8B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313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1B9AB88C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8D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516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8E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148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8F" w14:textId="77777777" w:rsidR="00211F14" w:rsidRPr="0081104C" w:rsidRDefault="00211F14" w:rsidP="0089445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244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098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90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27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91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590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068</w:t>
            </w:r>
          </w:p>
        </w:tc>
      </w:tr>
      <w:tr w:rsidR="00211F14" w:rsidRPr="0081104C" w14:paraId="1B9AB89C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893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เพิ่มขึ้นจากการตีราคา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94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466,952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95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82,910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1B9AB896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97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98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99" w14:textId="77777777" w:rsidR="00211F14" w:rsidRPr="0081104C" w:rsidRDefault="00211F14" w:rsidP="0089445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9A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9B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549,862</w:t>
            </w:r>
          </w:p>
        </w:tc>
      </w:tr>
      <w:tr w:rsidR="00211F14" w:rsidRPr="0081104C" w14:paraId="1B9AB8A6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89D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9E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9F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2,313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1B9AB8A0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A1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169,724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A2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5,557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A3" w14:textId="77777777" w:rsidR="00211F14" w:rsidRPr="0081104C" w:rsidRDefault="00211F14" w:rsidP="0089445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4,967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A4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A5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183,143</w:t>
            </w:r>
          </w:p>
        </w:tc>
      </w:tr>
      <w:tr w:rsidR="00211F14" w:rsidRPr="0081104C" w14:paraId="1B9AB8B0" w14:textId="77777777" w:rsidTr="00BC3BF2">
        <w:tc>
          <w:tcPr>
            <w:tcW w:w="3816" w:type="dxa"/>
            <w:gridSpan w:val="2"/>
            <w:shd w:val="clear" w:color="auto" w:fill="auto"/>
            <w:vAlign w:val="bottom"/>
          </w:tcPr>
          <w:p w14:paraId="1B9AB8A7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81104C">
              <w:rPr>
                <w:rFonts w:ascii="Angsana New" w:hAnsi="Angsana New"/>
                <w:sz w:val="26"/>
                <w:szCs w:val="26"/>
              </w:rPr>
              <w:t>/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A8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B9AB8A9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</w:tcPr>
          <w:p w14:paraId="1B9AB8AA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AB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(40,738)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AC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(3,895)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AD" w14:textId="77777777" w:rsidR="00211F14" w:rsidRPr="0081104C" w:rsidRDefault="00211F14" w:rsidP="0089445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(4,755)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AE" w14:textId="77777777" w:rsidR="00211F14" w:rsidRPr="0081104C" w:rsidRDefault="00211F14" w:rsidP="00894457">
            <w:pPr>
              <w:tabs>
                <w:tab w:val="decimal" w:pos="1041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AF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(49,388)</w:t>
            </w:r>
          </w:p>
        </w:tc>
      </w:tr>
      <w:tr w:rsidR="00211F14" w:rsidRPr="0081104C" w14:paraId="1B9AB8BA" w14:textId="77777777" w:rsidTr="00BC3BF2">
        <w:tc>
          <w:tcPr>
            <w:tcW w:w="3816" w:type="dxa"/>
            <w:gridSpan w:val="2"/>
            <w:shd w:val="clear" w:color="auto" w:fill="auto"/>
            <w:vAlign w:val="bottom"/>
          </w:tcPr>
          <w:p w14:paraId="1B9AB8B1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B2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B9AB8B3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1328" w:type="dxa"/>
            <w:gridSpan w:val="2"/>
            <w:shd w:val="clear" w:color="auto" w:fill="auto"/>
          </w:tcPr>
          <w:p w14:paraId="1B9AB8B4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B9AB8B5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B6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B7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B8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B9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11F14" w:rsidRPr="0081104C" w14:paraId="1B9AB8C4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8BB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BC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BD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399,157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1B9AB8BE" w14:textId="77777777" w:rsidR="00211F14" w:rsidRPr="0081104C" w:rsidRDefault="00211F14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BF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1,645,435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C0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149,960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C1" w14:textId="77777777" w:rsidR="00211F14" w:rsidRPr="0081104C" w:rsidRDefault="00211F14" w:rsidP="0089445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244,310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C2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27,986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C3" w14:textId="77777777" w:rsidR="00211F14" w:rsidRPr="0081104C" w:rsidRDefault="00211F14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3,273,685</w:t>
            </w:r>
          </w:p>
        </w:tc>
      </w:tr>
      <w:tr w:rsidR="00F03AC3" w:rsidRPr="0081104C" w14:paraId="1B9AB8CE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8C5" w14:textId="77777777" w:rsidR="00F03AC3" w:rsidRPr="0081104C" w:rsidRDefault="00F03AC3" w:rsidP="00894457">
            <w:pPr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รายการจัดประเภทใหม่เป็นสินทรัพย์สิทธิการใช้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C6" w14:textId="77777777" w:rsidR="00F03AC3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C7" w14:textId="77777777" w:rsidR="00F03AC3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1B9AB8C8" w14:textId="77777777" w:rsidR="00F03AC3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C9" w14:textId="77777777" w:rsidR="00F03AC3" w:rsidRPr="0081104C" w:rsidRDefault="00F03AC3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(4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3</w:t>
            </w:r>
            <w:r w:rsidRPr="0081104C">
              <w:rPr>
                <w:rFonts w:ascii="Angsana New" w:hAnsi="Angsana New"/>
                <w:sz w:val="26"/>
                <w:szCs w:val="26"/>
              </w:rPr>
              <w:t>8,856)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CA" w14:textId="77777777" w:rsidR="00F03AC3" w:rsidRPr="0081104C" w:rsidRDefault="00F03AC3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(2,059)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CB" w14:textId="77777777" w:rsidR="00F03AC3" w:rsidRPr="0081104C" w:rsidRDefault="00F03AC3" w:rsidP="0089445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(68,983)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CC" w14:textId="77777777" w:rsidR="00F03AC3" w:rsidRPr="0081104C" w:rsidRDefault="007E7B08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CD" w14:textId="77777777" w:rsidR="00F03AC3" w:rsidRPr="0081104C" w:rsidRDefault="00F03AC3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(509,898)</w:t>
            </w:r>
          </w:p>
        </w:tc>
      </w:tr>
      <w:tr w:rsidR="00F03AC3" w:rsidRPr="0081104C" w14:paraId="1B9AB8D8" w14:textId="77777777" w:rsidTr="009C7777">
        <w:tc>
          <w:tcPr>
            <w:tcW w:w="3816" w:type="dxa"/>
            <w:gridSpan w:val="2"/>
            <w:shd w:val="clear" w:color="auto" w:fill="auto"/>
            <w:vAlign w:val="bottom"/>
          </w:tcPr>
          <w:p w14:paraId="1B9AB8CF" w14:textId="77777777" w:rsidR="00F03AC3" w:rsidRPr="0081104C" w:rsidRDefault="00F03AC3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D0" w14:textId="77777777" w:rsidR="00F03AC3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D1" w14:textId="77777777" w:rsidR="00F03AC3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1B9AB8D2" w14:textId="77777777" w:rsidR="00F03AC3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D3" w14:textId="77777777" w:rsidR="00F03AC3" w:rsidRPr="0081104C" w:rsidRDefault="00F03AC3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21,560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D4" w14:textId="77777777" w:rsidR="00F03AC3" w:rsidRPr="0081104C" w:rsidRDefault="00F03AC3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1,975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D5" w14:textId="77777777" w:rsidR="00F03AC3" w:rsidRPr="0081104C" w:rsidRDefault="007E7B08" w:rsidP="0089445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D6" w14:textId="77777777" w:rsidR="00F03AC3" w:rsidRPr="0081104C" w:rsidRDefault="007E7B08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D7" w14:textId="77777777" w:rsidR="00F03AC3" w:rsidRPr="0081104C" w:rsidRDefault="00F03AC3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23,535</w:t>
            </w:r>
          </w:p>
        </w:tc>
      </w:tr>
      <w:tr w:rsidR="00F03AC3" w:rsidRPr="0081104C" w14:paraId="1B9AB8E2" w14:textId="77777777" w:rsidTr="00BC3BF2">
        <w:tc>
          <w:tcPr>
            <w:tcW w:w="3816" w:type="dxa"/>
            <w:gridSpan w:val="2"/>
            <w:shd w:val="clear" w:color="auto" w:fill="auto"/>
            <w:vAlign w:val="bottom"/>
          </w:tcPr>
          <w:p w14:paraId="1B9AB8D9" w14:textId="77777777" w:rsidR="00F03AC3" w:rsidRPr="0081104C" w:rsidRDefault="00F03AC3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81104C">
              <w:rPr>
                <w:rFonts w:ascii="Angsana New" w:hAnsi="Angsana New"/>
                <w:sz w:val="26"/>
                <w:szCs w:val="26"/>
              </w:rPr>
              <w:t>/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DA" w14:textId="77777777" w:rsidR="00F03AC3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B9AB8DB" w14:textId="77777777" w:rsidR="00F03AC3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</w:tcPr>
          <w:p w14:paraId="1B9AB8DC" w14:textId="77777777" w:rsidR="00F03AC3" w:rsidRPr="0081104C" w:rsidRDefault="007E7B08" w:rsidP="00894457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DD" w14:textId="77777777" w:rsidR="00F03AC3" w:rsidRPr="0081104C" w:rsidRDefault="00F03AC3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(101,94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9</w:t>
            </w:r>
            <w:r w:rsidRPr="008110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DE" w14:textId="77777777" w:rsidR="00F03AC3" w:rsidRPr="0081104C" w:rsidRDefault="00F03AC3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(3,624)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DF" w14:textId="77777777" w:rsidR="00F03AC3" w:rsidRPr="0081104C" w:rsidRDefault="00F03AC3" w:rsidP="0089445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(17,011)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E0" w14:textId="77777777" w:rsidR="00F03AC3" w:rsidRPr="0081104C" w:rsidRDefault="007E7B08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E1" w14:textId="77777777" w:rsidR="00F03AC3" w:rsidRPr="0081104C" w:rsidRDefault="00657EC7" w:rsidP="00894457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(122,584)</w:t>
            </w:r>
          </w:p>
        </w:tc>
      </w:tr>
      <w:tr w:rsidR="002833C2" w:rsidRPr="0081104C" w14:paraId="1B9AB8EC" w14:textId="77777777" w:rsidTr="006A1AC6">
        <w:tc>
          <w:tcPr>
            <w:tcW w:w="3816" w:type="dxa"/>
            <w:gridSpan w:val="2"/>
            <w:shd w:val="clear" w:color="auto" w:fill="auto"/>
            <w:vAlign w:val="bottom"/>
          </w:tcPr>
          <w:p w14:paraId="1B9AB8E3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E4" w14:textId="77777777" w:rsidR="002833C2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B9AB8E5" w14:textId="77777777" w:rsidR="002833C2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24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,309</w:t>
            </w:r>
          </w:p>
        </w:tc>
        <w:tc>
          <w:tcPr>
            <w:tcW w:w="1328" w:type="dxa"/>
            <w:gridSpan w:val="2"/>
            <w:shd w:val="clear" w:color="auto" w:fill="auto"/>
          </w:tcPr>
          <w:p w14:paraId="1B9AB8E6" w14:textId="77777777" w:rsidR="002833C2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B9AB8E7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36,739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E8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2,059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E9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18,853</w:t>
            </w:r>
          </w:p>
        </w:tc>
        <w:tc>
          <w:tcPr>
            <w:tcW w:w="1328" w:type="dxa"/>
            <w:vAlign w:val="bottom"/>
          </w:tcPr>
          <w:p w14:paraId="1B9AB8EA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24</w:t>
            </w:r>
            <w:r w:rsidRPr="0081104C">
              <w:rPr>
                <w:rFonts w:ascii="Angsana New" w:hAnsi="Angsana New"/>
                <w:sz w:val="26"/>
                <w:szCs w:val="26"/>
              </w:rPr>
              <w:t>,309)</w:t>
            </w:r>
          </w:p>
        </w:tc>
        <w:tc>
          <w:tcPr>
            <w:tcW w:w="1328" w:type="dxa"/>
            <w:vAlign w:val="bottom"/>
          </w:tcPr>
          <w:p w14:paraId="1B9AB8EB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57,651</w:t>
            </w:r>
          </w:p>
        </w:tc>
      </w:tr>
      <w:tr w:rsidR="002833C2" w:rsidRPr="0081104C" w14:paraId="1B9AB8F6" w14:textId="77777777" w:rsidTr="006A1AC6">
        <w:tc>
          <w:tcPr>
            <w:tcW w:w="3816" w:type="dxa"/>
            <w:gridSpan w:val="2"/>
            <w:shd w:val="clear" w:color="auto" w:fill="auto"/>
            <w:vAlign w:val="bottom"/>
          </w:tcPr>
          <w:p w14:paraId="1B9AB8ED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EE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28" w:type="dxa"/>
            <w:vAlign w:val="bottom"/>
          </w:tcPr>
          <w:p w14:paraId="1B9AB8EF" w14:textId="77777777" w:rsidR="002833C2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423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46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1B9AB8F0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F1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1,162,929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AB8F2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148,311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9AB8F3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177,169</w:t>
            </w:r>
          </w:p>
        </w:tc>
        <w:tc>
          <w:tcPr>
            <w:tcW w:w="1328" w:type="dxa"/>
            <w:vAlign w:val="bottom"/>
          </w:tcPr>
          <w:p w14:paraId="1B9AB8F4" w14:textId="77777777" w:rsidR="002833C2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67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28" w:type="dxa"/>
            <w:vAlign w:val="bottom"/>
          </w:tcPr>
          <w:p w14:paraId="1B9AB8F5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2,722,389</w:t>
            </w:r>
          </w:p>
        </w:tc>
      </w:tr>
    </w:tbl>
    <w:p w14:paraId="1B9AB8F7" w14:textId="77777777" w:rsidR="00D64635" w:rsidRPr="0081104C" w:rsidRDefault="00D64635" w:rsidP="00894457">
      <w:pPr>
        <w:rPr>
          <w:rFonts w:ascii="Angsana New" w:hAnsi="Angsana New"/>
        </w:rPr>
      </w:pPr>
    </w:p>
    <w:p w14:paraId="1B9AB8F8" w14:textId="77777777" w:rsidR="00EC1FE5" w:rsidRPr="0081104C" w:rsidRDefault="00EC1FE5" w:rsidP="00894457">
      <w:pPr>
        <w:rPr>
          <w:rFonts w:ascii="Angsana New" w:hAnsi="Angsana New"/>
        </w:rPr>
      </w:pPr>
      <w:r w:rsidRPr="0081104C">
        <w:rPr>
          <w:rFonts w:ascii="Angsana New" w:hAnsi="Angsana New"/>
        </w:rPr>
        <w:br w:type="page"/>
      </w:r>
    </w:p>
    <w:tbl>
      <w:tblPr>
        <w:tblW w:w="1443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7"/>
        <w:gridCol w:w="1439"/>
        <w:gridCol w:w="1352"/>
        <w:gridCol w:w="1335"/>
        <w:gridCol w:w="15"/>
        <w:gridCol w:w="1321"/>
        <w:gridCol w:w="1335"/>
        <w:gridCol w:w="1335"/>
        <w:gridCol w:w="1336"/>
        <w:gridCol w:w="1335"/>
        <w:gridCol w:w="1258"/>
      </w:tblGrid>
      <w:tr w:rsidR="006145D4" w:rsidRPr="0081104C" w14:paraId="1B9AB8FA" w14:textId="77777777" w:rsidTr="00FE22EE">
        <w:trPr>
          <w:tblHeader/>
        </w:trPr>
        <w:tc>
          <w:tcPr>
            <w:tcW w:w="14438" w:type="dxa"/>
            <w:gridSpan w:val="11"/>
            <w:shd w:val="clear" w:color="auto" w:fill="auto"/>
            <w:vAlign w:val="bottom"/>
          </w:tcPr>
          <w:p w14:paraId="1B9AB8F9" w14:textId="77777777" w:rsidR="006145D4" w:rsidRPr="0081104C" w:rsidRDefault="006145D4" w:rsidP="008944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  <w:r w:rsidRPr="0081104C">
              <w:rPr>
                <w:rFonts w:ascii="Angsana New" w:hAnsi="Angsana New"/>
                <w:sz w:val="26"/>
                <w:szCs w:val="26"/>
              </w:rPr>
              <w:t>(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240D9C" w:rsidRPr="0081104C" w14:paraId="1B9AB8FE" w14:textId="77777777" w:rsidTr="00FE22EE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14:paraId="1B9AB8FB" w14:textId="77777777" w:rsidR="00240D9C" w:rsidRPr="0081104C" w:rsidRDefault="00240D9C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B9AB8FC" w14:textId="77777777" w:rsidR="00240D9C" w:rsidRPr="0081104C" w:rsidRDefault="00240D9C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2" w:type="dxa"/>
            <w:gridSpan w:val="9"/>
            <w:shd w:val="clear" w:color="auto" w:fill="auto"/>
            <w:vAlign w:val="bottom"/>
          </w:tcPr>
          <w:p w14:paraId="1B9AB8FD" w14:textId="77777777" w:rsidR="00240D9C" w:rsidRPr="0081104C" w:rsidRDefault="00240D9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4EF8" w:rsidRPr="0081104C" w14:paraId="1B9AB904" w14:textId="77777777" w:rsidTr="00362766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14:paraId="1B9AB8FF" w14:textId="77777777" w:rsidR="00894EF8" w:rsidRPr="0081104C" w:rsidRDefault="00894EF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B9AB900" w14:textId="77777777" w:rsidR="00894EF8" w:rsidRPr="0081104C" w:rsidRDefault="00894EF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shd w:val="clear" w:color="auto" w:fill="auto"/>
            <w:vAlign w:val="bottom"/>
          </w:tcPr>
          <w:p w14:paraId="1B9AB901" w14:textId="77777777" w:rsidR="00894EF8" w:rsidRPr="0081104C" w:rsidRDefault="00894EF8" w:rsidP="00894457">
            <w:pPr>
              <w:ind w:left="-108" w:right="-1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6662" w:type="dxa"/>
            <w:gridSpan w:val="5"/>
            <w:shd w:val="clear" w:color="auto" w:fill="auto"/>
            <w:vAlign w:val="bottom"/>
          </w:tcPr>
          <w:p w14:paraId="1B9AB902" w14:textId="77777777" w:rsidR="00894EF8" w:rsidRPr="0081104C" w:rsidRDefault="00894EF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03" w14:textId="77777777" w:rsidR="00894EF8" w:rsidRPr="0081104C" w:rsidRDefault="00894EF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59B9" w:rsidRPr="0081104C" w14:paraId="1B9AB90D" w14:textId="77777777" w:rsidTr="005059B9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14:paraId="1B9AB905" w14:textId="77777777" w:rsidR="005059B9" w:rsidRPr="0081104C" w:rsidRDefault="005059B9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</w:rPr>
              <w:br w:type="page"/>
            </w:r>
          </w:p>
        </w:tc>
        <w:tc>
          <w:tcPr>
            <w:tcW w:w="2687" w:type="dxa"/>
            <w:gridSpan w:val="2"/>
            <w:shd w:val="clear" w:color="auto" w:fill="auto"/>
            <w:vAlign w:val="bottom"/>
          </w:tcPr>
          <w:p w14:paraId="1B9AB906" w14:textId="77777777" w:rsidR="005059B9" w:rsidRPr="0081104C" w:rsidRDefault="005059B9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ซึ่งแสดงมูลค่า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07" w14:textId="77777777" w:rsidR="005059B9" w:rsidRPr="0081104C" w:rsidRDefault="005059B9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08" w14:textId="77777777" w:rsidR="005059B9" w:rsidRPr="0081104C" w:rsidRDefault="005059B9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09" w14:textId="77777777" w:rsidR="005059B9" w:rsidRPr="0081104C" w:rsidRDefault="005059B9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0A" w14:textId="77777777" w:rsidR="005059B9" w:rsidRPr="0081104C" w:rsidRDefault="005059B9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0B" w14:textId="77777777" w:rsidR="005059B9" w:rsidRPr="0081104C" w:rsidRDefault="005059B9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0C" w14:textId="77777777" w:rsidR="005059B9" w:rsidRPr="0081104C" w:rsidRDefault="005059B9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766" w:rsidRPr="0081104C" w14:paraId="1B9AB916" w14:textId="77777777" w:rsidTr="005059B9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14:paraId="1B9AB90E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bottom"/>
          </w:tcPr>
          <w:p w14:paraId="1B9AB90F" w14:textId="77777777" w:rsidR="00362766" w:rsidRPr="0081104C" w:rsidRDefault="00362766" w:rsidP="00894457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10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11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12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13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14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15" w14:textId="77777777" w:rsidR="00362766" w:rsidRPr="0081104C" w:rsidRDefault="00362766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81104C" w14:paraId="1B9AB920" w14:textId="77777777" w:rsidTr="005059B9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14:paraId="1B9AB917" w14:textId="77777777" w:rsidR="002A69C0" w:rsidRPr="0081104C" w:rsidRDefault="002A69C0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B9AB918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19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1A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1B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อุปกรณ์ก่อสร้าง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1C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1D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1E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1F" w14:textId="77777777" w:rsidR="002A69C0" w:rsidRPr="0081104C" w:rsidRDefault="002A69C0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A69C0" w:rsidRPr="0081104C" w14:paraId="1B9AB92A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21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2" w:type="dxa"/>
            <w:shd w:val="clear" w:color="auto" w:fill="auto"/>
          </w:tcPr>
          <w:p w14:paraId="1B9AB922" w14:textId="77777777" w:rsidR="002A69C0" w:rsidRPr="0081104C" w:rsidRDefault="002A69C0" w:rsidP="0089445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23" w14:textId="77777777" w:rsidR="002A69C0" w:rsidRPr="0081104C" w:rsidRDefault="002A69C0" w:rsidP="0089445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24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B9AB925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26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927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B9AB928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B9AB929" w14:textId="77777777" w:rsidR="002A69C0" w:rsidRPr="0081104C" w:rsidRDefault="002A69C0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F14" w:rsidRPr="0081104C" w14:paraId="1B9AB934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2B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2C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2D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75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2E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886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2F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942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30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123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709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31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140,978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32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33" w14:textId="77777777" w:rsidR="00211F14" w:rsidRPr="0081104C" w:rsidRDefault="00211F14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1,325,123</w:t>
            </w:r>
          </w:p>
        </w:tc>
      </w:tr>
      <w:tr w:rsidR="00211F14" w:rsidRPr="0081104C" w14:paraId="1B9AB93E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35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ค่าเสื่อมราคาลดลงจากการตีราคา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36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37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(15,843)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38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39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3A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3B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3C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3D" w14:textId="77777777" w:rsidR="00211F14" w:rsidRPr="0081104C" w:rsidRDefault="00211F14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(15,843)</w:t>
            </w:r>
          </w:p>
        </w:tc>
      </w:tr>
      <w:tr w:rsidR="00211F14" w:rsidRPr="0081104C" w14:paraId="1B9AB948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3F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40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41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7,801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42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43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168,042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44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13,209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45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23,335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46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47" w14:textId="77777777" w:rsidR="00211F14" w:rsidRPr="0081104C" w:rsidRDefault="00211F14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212,718</w:t>
            </w:r>
          </w:p>
        </w:tc>
      </w:tr>
      <w:tr w:rsidR="00211F14" w:rsidRPr="0081104C" w14:paraId="1B9AB952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49" w14:textId="77777777" w:rsidR="00211F14" w:rsidRPr="0081104C" w:rsidRDefault="00211F14" w:rsidP="00894457">
            <w:pPr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4A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4B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4C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4D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(36,931)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4E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(3,645)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4F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(3,761)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50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51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(44,337)</w:t>
            </w:r>
          </w:p>
        </w:tc>
      </w:tr>
      <w:tr w:rsidR="00211F14" w:rsidRPr="0081104C" w14:paraId="1B9AB95C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53" w14:textId="77777777" w:rsidR="00211F14" w:rsidRPr="0081104C" w:rsidRDefault="00211F14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54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55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67,742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56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57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1,073,877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58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133,273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59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160,552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5A" w14:textId="77777777" w:rsidR="00211F14" w:rsidRPr="0081104C" w:rsidRDefault="00211F14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5B" w14:textId="77777777" w:rsidR="00211F14" w:rsidRPr="0081104C" w:rsidRDefault="00211F14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1,477,661</w:t>
            </w:r>
          </w:p>
        </w:tc>
      </w:tr>
      <w:tr w:rsidR="003727B8" w:rsidRPr="0081104C" w14:paraId="1B9AB966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5D" w14:textId="77777777" w:rsidR="003727B8" w:rsidRPr="0081104C" w:rsidRDefault="003727B8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รายการจัดประเภทใหม่เป็นสินทรัพย์สิทธิการใช้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5E" w14:textId="77777777" w:rsidR="003727B8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5F" w14:textId="77777777" w:rsidR="003727B8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60" w14:textId="77777777" w:rsidR="003727B8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61" w14:textId="77777777" w:rsidR="003727B8" w:rsidRPr="0081104C" w:rsidRDefault="003727B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(130,769)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62" w14:textId="77777777" w:rsidR="003727B8" w:rsidRPr="0081104C" w:rsidRDefault="003727B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(1,512)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63" w14:textId="77777777" w:rsidR="003727B8" w:rsidRPr="0081104C" w:rsidRDefault="003727B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(23,039)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64" w14:textId="77777777" w:rsidR="003727B8" w:rsidRPr="0081104C" w:rsidRDefault="003727B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65" w14:textId="77777777" w:rsidR="003727B8" w:rsidRPr="0081104C" w:rsidRDefault="003727B8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(155,320)</w:t>
            </w:r>
          </w:p>
        </w:tc>
      </w:tr>
      <w:tr w:rsidR="002833C2" w:rsidRPr="0081104C" w14:paraId="1B9AB970" w14:textId="77777777" w:rsidTr="006A1AC6">
        <w:tc>
          <w:tcPr>
            <w:tcW w:w="3816" w:type="dxa"/>
            <w:gridSpan w:val="2"/>
            <w:shd w:val="clear" w:color="auto" w:fill="auto"/>
            <w:vAlign w:val="bottom"/>
          </w:tcPr>
          <w:p w14:paraId="1B9AB967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68" w14:textId="77777777" w:rsidR="002833C2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969" w14:textId="77777777" w:rsidR="002833C2" w:rsidRPr="0081104C" w:rsidRDefault="004649BB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9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336" w:type="dxa"/>
            <w:gridSpan w:val="2"/>
            <w:vAlign w:val="bottom"/>
          </w:tcPr>
          <w:p w14:paraId="1B9AB96A" w14:textId="77777777" w:rsidR="002833C2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96B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89,27</w:t>
            </w:r>
            <w:r w:rsidR="007E7B08" w:rsidRPr="0081104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35" w:type="dxa"/>
            <w:vAlign w:val="bottom"/>
          </w:tcPr>
          <w:p w14:paraId="1B9AB96C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9,157</w:t>
            </w:r>
          </w:p>
        </w:tc>
        <w:tc>
          <w:tcPr>
            <w:tcW w:w="1336" w:type="dxa"/>
            <w:vAlign w:val="bottom"/>
          </w:tcPr>
          <w:p w14:paraId="1B9AB96D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13,678</w:t>
            </w:r>
          </w:p>
        </w:tc>
        <w:tc>
          <w:tcPr>
            <w:tcW w:w="1335" w:type="dxa"/>
            <w:vAlign w:val="bottom"/>
          </w:tcPr>
          <w:p w14:paraId="1B9AB96E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14:paraId="1B9AB96F" w14:textId="77777777" w:rsidR="002833C2" w:rsidRPr="0081104C" w:rsidRDefault="004649BB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121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38</w:t>
            </w:r>
            <w:r w:rsidR="007E7B08" w:rsidRPr="0081104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833C2" w:rsidRPr="0081104C" w14:paraId="1B9AB97A" w14:textId="77777777" w:rsidTr="006A1AC6">
        <w:tc>
          <w:tcPr>
            <w:tcW w:w="3816" w:type="dxa"/>
            <w:gridSpan w:val="2"/>
            <w:shd w:val="clear" w:color="auto" w:fill="auto"/>
            <w:vAlign w:val="bottom"/>
          </w:tcPr>
          <w:p w14:paraId="1B9AB971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โอนเข้า/โอนออก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72" w14:textId="77777777" w:rsidR="002833C2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973" w14:textId="77777777" w:rsidR="002833C2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vAlign w:val="bottom"/>
          </w:tcPr>
          <w:p w14:paraId="1B9AB974" w14:textId="77777777" w:rsidR="002833C2" w:rsidRPr="0081104C" w:rsidRDefault="007E7B08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975" w14:textId="122BE0B9" w:rsidR="002833C2" w:rsidRPr="0081104C" w:rsidRDefault="004649BB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17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,59</w:t>
            </w:r>
            <w:r w:rsidR="008D312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35" w:type="dxa"/>
            <w:vAlign w:val="bottom"/>
          </w:tcPr>
          <w:p w14:paraId="1B9AB976" w14:textId="77777777" w:rsidR="002833C2" w:rsidRPr="0081104C" w:rsidRDefault="002833C2" w:rsidP="00C0358A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1,512</w:t>
            </w:r>
          </w:p>
        </w:tc>
        <w:tc>
          <w:tcPr>
            <w:tcW w:w="1336" w:type="dxa"/>
            <w:vAlign w:val="bottom"/>
          </w:tcPr>
          <w:p w14:paraId="1B9AB977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8,878</w:t>
            </w:r>
          </w:p>
        </w:tc>
        <w:tc>
          <w:tcPr>
            <w:tcW w:w="1335" w:type="dxa"/>
            <w:vAlign w:val="bottom"/>
          </w:tcPr>
          <w:p w14:paraId="1B9AB978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14:paraId="1B9AB979" w14:textId="18816ABB" w:rsidR="002833C2" w:rsidRPr="0081104C" w:rsidRDefault="002833C2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27,98</w:t>
            </w:r>
            <w:r w:rsidR="008D312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833C2" w:rsidRPr="0081104C" w14:paraId="1B9AB984" w14:textId="77777777" w:rsidTr="006A1AC6">
        <w:tc>
          <w:tcPr>
            <w:tcW w:w="3816" w:type="dxa"/>
            <w:gridSpan w:val="2"/>
            <w:shd w:val="clear" w:color="auto" w:fill="auto"/>
            <w:vAlign w:val="bottom"/>
          </w:tcPr>
          <w:p w14:paraId="1B9AB97B" w14:textId="77777777" w:rsidR="002833C2" w:rsidRPr="0081104C" w:rsidRDefault="002833C2" w:rsidP="00894457">
            <w:pPr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7C" w14:textId="77777777" w:rsidR="002833C2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97D" w14:textId="77777777" w:rsidR="002833C2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vAlign w:val="bottom"/>
          </w:tcPr>
          <w:p w14:paraId="1B9AB97E" w14:textId="77777777" w:rsidR="002833C2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97F" w14:textId="419A2848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(93,00</w:t>
            </w:r>
            <w:r w:rsidR="008D3124">
              <w:rPr>
                <w:rFonts w:ascii="Angsana New" w:hAnsi="Angsana New"/>
                <w:sz w:val="26"/>
                <w:szCs w:val="26"/>
              </w:rPr>
              <w:t>2</w:t>
            </w:r>
            <w:r w:rsidRPr="008110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5" w:type="dxa"/>
            <w:vAlign w:val="bottom"/>
          </w:tcPr>
          <w:p w14:paraId="1B9AB980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(3,468)</w:t>
            </w:r>
          </w:p>
        </w:tc>
        <w:tc>
          <w:tcPr>
            <w:tcW w:w="1336" w:type="dxa"/>
            <w:vAlign w:val="bottom"/>
          </w:tcPr>
          <w:p w14:paraId="1B9AB981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(15,240)</w:t>
            </w:r>
          </w:p>
        </w:tc>
        <w:tc>
          <w:tcPr>
            <w:tcW w:w="1335" w:type="dxa"/>
            <w:vAlign w:val="bottom"/>
          </w:tcPr>
          <w:p w14:paraId="1B9AB982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14:paraId="1B9AB983" w14:textId="6F183F4E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(111,7</w:t>
            </w:r>
            <w:r w:rsidR="008D3124">
              <w:rPr>
                <w:rFonts w:ascii="Angsana New" w:hAnsi="Angsana New"/>
                <w:sz w:val="26"/>
                <w:szCs w:val="26"/>
              </w:rPr>
              <w:t>10</w:t>
            </w:r>
            <w:r w:rsidRPr="0081104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833C2" w:rsidRPr="0081104C" w14:paraId="1B9AB98E" w14:textId="77777777" w:rsidTr="006A1AC6">
        <w:tc>
          <w:tcPr>
            <w:tcW w:w="3816" w:type="dxa"/>
            <w:gridSpan w:val="2"/>
            <w:shd w:val="clear" w:color="auto" w:fill="auto"/>
            <w:vAlign w:val="bottom"/>
          </w:tcPr>
          <w:p w14:paraId="1B9AB985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86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B9AB987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7</w:t>
            </w:r>
            <w:r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013</w:t>
            </w:r>
          </w:p>
        </w:tc>
        <w:tc>
          <w:tcPr>
            <w:tcW w:w="1336" w:type="dxa"/>
            <w:gridSpan w:val="2"/>
            <w:vAlign w:val="bottom"/>
          </w:tcPr>
          <w:p w14:paraId="1B9AB988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5" w:type="dxa"/>
            <w:vAlign w:val="bottom"/>
          </w:tcPr>
          <w:p w14:paraId="1B9AB989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956,980</w:t>
            </w:r>
          </w:p>
        </w:tc>
        <w:tc>
          <w:tcPr>
            <w:tcW w:w="1335" w:type="dxa"/>
            <w:vAlign w:val="bottom"/>
          </w:tcPr>
          <w:p w14:paraId="1B9AB98A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138,962</w:t>
            </w:r>
          </w:p>
        </w:tc>
        <w:tc>
          <w:tcPr>
            <w:tcW w:w="1336" w:type="dxa"/>
            <w:vAlign w:val="bottom"/>
          </w:tcPr>
          <w:p w14:paraId="1B9AB98B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144,829</w:t>
            </w:r>
          </w:p>
        </w:tc>
        <w:tc>
          <w:tcPr>
            <w:tcW w:w="1335" w:type="dxa"/>
            <w:vAlign w:val="bottom"/>
          </w:tcPr>
          <w:p w14:paraId="1B9AB98C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14:paraId="1B9AB98D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1,3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60</w:t>
            </w:r>
            <w:r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001</w:t>
            </w:r>
          </w:p>
        </w:tc>
      </w:tr>
      <w:tr w:rsidR="002833C2" w:rsidRPr="0081104C" w14:paraId="1B9AB998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8F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90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91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92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93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94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B9AB995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96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B9AB997" w14:textId="77777777" w:rsidR="002833C2" w:rsidRPr="0081104C" w:rsidRDefault="002833C2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3C2" w:rsidRPr="0081104C" w14:paraId="1B9AB9A2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99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9A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9B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9C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9D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9E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9F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A0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A1" w14:textId="77777777" w:rsidR="002833C2" w:rsidRPr="0081104C" w:rsidRDefault="002833C2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8,394</w:t>
            </w:r>
          </w:p>
        </w:tc>
      </w:tr>
      <w:tr w:rsidR="002833C2" w:rsidRPr="0081104C" w14:paraId="1B9AB9AC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A3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A4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A5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A6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A7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A8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A9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AA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AB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</w:tr>
      <w:tr w:rsidR="002833C2" w:rsidRPr="0081104C" w14:paraId="1B9AB9B6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AD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AE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AF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2,902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B0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B1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B2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B3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B4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B5" w14:textId="77777777" w:rsidR="002833C2" w:rsidRPr="0081104C" w:rsidRDefault="002833C2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11,175</w:t>
            </w:r>
          </w:p>
        </w:tc>
      </w:tr>
      <w:tr w:rsidR="002833C2" w:rsidRPr="0081104C" w14:paraId="1B9AB9C0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B7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B8" w14:textId="77777777" w:rsidR="002833C2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B9" w14:textId="77777777" w:rsidR="002833C2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BA" w14:textId="77777777" w:rsidR="002833C2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BB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</w:t>
            </w:r>
            <w:r w:rsidR="007E7B08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654)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BC" w14:textId="77777777" w:rsidR="002833C2" w:rsidRPr="0081104C" w:rsidRDefault="00921259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BD" w14:textId="77777777" w:rsidR="002833C2" w:rsidRPr="0081104C" w:rsidRDefault="00921259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BE" w14:textId="77777777" w:rsidR="002833C2" w:rsidRPr="0081104C" w:rsidRDefault="00921259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BF" w14:textId="77777777" w:rsidR="002833C2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(1,65</w:t>
            </w:r>
            <w:r w:rsidR="00921259" w:rsidRPr="0081104C">
              <w:rPr>
                <w:rFonts w:ascii="Angsana New" w:hAnsi="Angsana New"/>
                <w:sz w:val="26"/>
                <w:szCs w:val="26"/>
              </w:rPr>
              <w:t>4</w:t>
            </w:r>
            <w:r w:rsidRPr="0081104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833C2" w:rsidRPr="0081104C" w14:paraId="1B9AB9CA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C1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C2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C3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2,902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C4" w14:textId="77777777" w:rsidR="002833C2" w:rsidRPr="0081104C" w:rsidRDefault="007E7B08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C5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4,652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C6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9AB9C7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C8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C9" w14:textId="77777777" w:rsidR="002833C2" w:rsidRPr="0081104C" w:rsidRDefault="002833C2" w:rsidP="00894457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9,521</w:t>
            </w:r>
          </w:p>
        </w:tc>
      </w:tr>
    </w:tbl>
    <w:p w14:paraId="1B9AB9CB" w14:textId="77777777" w:rsidR="007E7B08" w:rsidRPr="0081104C" w:rsidRDefault="007E7B08" w:rsidP="00894457">
      <w:pPr>
        <w:rPr>
          <w:rFonts w:ascii="Angsana New" w:hAnsi="Angsana New"/>
        </w:rPr>
      </w:pPr>
      <w:r w:rsidRPr="0081104C">
        <w:rPr>
          <w:rFonts w:ascii="Angsana New" w:hAnsi="Angsana New"/>
        </w:rPr>
        <w:br w:type="page"/>
      </w:r>
    </w:p>
    <w:tbl>
      <w:tblPr>
        <w:tblW w:w="1443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7"/>
        <w:gridCol w:w="1439"/>
        <w:gridCol w:w="1352"/>
        <w:gridCol w:w="1335"/>
        <w:gridCol w:w="15"/>
        <w:gridCol w:w="1321"/>
        <w:gridCol w:w="29"/>
        <w:gridCol w:w="1260"/>
        <w:gridCol w:w="46"/>
        <w:gridCol w:w="1304"/>
        <w:gridCol w:w="31"/>
        <w:gridCol w:w="1319"/>
        <w:gridCol w:w="17"/>
        <w:gridCol w:w="1335"/>
        <w:gridCol w:w="1258"/>
      </w:tblGrid>
      <w:tr w:rsidR="007E7B08" w:rsidRPr="0081104C" w14:paraId="1B9AB9CD" w14:textId="77777777" w:rsidTr="002047BB">
        <w:trPr>
          <w:tblHeader/>
        </w:trPr>
        <w:tc>
          <w:tcPr>
            <w:tcW w:w="14438" w:type="dxa"/>
            <w:gridSpan w:val="15"/>
            <w:shd w:val="clear" w:color="auto" w:fill="auto"/>
            <w:vAlign w:val="bottom"/>
          </w:tcPr>
          <w:p w14:paraId="1B9AB9CC" w14:textId="77777777" w:rsidR="007E7B08" w:rsidRPr="0081104C" w:rsidRDefault="007E7B08" w:rsidP="008944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  <w:r w:rsidRPr="0081104C">
              <w:rPr>
                <w:rFonts w:ascii="Angsana New" w:hAnsi="Angsana New"/>
                <w:sz w:val="26"/>
                <w:szCs w:val="26"/>
              </w:rPr>
              <w:t>(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E7B08" w:rsidRPr="0081104C" w14:paraId="1B9AB9D1" w14:textId="77777777" w:rsidTr="002047BB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14:paraId="1B9AB9CE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B9AB9CF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2" w:type="dxa"/>
            <w:gridSpan w:val="13"/>
            <w:shd w:val="clear" w:color="auto" w:fill="auto"/>
            <w:vAlign w:val="bottom"/>
          </w:tcPr>
          <w:p w14:paraId="1B9AB9D0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7B08" w:rsidRPr="0081104C" w14:paraId="1B9AB9D7" w14:textId="77777777" w:rsidTr="002047BB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14:paraId="1B9AB9D2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B9AB9D3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shd w:val="clear" w:color="auto" w:fill="auto"/>
            <w:vAlign w:val="bottom"/>
          </w:tcPr>
          <w:p w14:paraId="1B9AB9D4" w14:textId="77777777" w:rsidR="007E7B08" w:rsidRPr="0081104C" w:rsidRDefault="007E7B08" w:rsidP="00894457">
            <w:pPr>
              <w:ind w:left="-108" w:right="-1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6662" w:type="dxa"/>
            <w:gridSpan w:val="9"/>
            <w:shd w:val="clear" w:color="auto" w:fill="auto"/>
            <w:vAlign w:val="bottom"/>
          </w:tcPr>
          <w:p w14:paraId="1B9AB9D5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D6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7B08" w:rsidRPr="0081104C" w14:paraId="1B9AB9E0" w14:textId="77777777" w:rsidTr="002047BB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14:paraId="1B9AB9D8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</w:rPr>
              <w:br w:type="page"/>
            </w:r>
          </w:p>
        </w:tc>
        <w:tc>
          <w:tcPr>
            <w:tcW w:w="2687" w:type="dxa"/>
            <w:gridSpan w:val="2"/>
            <w:shd w:val="clear" w:color="auto" w:fill="auto"/>
            <w:vAlign w:val="bottom"/>
          </w:tcPr>
          <w:p w14:paraId="1B9AB9D9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ซึ่งแสดงมูลค่า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DA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14:paraId="1B9AB9DB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9DC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DD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DE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DF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7B08" w:rsidRPr="0081104C" w14:paraId="1B9AB9E9" w14:textId="77777777" w:rsidTr="002047BB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14:paraId="1B9AB9E1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bottom"/>
          </w:tcPr>
          <w:p w14:paraId="1B9AB9E2" w14:textId="77777777" w:rsidR="007E7B08" w:rsidRPr="0081104C" w:rsidRDefault="007E7B08" w:rsidP="00894457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E3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14:paraId="1B9AB9E4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9E5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E6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E7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E8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7B08" w:rsidRPr="0081104C" w14:paraId="1B9AB9F3" w14:textId="77777777" w:rsidTr="002047BB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14:paraId="1B9AB9EA" w14:textId="77777777" w:rsidR="007E7B08" w:rsidRPr="0081104C" w:rsidRDefault="007E7B08" w:rsidP="008944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B9AB9EB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EC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ED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14:paraId="1B9AB9EE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อุปกรณ์ก่อสร้าง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9EF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F0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9F1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9F2" w14:textId="77777777" w:rsidR="007E7B08" w:rsidRPr="0081104C" w:rsidRDefault="007E7B08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833C2" w:rsidRPr="0081104C" w14:paraId="1B9AB9FD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F4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F5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F6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F7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14:paraId="1B9AB9F8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9F9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9FA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9FB" w14:textId="77777777" w:rsidR="002833C2" w:rsidRPr="0081104C" w:rsidRDefault="002833C2" w:rsidP="00894457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B9AB9FC" w14:textId="77777777" w:rsidR="002833C2" w:rsidRPr="0081104C" w:rsidRDefault="002833C2" w:rsidP="00894457">
            <w:pP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3C2" w:rsidRPr="0081104C" w14:paraId="1B9ABA07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9FE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9FF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A00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328,513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A01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14:paraId="1B9ABA02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565,252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A03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14,741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A04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83,737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A05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27,986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A06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1,784,849</w:t>
            </w:r>
          </w:p>
        </w:tc>
      </w:tr>
      <w:tr w:rsidR="002833C2" w:rsidRPr="0081104C" w14:paraId="1B9ABA11" w14:textId="77777777" w:rsidTr="002600B7">
        <w:tc>
          <w:tcPr>
            <w:tcW w:w="3816" w:type="dxa"/>
            <w:gridSpan w:val="2"/>
            <w:shd w:val="clear" w:color="auto" w:fill="auto"/>
            <w:vAlign w:val="bottom"/>
          </w:tcPr>
          <w:p w14:paraId="1B9ABA08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9ABA09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35" w:type="dxa"/>
            <w:vAlign w:val="bottom"/>
          </w:tcPr>
          <w:p w14:paraId="1B9ABA0A" w14:textId="77777777" w:rsidR="002833C2" w:rsidRPr="0081104C" w:rsidRDefault="004649BB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343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55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36" w:type="dxa"/>
            <w:gridSpan w:val="2"/>
            <w:vAlign w:val="bottom"/>
          </w:tcPr>
          <w:p w14:paraId="1B9ABA0B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vAlign w:val="bottom"/>
          </w:tcPr>
          <w:p w14:paraId="1B9ABA0C" w14:textId="77777777" w:rsidR="002833C2" w:rsidRPr="0081104C" w:rsidRDefault="007E7B08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01,297</w:t>
            </w:r>
          </w:p>
        </w:tc>
        <w:tc>
          <w:tcPr>
            <w:tcW w:w="1335" w:type="dxa"/>
            <w:gridSpan w:val="2"/>
            <w:vAlign w:val="bottom"/>
          </w:tcPr>
          <w:p w14:paraId="1B9ABA0D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7,403</w:t>
            </w:r>
          </w:p>
        </w:tc>
        <w:tc>
          <w:tcPr>
            <w:tcW w:w="1336" w:type="dxa"/>
            <w:gridSpan w:val="2"/>
            <w:vAlign w:val="bottom"/>
          </w:tcPr>
          <w:p w14:paraId="1B9ABA0E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32,319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9ABA0F" w14:textId="77777777" w:rsidR="002833C2" w:rsidRPr="0081104C" w:rsidRDefault="004649BB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3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Pr="0081104C">
              <w:rPr>
                <w:rFonts w:ascii="Angsana New" w:hAnsi="Angsana New"/>
                <w:sz w:val="26"/>
                <w:szCs w:val="26"/>
              </w:rPr>
              <w:t>67</w:t>
            </w:r>
            <w:r w:rsidR="002833C2" w:rsidRPr="0081104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9ABA10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1,35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2</w:t>
            </w:r>
            <w:r w:rsidR="00686EE3" w:rsidRPr="0081104C">
              <w:rPr>
                <w:rFonts w:ascii="Angsana New" w:hAnsi="Angsana New"/>
                <w:sz w:val="26"/>
                <w:szCs w:val="26"/>
              </w:rPr>
              <w:t>,</w:t>
            </w:r>
            <w:r w:rsidR="004649BB" w:rsidRPr="0081104C">
              <w:rPr>
                <w:rFonts w:ascii="Angsana New" w:hAnsi="Angsana New"/>
                <w:sz w:val="26"/>
                <w:szCs w:val="26"/>
              </w:rPr>
              <w:t>867</w:t>
            </w:r>
          </w:p>
        </w:tc>
      </w:tr>
      <w:tr w:rsidR="002833C2" w:rsidRPr="0081104C" w14:paraId="1B9ABA1B" w14:textId="77777777" w:rsidTr="00FE22EE">
        <w:tc>
          <w:tcPr>
            <w:tcW w:w="3816" w:type="dxa"/>
            <w:gridSpan w:val="2"/>
            <w:shd w:val="clear" w:color="auto" w:fill="auto"/>
            <w:vAlign w:val="bottom"/>
          </w:tcPr>
          <w:p w14:paraId="1B9ABA12" w14:textId="77777777" w:rsidR="002833C2" w:rsidRPr="0081104C" w:rsidRDefault="002833C2" w:rsidP="0089445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  <w:shd w:val="clear" w:color="auto" w:fill="auto"/>
          </w:tcPr>
          <w:p w14:paraId="1B9ABA13" w14:textId="77777777" w:rsidR="002833C2" w:rsidRPr="0081104C" w:rsidRDefault="002833C2" w:rsidP="0089445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B9ABA14" w14:textId="77777777" w:rsidR="002833C2" w:rsidRPr="0081104C" w:rsidRDefault="002833C2" w:rsidP="0089445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A15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14:paraId="1B9ABA16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1B9ABA17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1B9ABA18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B9ABA19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B9ABA1A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3C2" w:rsidRPr="0081104C" w14:paraId="1B9ABA22" w14:textId="77777777" w:rsidTr="00FE22EE">
        <w:trPr>
          <w:trHeight w:val="247"/>
        </w:trPr>
        <w:tc>
          <w:tcPr>
            <w:tcW w:w="7868" w:type="dxa"/>
            <w:gridSpan w:val="7"/>
            <w:shd w:val="clear" w:color="auto" w:fill="auto"/>
          </w:tcPr>
          <w:p w14:paraId="1B9ABA1C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</w:rPr>
              <w:br w:type="page"/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2562 (194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shd w:val="clear" w:color="auto" w:fill="auto"/>
          </w:tcPr>
          <w:p w14:paraId="1B9ABA1D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9ABA1E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9ABA1F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1B9ABA20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B9ABA21" w14:textId="77777777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212,718</w:t>
            </w:r>
          </w:p>
        </w:tc>
      </w:tr>
      <w:tr w:rsidR="002833C2" w:rsidRPr="0081104C" w14:paraId="1B9ABA29" w14:textId="77777777" w:rsidTr="00FE22EE">
        <w:tc>
          <w:tcPr>
            <w:tcW w:w="7868" w:type="dxa"/>
            <w:gridSpan w:val="7"/>
            <w:shd w:val="clear" w:color="auto" w:fill="auto"/>
          </w:tcPr>
          <w:p w14:paraId="1B9ABA23" w14:textId="4C749DDF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2563 (</w:t>
            </w:r>
            <w:r w:rsidR="00686EE3" w:rsidRPr="0081104C">
              <w:rPr>
                <w:rFonts w:ascii="Angsana New" w:hAnsi="Angsana New"/>
                <w:sz w:val="26"/>
                <w:szCs w:val="26"/>
              </w:rPr>
              <w:t>10</w:t>
            </w:r>
            <w:r w:rsidR="008D3124">
              <w:rPr>
                <w:rFonts w:ascii="Angsana New" w:hAnsi="Angsana New"/>
                <w:sz w:val="26"/>
                <w:szCs w:val="26"/>
              </w:rPr>
              <w:t>7</w:t>
            </w:r>
            <w:r w:rsidRPr="0081104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104C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shd w:val="clear" w:color="auto" w:fill="auto"/>
          </w:tcPr>
          <w:p w14:paraId="1B9ABA24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9ABA25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9ABA26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1B9ABA27" w14:textId="77777777" w:rsidR="002833C2" w:rsidRPr="0081104C" w:rsidRDefault="002833C2" w:rsidP="008944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B9ABA28" w14:textId="193EA2C0" w:rsidR="002833C2" w:rsidRPr="0081104C" w:rsidRDefault="002833C2" w:rsidP="00894457">
            <w:pPr>
              <w:pBdr>
                <w:bottom w:val="double" w:sz="6" w:space="1" w:color="auto"/>
              </w:pBdr>
              <w:tabs>
                <w:tab w:val="decimal" w:pos="955"/>
              </w:tabs>
              <w:rPr>
                <w:rFonts w:ascii="Angsana New" w:hAnsi="Angsana New"/>
                <w:sz w:val="26"/>
                <w:szCs w:val="26"/>
              </w:rPr>
            </w:pPr>
            <w:r w:rsidRPr="0081104C">
              <w:rPr>
                <w:rFonts w:ascii="Angsana New" w:hAnsi="Angsana New"/>
                <w:sz w:val="26"/>
                <w:szCs w:val="26"/>
              </w:rPr>
              <w:t>121,38</w:t>
            </w:r>
            <w:r w:rsidR="00F0757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1B9ABA2A" w14:textId="77777777" w:rsidR="00CD3EEA" w:rsidRPr="0081104C" w:rsidRDefault="00CD3EEA" w:rsidP="00894457">
      <w:pPr>
        <w:rPr>
          <w:rFonts w:ascii="Angsana New" w:hAnsi="Angsana New"/>
          <w:sz w:val="2"/>
          <w:szCs w:val="2"/>
        </w:rPr>
      </w:pPr>
    </w:p>
    <w:p w14:paraId="1B9ABA2B" w14:textId="77777777" w:rsidR="00AB0F19" w:rsidRPr="0081104C" w:rsidRDefault="00AB0F19" w:rsidP="00894457">
      <w:pPr>
        <w:spacing w:before="80"/>
        <w:jc w:val="thaiDistribute"/>
        <w:rPr>
          <w:rFonts w:ascii="Angsana New" w:hAnsi="Angsana New"/>
          <w:sz w:val="2"/>
          <w:szCs w:val="2"/>
        </w:rPr>
        <w:sectPr w:rsidR="00AB0F19" w:rsidRPr="0081104C" w:rsidSect="007E7B08">
          <w:pgSz w:w="16840" w:h="11907" w:orient="landscape" w:code="9"/>
          <w:pgMar w:top="1296" w:right="1296" w:bottom="850" w:left="1080" w:header="720" w:footer="720" w:gutter="0"/>
          <w:cols w:space="720"/>
        </w:sectPr>
      </w:pPr>
    </w:p>
    <w:p w14:paraId="1B9ABA2C" w14:textId="6BAFBE68" w:rsidR="009C7777" w:rsidRPr="0081104C" w:rsidRDefault="009C7777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lastRenderedPageBreak/>
        <w:t>บริษัทฯได้จัดให้มีการประเมินราคา</w:t>
      </w:r>
      <w:r w:rsidR="00DD7DF7" w:rsidRPr="0081104C">
        <w:rPr>
          <w:rFonts w:ascii="Angsana New" w:hAnsi="Angsana New"/>
          <w:sz w:val="32"/>
          <w:szCs w:val="32"/>
          <w:cs/>
        </w:rPr>
        <w:t>ที่ดิน</w:t>
      </w:r>
      <w:r w:rsidR="005059B9" w:rsidRPr="0081104C">
        <w:rPr>
          <w:rFonts w:ascii="Angsana New" w:hAnsi="Angsana New"/>
          <w:sz w:val="32"/>
          <w:szCs w:val="32"/>
          <w:cs/>
        </w:rPr>
        <w:t>และ</w:t>
      </w:r>
      <w:r w:rsidRPr="0081104C">
        <w:rPr>
          <w:rFonts w:ascii="Angsana New" w:hAnsi="Angsana New"/>
          <w:sz w:val="32"/>
          <w:szCs w:val="32"/>
          <w:cs/>
        </w:rPr>
        <w:t xml:space="preserve">อาคารใหม่โดยผู้ประเมินราคาอิสระเมื่อวันที่ </w:t>
      </w:r>
      <w:r w:rsidRPr="0081104C">
        <w:rPr>
          <w:rFonts w:ascii="Angsana New" w:hAnsi="Angsana New"/>
          <w:sz w:val="32"/>
          <w:szCs w:val="32"/>
        </w:rPr>
        <w:t xml:space="preserve">3 </w:t>
      </w:r>
      <w:r w:rsidRPr="0081104C">
        <w:rPr>
          <w:rFonts w:ascii="Angsana New" w:hAnsi="Angsana New"/>
          <w:sz w:val="32"/>
          <w:szCs w:val="32"/>
          <w:cs/>
        </w:rPr>
        <w:t xml:space="preserve">และ </w:t>
      </w:r>
      <w:r w:rsidRPr="0081104C">
        <w:rPr>
          <w:rFonts w:ascii="Angsana New" w:hAnsi="Angsana New"/>
          <w:sz w:val="32"/>
          <w:szCs w:val="32"/>
        </w:rPr>
        <w:t xml:space="preserve">5 </w:t>
      </w:r>
      <w:r w:rsidRPr="0081104C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81104C">
        <w:rPr>
          <w:rFonts w:ascii="Angsana New" w:hAnsi="Angsana New"/>
          <w:sz w:val="32"/>
          <w:szCs w:val="32"/>
        </w:rPr>
        <w:t>2562</w:t>
      </w:r>
      <w:r w:rsidR="000F7897" w:rsidRPr="0081104C">
        <w:rPr>
          <w:rFonts w:ascii="Angsana New" w:hAnsi="Angsana New"/>
          <w:sz w:val="32"/>
          <w:szCs w:val="32"/>
        </w:rPr>
        <w:t xml:space="preserve"> </w:t>
      </w:r>
      <w:r w:rsidR="005059B9" w:rsidRPr="0081104C">
        <w:rPr>
          <w:rFonts w:ascii="Angsana New" w:hAnsi="Angsana New"/>
          <w:sz w:val="32"/>
          <w:szCs w:val="32"/>
          <w:cs/>
        </w:rPr>
        <w:t>โดย</w:t>
      </w:r>
      <w:r w:rsidR="000F7897" w:rsidRPr="0081104C">
        <w:rPr>
          <w:rFonts w:ascii="Angsana New" w:hAnsi="Angsana New"/>
          <w:sz w:val="32"/>
          <w:szCs w:val="32"/>
          <w:cs/>
        </w:rPr>
        <w:t>ใช้เกณฑ์</w:t>
      </w:r>
      <w:r w:rsidR="00DD7DF7" w:rsidRPr="0081104C">
        <w:rPr>
          <w:rFonts w:ascii="Angsana New" w:hAnsi="Angsana New"/>
          <w:sz w:val="32"/>
          <w:szCs w:val="32"/>
          <w:cs/>
        </w:rPr>
        <w:t xml:space="preserve">เปรียบเทียบราคาตลาด </w:t>
      </w:r>
      <w:r w:rsidR="00DD7DF7" w:rsidRPr="0081104C">
        <w:rPr>
          <w:rFonts w:ascii="Angsana New" w:hAnsi="Angsana New"/>
          <w:sz w:val="32"/>
          <w:szCs w:val="32"/>
        </w:rPr>
        <w:t xml:space="preserve">(Sale Comparison Approach) 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="002A69C0" w:rsidRPr="0081104C">
        <w:rPr>
          <w:rFonts w:ascii="Angsana New" w:hAnsi="Angsana New"/>
          <w:sz w:val="32"/>
          <w:szCs w:val="32"/>
          <w:cs/>
        </w:rPr>
        <w:t>สำหรับที่ดิน</w:t>
      </w:r>
      <w:r w:rsidR="00DD7DF7" w:rsidRPr="0081104C">
        <w:rPr>
          <w:rFonts w:ascii="Angsana New" w:hAnsi="Angsana New"/>
          <w:sz w:val="32"/>
          <w:szCs w:val="32"/>
          <w:cs/>
        </w:rPr>
        <w:t>และ</w:t>
      </w:r>
      <w:r w:rsidRPr="0081104C">
        <w:rPr>
          <w:rFonts w:ascii="Angsana New" w:hAnsi="Angsana New"/>
          <w:sz w:val="32"/>
          <w:szCs w:val="32"/>
          <w:cs/>
        </w:rPr>
        <w:t>ใช้เกณฑ์มูลค่าต้นทุนทดแทนคงเหลือสุทธิ (</w:t>
      </w:r>
      <w:r w:rsidRPr="0081104C">
        <w:rPr>
          <w:rFonts w:ascii="Angsana New" w:hAnsi="Angsana New"/>
          <w:sz w:val="32"/>
          <w:szCs w:val="32"/>
        </w:rPr>
        <w:t xml:space="preserve">Depreciated Replacement Cost Approach) </w:t>
      </w:r>
      <w:r w:rsidR="002A69C0" w:rsidRPr="0081104C">
        <w:rPr>
          <w:rFonts w:ascii="Angsana New" w:hAnsi="Angsana New"/>
          <w:sz w:val="32"/>
          <w:szCs w:val="32"/>
          <w:cs/>
        </w:rPr>
        <w:t>สำหรับอาคาร</w:t>
      </w:r>
      <w:r w:rsidR="00DE65C6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ผลจากการประเมินแสดงมูลค่า</w:t>
      </w:r>
      <w:r w:rsidR="00DD7DF7" w:rsidRPr="0081104C">
        <w:rPr>
          <w:rFonts w:ascii="Angsana New" w:hAnsi="Angsana New"/>
          <w:sz w:val="32"/>
          <w:szCs w:val="32"/>
          <w:cs/>
        </w:rPr>
        <w:t>ที่ดินและ</w:t>
      </w:r>
      <w:r w:rsidRPr="0081104C">
        <w:rPr>
          <w:rFonts w:ascii="Angsana New" w:hAnsi="Angsana New"/>
          <w:sz w:val="32"/>
          <w:szCs w:val="32"/>
          <w:cs/>
        </w:rPr>
        <w:t xml:space="preserve">อาคารเพิ่มขึ้นจากมูลค่าสุทธิตามบัญชีเป็นจำนวน </w:t>
      </w:r>
      <w:r w:rsidR="00DD7DF7" w:rsidRPr="0081104C">
        <w:rPr>
          <w:rFonts w:ascii="Angsana New" w:hAnsi="Angsana New"/>
          <w:sz w:val="32"/>
          <w:szCs w:val="32"/>
        </w:rPr>
        <w:t xml:space="preserve">467 </w:t>
      </w:r>
      <w:r w:rsidR="00DD7DF7" w:rsidRPr="0081104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81104C">
        <w:rPr>
          <w:rFonts w:ascii="Angsana New" w:hAnsi="Angsana New"/>
          <w:sz w:val="32"/>
          <w:szCs w:val="32"/>
        </w:rPr>
        <w:t>99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</w:t>
      </w:r>
      <w:r w:rsidR="00DD7DF7" w:rsidRPr="0081104C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81104C">
        <w:rPr>
          <w:rFonts w:ascii="Angsana New" w:hAnsi="Angsana New"/>
          <w:sz w:val="32"/>
          <w:szCs w:val="32"/>
          <w:cs/>
        </w:rPr>
        <w:t xml:space="preserve"> บริษัทฯได้บันทึกส่วนที่เพิ่มขึ้นจากการตีราคาใหม่ดังกล่าวในกำไร</w:t>
      </w:r>
      <w:r w:rsidRPr="0081104C">
        <w:rPr>
          <w:rFonts w:ascii="Angsana New" w:hAnsi="Angsana New"/>
          <w:spacing w:val="-6"/>
          <w:sz w:val="32"/>
          <w:szCs w:val="32"/>
          <w:cs/>
        </w:rPr>
        <w:t>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</w:p>
    <w:p w14:paraId="1B9ABA2D" w14:textId="77777777" w:rsidR="009C7777" w:rsidRPr="0081104C" w:rsidRDefault="009C7777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หากบริษัทฯแสดงมูลค่าของที่ดินและอาคารดังกล่าวด้วยวิธีราคาทุน มูลค่าสุทธิตามบัญชี ณ วันที่ </w:t>
      </w:r>
      <w:r w:rsidR="00DD7DF7" w:rsidRPr="0081104C">
        <w:rPr>
          <w:rFonts w:ascii="Angsana New" w:hAnsi="Angsana New"/>
          <w:sz w:val="32"/>
          <w:szCs w:val="32"/>
          <w:cs/>
        </w:rPr>
        <w:t xml:space="preserve">               </w:t>
      </w:r>
      <w:r w:rsidRPr="0081104C">
        <w:rPr>
          <w:rFonts w:ascii="Angsana New" w:hAnsi="Angsana New"/>
          <w:sz w:val="32"/>
          <w:szCs w:val="32"/>
        </w:rPr>
        <w:t xml:space="preserve">31 </w:t>
      </w:r>
      <w:r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DD7DF7" w:rsidRPr="0081104C">
        <w:rPr>
          <w:rFonts w:ascii="Angsana New" w:hAnsi="Angsana New"/>
          <w:sz w:val="32"/>
          <w:szCs w:val="32"/>
          <w:cs/>
        </w:rPr>
        <w:t>ของที่ดินและอาคาร</w:t>
      </w:r>
      <w:r w:rsidRPr="0081104C">
        <w:rPr>
          <w:rFonts w:ascii="Angsana New" w:hAnsi="Angsana New"/>
          <w:sz w:val="32"/>
          <w:szCs w:val="32"/>
          <w:cs/>
        </w:rPr>
        <w:t>จะมีจำนวนประมาณ</w:t>
      </w:r>
      <w:r w:rsidRPr="0081104C">
        <w:rPr>
          <w:rFonts w:ascii="Angsana New" w:hAnsi="Angsana New"/>
          <w:sz w:val="32"/>
          <w:szCs w:val="32"/>
        </w:rPr>
        <w:t xml:space="preserve"> </w:t>
      </w:r>
      <w:bookmarkStart w:id="11" w:name="_Hlk49159758"/>
      <w:r w:rsidR="00F91F49" w:rsidRPr="0081104C">
        <w:rPr>
          <w:rFonts w:ascii="Angsana New" w:hAnsi="Angsana New"/>
          <w:sz w:val="32"/>
          <w:szCs w:val="32"/>
        </w:rPr>
        <w:t>298</w:t>
      </w:r>
      <w:bookmarkEnd w:id="11"/>
      <w:r w:rsidRPr="0081104C">
        <w:rPr>
          <w:rFonts w:ascii="Angsana New" w:hAnsi="Angsana New"/>
          <w:sz w:val="32"/>
          <w:szCs w:val="32"/>
          <w:cs/>
        </w:rPr>
        <w:t xml:space="preserve"> ล้านบาท</w:t>
      </w:r>
      <w:r w:rsidR="00DD7DF7" w:rsidRPr="0081104C">
        <w:rPr>
          <w:rFonts w:ascii="Angsana New" w:hAnsi="Angsana New"/>
          <w:sz w:val="32"/>
          <w:szCs w:val="32"/>
          <w:cs/>
        </w:rPr>
        <w:t xml:space="preserve"> และ </w:t>
      </w:r>
      <w:r w:rsidR="00921259" w:rsidRPr="0081104C">
        <w:rPr>
          <w:rFonts w:ascii="Angsana New" w:hAnsi="Angsana New"/>
          <w:sz w:val="32"/>
          <w:szCs w:val="32"/>
        </w:rPr>
        <w:t>226</w:t>
      </w:r>
      <w:r w:rsidR="00DD7DF7" w:rsidRPr="0081104C">
        <w:rPr>
          <w:rFonts w:ascii="Angsana New" w:hAnsi="Angsana New"/>
          <w:sz w:val="32"/>
          <w:szCs w:val="32"/>
        </w:rPr>
        <w:t xml:space="preserve"> </w:t>
      </w:r>
      <w:r w:rsidR="00DD7DF7" w:rsidRPr="0081104C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81104C">
        <w:rPr>
          <w:rFonts w:ascii="Angsana New" w:hAnsi="Angsana New"/>
          <w:sz w:val="32"/>
          <w:szCs w:val="32"/>
          <w:cs/>
        </w:rPr>
        <w:t xml:space="preserve"> 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</w:rPr>
        <w:t xml:space="preserve">: </w:t>
      </w:r>
      <w:r w:rsidR="00325034" w:rsidRPr="0081104C">
        <w:rPr>
          <w:rFonts w:ascii="Angsana New" w:hAnsi="Angsana New"/>
          <w:sz w:val="32"/>
          <w:szCs w:val="32"/>
        </w:rPr>
        <w:t>298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</w:t>
      </w:r>
      <w:r w:rsidR="00DD7DF7" w:rsidRPr="0081104C">
        <w:rPr>
          <w:rFonts w:ascii="Angsana New" w:hAnsi="Angsana New"/>
          <w:sz w:val="32"/>
          <w:szCs w:val="32"/>
          <w:cs/>
        </w:rPr>
        <w:t xml:space="preserve"> และ</w:t>
      </w:r>
      <w:r w:rsidR="00DD7DF7" w:rsidRPr="0081104C">
        <w:rPr>
          <w:rFonts w:ascii="Angsana New" w:hAnsi="Angsana New"/>
          <w:sz w:val="32"/>
          <w:szCs w:val="32"/>
        </w:rPr>
        <w:t xml:space="preserve"> 2</w:t>
      </w:r>
      <w:r w:rsidR="00211F14" w:rsidRPr="0081104C">
        <w:rPr>
          <w:rFonts w:ascii="Angsana New" w:hAnsi="Angsana New"/>
          <w:sz w:val="32"/>
          <w:szCs w:val="32"/>
        </w:rPr>
        <w:t>08</w:t>
      </w:r>
      <w:r w:rsidR="00DD7DF7" w:rsidRPr="0081104C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81104C">
        <w:rPr>
          <w:rFonts w:ascii="Angsana New" w:hAnsi="Angsana New"/>
          <w:sz w:val="32"/>
          <w:szCs w:val="32"/>
          <w:cs/>
        </w:rPr>
        <w:t>)</w:t>
      </w:r>
    </w:p>
    <w:p w14:paraId="1B9ABA2E" w14:textId="77777777" w:rsidR="009C7777" w:rsidRPr="0081104C" w:rsidRDefault="009C7777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104C">
        <w:rPr>
          <w:rFonts w:ascii="Angsana New" w:hAnsi="Angsana New"/>
          <w:sz w:val="32"/>
          <w:szCs w:val="32"/>
        </w:rPr>
        <w:t xml:space="preserve">31 </w:t>
      </w:r>
      <w:r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</w:t>
      </w:r>
      <w:r w:rsidR="005B717C" w:rsidRPr="0081104C">
        <w:rPr>
          <w:rFonts w:ascii="Angsana New" w:hAnsi="Angsana New"/>
          <w:sz w:val="32"/>
          <w:szCs w:val="32"/>
        </w:rPr>
        <w:t>2</w:t>
      </w:r>
      <w:r w:rsidRPr="0081104C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บริษัทฯมียอดคงเหลือของเครื่องจักร 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Pr="0081104C">
        <w:rPr>
          <w:rFonts w:ascii="Angsana New" w:hAnsi="Angsana New"/>
          <w:sz w:val="32"/>
          <w:szCs w:val="32"/>
        </w:rPr>
        <w:t xml:space="preserve"> 3</w:t>
      </w:r>
      <w:r w:rsidR="00211F14" w:rsidRPr="0081104C">
        <w:rPr>
          <w:rFonts w:ascii="Angsana New" w:hAnsi="Angsana New"/>
          <w:sz w:val="32"/>
          <w:szCs w:val="32"/>
        </w:rPr>
        <w:t>55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</w:t>
      </w:r>
    </w:p>
    <w:p w14:paraId="1B9ABA2F" w14:textId="77777777" w:rsidR="009C7777" w:rsidRPr="0081104C" w:rsidRDefault="009C7777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104C">
        <w:rPr>
          <w:rFonts w:ascii="Angsana New" w:hAnsi="Angsana New"/>
          <w:sz w:val="32"/>
          <w:szCs w:val="32"/>
        </w:rPr>
        <w:t xml:space="preserve">31 </w:t>
      </w:r>
      <w:r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</w:t>
      </w:r>
      <w:r w:rsidR="005B717C" w:rsidRPr="0081104C">
        <w:rPr>
          <w:rFonts w:ascii="Angsana New" w:hAnsi="Angsana New"/>
          <w:sz w:val="32"/>
          <w:szCs w:val="32"/>
        </w:rPr>
        <w:t>3</w:t>
      </w:r>
      <w:r w:rsidRPr="0081104C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7E7B08" w:rsidRPr="0081104C">
        <w:rPr>
          <w:rFonts w:ascii="Angsana New" w:hAnsi="Angsana New"/>
          <w:sz w:val="32"/>
          <w:szCs w:val="32"/>
        </w:rPr>
        <w:t>1,06</w:t>
      </w:r>
      <w:r w:rsidR="00686EE3" w:rsidRPr="0081104C">
        <w:rPr>
          <w:rFonts w:ascii="Angsana New" w:hAnsi="Angsana New"/>
          <w:sz w:val="32"/>
          <w:szCs w:val="32"/>
        </w:rPr>
        <w:t>0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 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</w:rPr>
        <w:t xml:space="preserve">: </w:t>
      </w:r>
      <w:r w:rsidR="00211F14" w:rsidRPr="0081104C">
        <w:rPr>
          <w:rFonts w:ascii="Angsana New" w:hAnsi="Angsana New"/>
          <w:sz w:val="32"/>
          <w:szCs w:val="32"/>
        </w:rPr>
        <w:t>942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ล้านบาท)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p w14:paraId="1B9ABA30" w14:textId="77777777" w:rsidR="009C7777" w:rsidRPr="0081104C" w:rsidRDefault="009C7777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104C">
        <w:rPr>
          <w:rFonts w:ascii="Angsana New" w:hAnsi="Angsana New"/>
          <w:sz w:val="32"/>
          <w:szCs w:val="32"/>
        </w:rPr>
        <w:t>31</w:t>
      </w:r>
      <w:r w:rsidRPr="008110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บริษัทฯได้นำที่ดินของบริษัทฯจำนวน </w:t>
      </w:r>
      <w:r w:rsidR="005B717C" w:rsidRPr="0081104C">
        <w:rPr>
          <w:rFonts w:ascii="Angsana New" w:hAnsi="Angsana New"/>
          <w:sz w:val="32"/>
          <w:szCs w:val="32"/>
        </w:rPr>
        <w:t>9</w:t>
      </w:r>
      <w:r w:rsidRPr="0081104C">
        <w:rPr>
          <w:rFonts w:ascii="Angsana New" w:hAnsi="Angsana New"/>
          <w:sz w:val="32"/>
          <w:szCs w:val="32"/>
          <w:cs/>
        </w:rPr>
        <w:t xml:space="preserve"> แปลงพร้อมสิ่งปลูกสร้างบางส่วน มูลค่าสุทธิตามบัญชีจำนวนประมาณ </w:t>
      </w:r>
      <w:r w:rsidR="005B717C" w:rsidRPr="0081104C">
        <w:rPr>
          <w:rFonts w:ascii="Angsana New" w:hAnsi="Angsana New"/>
          <w:sz w:val="32"/>
          <w:szCs w:val="32"/>
        </w:rPr>
        <w:t>1,036</w:t>
      </w:r>
      <w:r w:rsidR="00211F14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 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</w:rPr>
        <w:t xml:space="preserve">: </w:t>
      </w:r>
      <w:r w:rsidRPr="0081104C">
        <w:rPr>
          <w:rFonts w:ascii="Angsana New" w:hAnsi="Angsana New"/>
          <w:sz w:val="32"/>
          <w:szCs w:val="32"/>
          <w:cs/>
        </w:rPr>
        <w:t xml:space="preserve">จำนวน </w:t>
      </w:r>
      <w:r w:rsidRPr="0081104C">
        <w:rPr>
          <w:rFonts w:ascii="Angsana New" w:hAnsi="Angsana New"/>
          <w:sz w:val="32"/>
          <w:szCs w:val="32"/>
        </w:rPr>
        <w:t>9</w:t>
      </w:r>
      <w:r w:rsidRPr="0081104C">
        <w:rPr>
          <w:rFonts w:ascii="Angsana New" w:hAnsi="Angsana New"/>
          <w:sz w:val="32"/>
          <w:szCs w:val="32"/>
          <w:cs/>
        </w:rPr>
        <w:t xml:space="preserve"> แปลง มูลค่าสุทธิตามบัญชีจำนวนประมาณ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211F14" w:rsidRPr="0081104C">
        <w:rPr>
          <w:rFonts w:ascii="Angsana New" w:hAnsi="Angsana New"/>
          <w:sz w:val="32"/>
          <w:szCs w:val="32"/>
        </w:rPr>
        <w:t>1,044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1B9ABA31" w14:textId="77777777" w:rsidR="000B13EB" w:rsidRPr="0081104C" w:rsidRDefault="000B13EB" w:rsidP="0089445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B9ABA32" w14:textId="77777777" w:rsidR="000B13EB" w:rsidRPr="0081104C" w:rsidRDefault="000B13EB" w:rsidP="0089445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B9ABA33" w14:textId="77777777" w:rsidR="000B13EB" w:rsidRPr="0081104C" w:rsidRDefault="000B13EB" w:rsidP="0089445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B9ABA34" w14:textId="77777777" w:rsidR="000B13EB" w:rsidRPr="0081104C" w:rsidRDefault="000B13EB" w:rsidP="0089445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B9ABA35" w14:textId="77777777" w:rsidR="000B13EB" w:rsidRPr="0081104C" w:rsidRDefault="000B13EB" w:rsidP="0089445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B9ABA36" w14:textId="77777777" w:rsidR="000B13EB" w:rsidRPr="0081104C" w:rsidRDefault="000B13EB" w:rsidP="0089445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B9ABA37" w14:textId="77777777" w:rsidR="000B13EB" w:rsidRPr="0081104C" w:rsidRDefault="000B13EB" w:rsidP="0089445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B9ABA38" w14:textId="77777777" w:rsidR="000B13EB" w:rsidRPr="0081104C" w:rsidRDefault="000B13EB" w:rsidP="0089445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B9ABA39" w14:textId="77777777" w:rsidR="000B13EB" w:rsidRPr="0081104C" w:rsidRDefault="000B13EB" w:rsidP="0089445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B9ABA3A" w14:textId="77777777" w:rsidR="000B13EB" w:rsidRPr="0081104C" w:rsidRDefault="000B13EB" w:rsidP="0089445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B9ABA3B" w14:textId="77777777" w:rsidR="000B13EB" w:rsidRPr="0081104C" w:rsidRDefault="000B13EB" w:rsidP="00894457">
      <w:pPr>
        <w:rPr>
          <w:rFonts w:ascii="Angsana New" w:hAnsi="Angsana New"/>
          <w:sz w:val="2"/>
          <w:szCs w:val="2"/>
        </w:rPr>
      </w:pPr>
    </w:p>
    <w:p w14:paraId="1B9ABA3C" w14:textId="77777777" w:rsidR="00875431" w:rsidRPr="0081104C" w:rsidRDefault="005B717C" w:rsidP="00894457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0B6314" w:rsidRPr="0081104C">
        <w:rPr>
          <w:rFonts w:ascii="Angsana New" w:hAnsi="Angsana New"/>
          <w:b/>
          <w:bCs/>
          <w:sz w:val="32"/>
          <w:szCs w:val="32"/>
        </w:rPr>
        <w:t>.</w:t>
      </w:r>
      <w:r w:rsidR="000B6314" w:rsidRPr="0081104C">
        <w:rPr>
          <w:rFonts w:ascii="Angsana New" w:hAnsi="Angsana New"/>
          <w:b/>
          <w:bCs/>
          <w:sz w:val="32"/>
          <w:szCs w:val="32"/>
        </w:rPr>
        <w:tab/>
      </w:r>
      <w:r w:rsidR="00875431" w:rsidRPr="0081104C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1B9ABA3D" w14:textId="77777777" w:rsidR="00875431" w:rsidRPr="0081104C" w:rsidRDefault="00875431" w:rsidP="00894457">
      <w:pPr>
        <w:spacing w:before="120" w:after="120"/>
        <w:ind w:left="547" w:right="-43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81104C">
        <w:rPr>
          <w:rFonts w:ascii="Angsana New" w:hAnsi="Angsana New"/>
          <w:sz w:val="32"/>
          <w:szCs w:val="32"/>
        </w:rPr>
        <w:t xml:space="preserve">31 </w:t>
      </w:r>
      <w:r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และ 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95"/>
        <w:gridCol w:w="1395"/>
        <w:gridCol w:w="1395"/>
        <w:gridCol w:w="1395"/>
      </w:tblGrid>
      <w:tr w:rsidR="0042338F" w:rsidRPr="0081104C" w14:paraId="1B9ABA40" w14:textId="77777777" w:rsidTr="00C0358A">
        <w:tc>
          <w:tcPr>
            <w:tcW w:w="3582" w:type="dxa"/>
            <w:shd w:val="clear" w:color="auto" w:fill="auto"/>
            <w:vAlign w:val="bottom"/>
          </w:tcPr>
          <w:p w14:paraId="1B9ABA3E" w14:textId="77777777" w:rsidR="0042338F" w:rsidRPr="0081104C" w:rsidRDefault="0042338F" w:rsidP="00894457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B9ABA3F" w14:textId="77777777" w:rsidR="0042338F" w:rsidRPr="0081104C" w:rsidRDefault="0042338F" w:rsidP="00894457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45560" w:rsidRPr="0081104C" w14:paraId="1B9ABA44" w14:textId="77777777" w:rsidTr="00C0358A">
        <w:tc>
          <w:tcPr>
            <w:tcW w:w="3582" w:type="dxa"/>
            <w:shd w:val="clear" w:color="auto" w:fill="auto"/>
            <w:vAlign w:val="bottom"/>
          </w:tcPr>
          <w:p w14:paraId="1B9ABA41" w14:textId="77777777" w:rsidR="00345560" w:rsidRPr="0081104C" w:rsidRDefault="00345560" w:rsidP="00894457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B9ABA42" w14:textId="77777777" w:rsidR="00345560" w:rsidRPr="0081104C" w:rsidRDefault="00345560" w:rsidP="0089445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                                     </w:t>
            </w:r>
          </w:p>
        </w:tc>
        <w:tc>
          <w:tcPr>
            <w:tcW w:w="2790" w:type="dxa"/>
            <w:gridSpan w:val="2"/>
          </w:tcPr>
          <w:p w14:paraId="1B9ABA43" w14:textId="77777777" w:rsidR="00345560" w:rsidRPr="0081104C" w:rsidRDefault="00345560" w:rsidP="0089445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560" w:rsidRPr="0081104C" w14:paraId="1B9ABA4A" w14:textId="77777777" w:rsidTr="00C0358A">
        <w:tc>
          <w:tcPr>
            <w:tcW w:w="3582" w:type="dxa"/>
            <w:shd w:val="clear" w:color="auto" w:fill="auto"/>
            <w:vAlign w:val="bottom"/>
          </w:tcPr>
          <w:p w14:paraId="1B9ABA45" w14:textId="77777777" w:rsidR="00345560" w:rsidRPr="0081104C" w:rsidRDefault="00345560" w:rsidP="00894457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B9ABA46" w14:textId="77777777" w:rsidR="00345560" w:rsidRPr="0081104C" w:rsidRDefault="00E854E6" w:rsidP="00894457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9ABA47" w14:textId="77777777" w:rsidR="00345560" w:rsidRPr="0081104C" w:rsidRDefault="00E854E6" w:rsidP="00894457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  <w:vAlign w:val="bottom"/>
          </w:tcPr>
          <w:p w14:paraId="1B9ABA48" w14:textId="77777777" w:rsidR="00345560" w:rsidRPr="0081104C" w:rsidRDefault="00E854E6" w:rsidP="00894457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5" w:type="dxa"/>
            <w:vAlign w:val="bottom"/>
          </w:tcPr>
          <w:p w14:paraId="1B9ABA49" w14:textId="77777777" w:rsidR="00345560" w:rsidRPr="0081104C" w:rsidRDefault="00E854E6" w:rsidP="00894457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u w:val="single"/>
              </w:rPr>
              <w:t>2562</w:t>
            </w:r>
          </w:p>
        </w:tc>
      </w:tr>
      <w:tr w:rsidR="00211F14" w:rsidRPr="0081104C" w14:paraId="1B9ABA50" w14:textId="77777777" w:rsidTr="00C0358A">
        <w:tc>
          <w:tcPr>
            <w:tcW w:w="3582" w:type="dxa"/>
            <w:shd w:val="clear" w:color="auto" w:fill="auto"/>
            <w:vAlign w:val="bottom"/>
          </w:tcPr>
          <w:p w14:paraId="1B9ABA4B" w14:textId="77777777" w:rsidR="00211F14" w:rsidRPr="0081104C" w:rsidRDefault="00211F14" w:rsidP="00894457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คอมพิวเตอร์ซอฟต์แวร์ - ราคาทุน</w:t>
            </w:r>
          </w:p>
        </w:tc>
        <w:tc>
          <w:tcPr>
            <w:tcW w:w="1395" w:type="dxa"/>
            <w:vAlign w:val="bottom"/>
          </w:tcPr>
          <w:p w14:paraId="1B9ABA4C" w14:textId="77777777" w:rsidR="00211F14" w:rsidRPr="00C0358A" w:rsidRDefault="00524A0B" w:rsidP="00C0358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33,462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9ABA4D" w14:textId="77777777" w:rsidR="00211F14" w:rsidRPr="00C0358A" w:rsidRDefault="00211F14" w:rsidP="00C0358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31,77</w:t>
            </w:r>
            <w:r w:rsidR="004649BB" w:rsidRPr="00C0358A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395" w:type="dxa"/>
            <w:vAlign w:val="bottom"/>
          </w:tcPr>
          <w:p w14:paraId="1B9ABA4E" w14:textId="5E486EB6" w:rsidR="00211F14" w:rsidRPr="00C0358A" w:rsidRDefault="00524A0B" w:rsidP="00C0358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33,39</w:t>
            </w:r>
            <w:r w:rsidR="000444DE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395" w:type="dxa"/>
            <w:vAlign w:val="bottom"/>
          </w:tcPr>
          <w:p w14:paraId="1B9ABA4F" w14:textId="77777777" w:rsidR="00211F14" w:rsidRPr="00C0358A" w:rsidRDefault="00211F14" w:rsidP="00C0358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31,7</w:t>
            </w:r>
            <w:r w:rsidR="004649BB" w:rsidRPr="00C0358A">
              <w:rPr>
                <w:rFonts w:ascii="Angsana New" w:hAnsi="Angsana New"/>
                <w:sz w:val="32"/>
                <w:szCs w:val="32"/>
                <w:lang w:val="en-GB"/>
              </w:rPr>
              <w:t>06</w:t>
            </w:r>
          </w:p>
        </w:tc>
      </w:tr>
      <w:tr w:rsidR="00211F14" w:rsidRPr="0081104C" w14:paraId="1B9ABA56" w14:textId="77777777" w:rsidTr="00C0358A">
        <w:tc>
          <w:tcPr>
            <w:tcW w:w="3582" w:type="dxa"/>
            <w:shd w:val="clear" w:color="auto" w:fill="auto"/>
            <w:vAlign w:val="bottom"/>
          </w:tcPr>
          <w:p w14:paraId="1B9ABA51" w14:textId="77777777" w:rsidR="00211F14" w:rsidRPr="0081104C" w:rsidRDefault="00211F14" w:rsidP="00894457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หัก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:</w:t>
            </w: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95" w:type="dxa"/>
            <w:vAlign w:val="bottom"/>
          </w:tcPr>
          <w:p w14:paraId="1B9ABA52" w14:textId="77777777" w:rsidR="00211F14" w:rsidRPr="00C0358A" w:rsidRDefault="00524A0B" w:rsidP="00C0358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(9,512)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9ABA53" w14:textId="77777777" w:rsidR="00211F14" w:rsidRPr="00C0358A" w:rsidRDefault="00211F14" w:rsidP="00C0358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(6,07</w:t>
            </w:r>
            <w:r w:rsidR="004649BB" w:rsidRPr="00C0358A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1B9ABA54" w14:textId="65E3B91F" w:rsidR="00211F14" w:rsidRPr="00C0358A" w:rsidRDefault="00524A0B" w:rsidP="00C0358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(9,4</w:t>
            </w:r>
            <w:r w:rsidR="000444DE">
              <w:rPr>
                <w:rFonts w:ascii="Angsana New" w:hAnsi="Angsana New"/>
                <w:sz w:val="32"/>
                <w:szCs w:val="32"/>
                <w:lang w:val="en-GB"/>
              </w:rPr>
              <w:t>79</w:t>
            </w: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1B9ABA55" w14:textId="77777777" w:rsidR="00211F14" w:rsidRPr="00C0358A" w:rsidRDefault="00211F14" w:rsidP="00C0358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(6,05</w:t>
            </w:r>
            <w:r w:rsidR="004649BB" w:rsidRPr="00C0358A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211F14" w:rsidRPr="0081104C" w14:paraId="1B9ABA5C" w14:textId="77777777" w:rsidTr="00C0358A">
        <w:tc>
          <w:tcPr>
            <w:tcW w:w="3582" w:type="dxa"/>
            <w:shd w:val="clear" w:color="auto" w:fill="auto"/>
            <w:vAlign w:val="bottom"/>
          </w:tcPr>
          <w:p w14:paraId="1B9ABA57" w14:textId="2A0A5D4D" w:rsidR="00211F14" w:rsidRPr="0081104C" w:rsidRDefault="00211F14" w:rsidP="00894457">
            <w:pPr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มูลค่า</w:t>
            </w:r>
            <w:r w:rsidR="003A5D97"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สุทธิ</w:t>
            </w: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ตามบัญชี </w:t>
            </w:r>
          </w:p>
        </w:tc>
        <w:tc>
          <w:tcPr>
            <w:tcW w:w="1395" w:type="dxa"/>
            <w:vAlign w:val="bottom"/>
          </w:tcPr>
          <w:p w14:paraId="1B9ABA58" w14:textId="77777777" w:rsidR="00211F14" w:rsidRPr="00C0358A" w:rsidRDefault="00524A0B" w:rsidP="00C03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23,950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9ABA59" w14:textId="77777777" w:rsidR="00211F14" w:rsidRPr="00C0358A" w:rsidRDefault="00211F14" w:rsidP="00C03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25,701</w:t>
            </w:r>
          </w:p>
        </w:tc>
        <w:tc>
          <w:tcPr>
            <w:tcW w:w="1395" w:type="dxa"/>
            <w:vAlign w:val="bottom"/>
          </w:tcPr>
          <w:p w14:paraId="1B9ABA5A" w14:textId="77777777" w:rsidR="00211F14" w:rsidRPr="00C0358A" w:rsidRDefault="00524A0B" w:rsidP="00C03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23,918</w:t>
            </w:r>
          </w:p>
        </w:tc>
        <w:tc>
          <w:tcPr>
            <w:tcW w:w="1395" w:type="dxa"/>
            <w:vAlign w:val="bottom"/>
          </w:tcPr>
          <w:p w14:paraId="1B9ABA5B" w14:textId="77777777" w:rsidR="00211F14" w:rsidRPr="00C0358A" w:rsidRDefault="00211F14" w:rsidP="00C03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358A">
              <w:rPr>
                <w:rFonts w:ascii="Angsana New" w:hAnsi="Angsana New"/>
                <w:sz w:val="32"/>
                <w:szCs w:val="32"/>
                <w:lang w:val="en-GB"/>
              </w:rPr>
              <w:t>25,656</w:t>
            </w:r>
          </w:p>
        </w:tc>
      </w:tr>
    </w:tbl>
    <w:p w14:paraId="1B9ABA5D" w14:textId="551F1783" w:rsidR="00875431" w:rsidRPr="0081104C" w:rsidRDefault="00875431" w:rsidP="00894457">
      <w:pPr>
        <w:spacing w:before="240" w:after="120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C0358A" w:rsidRPr="0081104C">
        <w:rPr>
          <w:rFonts w:ascii="Angsana New" w:eastAsia="MS Mincho" w:hAnsi="Angsana New"/>
          <w:sz w:val="32"/>
          <w:szCs w:val="32"/>
          <w:cs/>
        </w:rPr>
        <w:t>สุทธิ</w:t>
      </w:r>
      <w:r w:rsidRPr="0081104C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ตามบัญชีของสินทรัพย์ไม่มีตัวตนสำหรับปี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และ 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18"/>
        <w:gridCol w:w="1386"/>
        <w:gridCol w:w="462"/>
        <w:gridCol w:w="924"/>
        <w:gridCol w:w="924"/>
        <w:gridCol w:w="462"/>
        <w:gridCol w:w="1386"/>
      </w:tblGrid>
      <w:tr w:rsidR="00525B06" w:rsidRPr="0081104C" w14:paraId="1B9ABA62" w14:textId="77777777" w:rsidTr="00C0358A">
        <w:tc>
          <w:tcPr>
            <w:tcW w:w="3618" w:type="dxa"/>
            <w:shd w:val="clear" w:color="auto" w:fill="auto"/>
            <w:vAlign w:val="bottom"/>
          </w:tcPr>
          <w:p w14:paraId="1B9ABA5E" w14:textId="77777777" w:rsidR="00525B06" w:rsidRPr="0081104C" w:rsidRDefault="00525B06" w:rsidP="00894457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48" w:type="dxa"/>
            <w:gridSpan w:val="2"/>
            <w:vAlign w:val="bottom"/>
          </w:tcPr>
          <w:p w14:paraId="1B9ABA5F" w14:textId="77777777" w:rsidR="00525B06" w:rsidRPr="0081104C" w:rsidRDefault="00525B06" w:rsidP="00894457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848" w:type="dxa"/>
            <w:gridSpan w:val="2"/>
            <w:shd w:val="clear" w:color="auto" w:fill="auto"/>
            <w:vAlign w:val="bottom"/>
          </w:tcPr>
          <w:p w14:paraId="1B9ABA60" w14:textId="77777777" w:rsidR="00525B06" w:rsidRPr="0081104C" w:rsidRDefault="00525B06" w:rsidP="00894457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848" w:type="dxa"/>
            <w:gridSpan w:val="2"/>
            <w:vAlign w:val="bottom"/>
          </w:tcPr>
          <w:p w14:paraId="1B9ABA61" w14:textId="77777777" w:rsidR="00525B06" w:rsidRPr="0081104C" w:rsidRDefault="00525B06" w:rsidP="00894457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25B06" w:rsidRPr="0081104C" w14:paraId="1B9ABA66" w14:textId="77777777" w:rsidTr="00C0358A">
        <w:tc>
          <w:tcPr>
            <w:tcW w:w="3618" w:type="dxa"/>
            <w:shd w:val="clear" w:color="auto" w:fill="auto"/>
            <w:vAlign w:val="bottom"/>
          </w:tcPr>
          <w:p w14:paraId="1B9ABA63" w14:textId="77777777" w:rsidR="00525B06" w:rsidRPr="0081104C" w:rsidRDefault="00525B06" w:rsidP="00894457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1B9ABA64" w14:textId="77777777" w:rsidR="00525B06" w:rsidRPr="0081104C" w:rsidRDefault="00525B06" w:rsidP="0089445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                                        </w:t>
            </w:r>
          </w:p>
        </w:tc>
        <w:tc>
          <w:tcPr>
            <w:tcW w:w="2772" w:type="dxa"/>
            <w:gridSpan w:val="3"/>
            <w:vAlign w:val="bottom"/>
          </w:tcPr>
          <w:p w14:paraId="1B9ABA65" w14:textId="77777777" w:rsidR="00525B06" w:rsidRPr="0081104C" w:rsidRDefault="00525B06" w:rsidP="0089445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งบการเงินเฉพาะกิจการ                                        </w:t>
            </w:r>
          </w:p>
        </w:tc>
      </w:tr>
      <w:tr w:rsidR="00525B06" w:rsidRPr="0081104C" w14:paraId="1B9ABA6C" w14:textId="77777777" w:rsidTr="00C0358A">
        <w:tc>
          <w:tcPr>
            <w:tcW w:w="3618" w:type="dxa"/>
            <w:shd w:val="clear" w:color="auto" w:fill="auto"/>
            <w:vAlign w:val="bottom"/>
          </w:tcPr>
          <w:p w14:paraId="1B9ABA67" w14:textId="77777777" w:rsidR="00525B06" w:rsidRPr="0081104C" w:rsidRDefault="00525B06" w:rsidP="00894457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14:paraId="1B9ABA68" w14:textId="77777777" w:rsidR="00525B06" w:rsidRPr="0081104C" w:rsidRDefault="00E854E6" w:rsidP="00894457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B9ABA69" w14:textId="77777777" w:rsidR="00525B06" w:rsidRPr="0081104C" w:rsidRDefault="00E854E6" w:rsidP="00894457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86" w:type="dxa"/>
            <w:gridSpan w:val="2"/>
            <w:vAlign w:val="bottom"/>
          </w:tcPr>
          <w:p w14:paraId="1B9ABA6A" w14:textId="77777777" w:rsidR="00525B06" w:rsidRPr="0081104C" w:rsidRDefault="00E854E6" w:rsidP="00894457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86" w:type="dxa"/>
            <w:vAlign w:val="bottom"/>
          </w:tcPr>
          <w:p w14:paraId="1B9ABA6B" w14:textId="77777777" w:rsidR="00525B06" w:rsidRPr="0081104C" w:rsidRDefault="00E854E6" w:rsidP="00894457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u w:val="single"/>
              </w:rPr>
              <w:t>2562</w:t>
            </w:r>
          </w:p>
        </w:tc>
      </w:tr>
      <w:tr w:rsidR="00211F14" w:rsidRPr="0081104C" w14:paraId="1B9ABA72" w14:textId="77777777" w:rsidTr="00C0358A">
        <w:tc>
          <w:tcPr>
            <w:tcW w:w="3618" w:type="dxa"/>
            <w:shd w:val="clear" w:color="auto" w:fill="auto"/>
            <w:vAlign w:val="bottom"/>
          </w:tcPr>
          <w:p w14:paraId="1B9ABA6D" w14:textId="24D5EEC8" w:rsidR="00211F14" w:rsidRPr="0081104C" w:rsidRDefault="00211F14" w:rsidP="00894457">
            <w:pPr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มูลค่า</w:t>
            </w:r>
            <w:r w:rsidR="00C0358A"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สุทธิ</w:t>
            </w: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86" w:type="dxa"/>
            <w:vAlign w:val="bottom"/>
          </w:tcPr>
          <w:p w14:paraId="1B9ABA6E" w14:textId="77777777" w:rsidR="00211F14" w:rsidRPr="0081104C" w:rsidRDefault="00524A0B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25,701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B9ABA6F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19,855</w:t>
            </w:r>
          </w:p>
        </w:tc>
        <w:tc>
          <w:tcPr>
            <w:tcW w:w="1386" w:type="dxa"/>
            <w:gridSpan w:val="2"/>
            <w:vAlign w:val="bottom"/>
          </w:tcPr>
          <w:p w14:paraId="1B9ABA70" w14:textId="77777777" w:rsidR="00211F14" w:rsidRPr="0081104C" w:rsidRDefault="00524A0B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25,656</w:t>
            </w:r>
          </w:p>
        </w:tc>
        <w:tc>
          <w:tcPr>
            <w:tcW w:w="1386" w:type="dxa"/>
            <w:vAlign w:val="bottom"/>
          </w:tcPr>
          <w:p w14:paraId="1B9ABA71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19,841</w:t>
            </w:r>
          </w:p>
        </w:tc>
      </w:tr>
      <w:tr w:rsidR="00211F14" w:rsidRPr="0081104C" w14:paraId="1B9ABA78" w14:textId="77777777" w:rsidTr="00C0358A">
        <w:tc>
          <w:tcPr>
            <w:tcW w:w="3618" w:type="dxa"/>
            <w:shd w:val="clear" w:color="auto" w:fill="auto"/>
            <w:vAlign w:val="bottom"/>
          </w:tcPr>
          <w:p w14:paraId="1B9ABA73" w14:textId="77777777" w:rsidR="00211F14" w:rsidRPr="0081104C" w:rsidRDefault="00211F14" w:rsidP="00894457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86" w:type="dxa"/>
            <w:vAlign w:val="bottom"/>
          </w:tcPr>
          <w:p w14:paraId="1B9ABA74" w14:textId="77777777" w:rsidR="00211F14" w:rsidRPr="0081104C" w:rsidRDefault="00524A0B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1,691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B9ABA75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7,991</w:t>
            </w:r>
          </w:p>
        </w:tc>
        <w:tc>
          <w:tcPr>
            <w:tcW w:w="1386" w:type="dxa"/>
            <w:gridSpan w:val="2"/>
            <w:vAlign w:val="bottom"/>
          </w:tcPr>
          <w:p w14:paraId="1B9ABA76" w14:textId="77777777" w:rsidR="00211F14" w:rsidRPr="0081104C" w:rsidRDefault="00524A0B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1,691</w:t>
            </w:r>
          </w:p>
        </w:tc>
        <w:tc>
          <w:tcPr>
            <w:tcW w:w="1386" w:type="dxa"/>
            <w:vAlign w:val="bottom"/>
          </w:tcPr>
          <w:p w14:paraId="1B9ABA77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7,951</w:t>
            </w:r>
          </w:p>
        </w:tc>
      </w:tr>
      <w:tr w:rsidR="00211F14" w:rsidRPr="0081104C" w14:paraId="1B9ABA7E" w14:textId="77777777" w:rsidTr="00C0358A">
        <w:tc>
          <w:tcPr>
            <w:tcW w:w="3618" w:type="dxa"/>
            <w:shd w:val="clear" w:color="auto" w:fill="auto"/>
            <w:vAlign w:val="bottom"/>
          </w:tcPr>
          <w:p w14:paraId="1B9ABA79" w14:textId="326A3F2D" w:rsidR="00211F14" w:rsidRPr="0081104C" w:rsidRDefault="00211F14" w:rsidP="00894457">
            <w:pPr>
              <w:ind w:left="165" w:right="-72" w:hanging="165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</w:t>
            </w:r>
            <w:r w:rsidR="00C035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982D23" w:rsidRPr="008110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C035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1B9ABA7A" w14:textId="77777777" w:rsidR="00211F14" w:rsidRPr="0081104C" w:rsidRDefault="00524A0B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B9ABA7B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(75)</w:t>
            </w:r>
          </w:p>
        </w:tc>
        <w:tc>
          <w:tcPr>
            <w:tcW w:w="1386" w:type="dxa"/>
            <w:gridSpan w:val="2"/>
            <w:vAlign w:val="bottom"/>
          </w:tcPr>
          <w:p w14:paraId="1B9ABA7C" w14:textId="77777777" w:rsidR="00211F14" w:rsidRPr="0081104C" w:rsidRDefault="00524A0B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86" w:type="dxa"/>
            <w:vAlign w:val="bottom"/>
          </w:tcPr>
          <w:p w14:paraId="1B9ABA7D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(75)</w:t>
            </w:r>
          </w:p>
        </w:tc>
      </w:tr>
      <w:tr w:rsidR="008D3124" w:rsidRPr="0081104C" w14:paraId="1B9ABA84" w14:textId="77777777" w:rsidTr="00C0358A">
        <w:tc>
          <w:tcPr>
            <w:tcW w:w="3618" w:type="dxa"/>
            <w:shd w:val="clear" w:color="auto" w:fill="auto"/>
            <w:vAlign w:val="bottom"/>
          </w:tcPr>
          <w:p w14:paraId="1B9ABA7F" w14:textId="77777777" w:rsidR="008D3124" w:rsidRPr="0081104C" w:rsidRDefault="008D3124" w:rsidP="008D3124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86" w:type="dxa"/>
            <w:vAlign w:val="bottom"/>
          </w:tcPr>
          <w:p w14:paraId="1B9ABA80" w14:textId="7CABEA12" w:rsidR="008D3124" w:rsidRPr="0081104C" w:rsidRDefault="008D3124" w:rsidP="008D312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3124">
              <w:rPr>
                <w:rFonts w:ascii="Angsana New" w:hAnsi="Angsana New"/>
                <w:sz w:val="32"/>
                <w:szCs w:val="32"/>
                <w:lang w:val="en-GB"/>
              </w:rPr>
              <w:t>(3,443)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B9ABA81" w14:textId="2A086322" w:rsidR="008D3124" w:rsidRPr="0081104C" w:rsidRDefault="008D3124" w:rsidP="008D312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3124">
              <w:rPr>
                <w:rFonts w:ascii="Angsana New" w:hAnsi="Angsana New"/>
                <w:sz w:val="32"/>
                <w:szCs w:val="32"/>
                <w:lang w:val="en-GB"/>
              </w:rPr>
              <w:t>(2,070)</w:t>
            </w:r>
          </w:p>
        </w:tc>
        <w:tc>
          <w:tcPr>
            <w:tcW w:w="1386" w:type="dxa"/>
            <w:gridSpan w:val="2"/>
            <w:vAlign w:val="bottom"/>
          </w:tcPr>
          <w:p w14:paraId="1B9ABA82" w14:textId="2654CF74" w:rsidR="008D3124" w:rsidRPr="0081104C" w:rsidRDefault="008D3124" w:rsidP="008D312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3124">
              <w:rPr>
                <w:rFonts w:ascii="Angsana New" w:hAnsi="Angsana New"/>
                <w:sz w:val="32"/>
                <w:szCs w:val="32"/>
                <w:lang w:val="en-GB"/>
              </w:rPr>
              <w:t>(3,429)</w:t>
            </w:r>
          </w:p>
        </w:tc>
        <w:tc>
          <w:tcPr>
            <w:tcW w:w="1386" w:type="dxa"/>
            <w:vAlign w:val="bottom"/>
          </w:tcPr>
          <w:p w14:paraId="1B9ABA83" w14:textId="14CA2DDB" w:rsidR="008D3124" w:rsidRPr="0081104C" w:rsidRDefault="008D3124" w:rsidP="008D312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3124">
              <w:rPr>
                <w:rFonts w:ascii="Angsana New" w:hAnsi="Angsana New"/>
                <w:sz w:val="32"/>
                <w:szCs w:val="32"/>
                <w:lang w:val="en-GB"/>
              </w:rPr>
              <w:t>(2,061)</w:t>
            </w:r>
          </w:p>
        </w:tc>
      </w:tr>
      <w:tr w:rsidR="008D3124" w:rsidRPr="0081104C" w14:paraId="1FE0B1F7" w14:textId="77777777" w:rsidTr="00C0358A">
        <w:tc>
          <w:tcPr>
            <w:tcW w:w="3618" w:type="dxa"/>
            <w:shd w:val="clear" w:color="auto" w:fill="auto"/>
            <w:vAlign w:val="bottom"/>
          </w:tcPr>
          <w:p w14:paraId="4E2F4C1A" w14:textId="591E431C" w:rsidR="008D3124" w:rsidRPr="0081104C" w:rsidRDefault="008D3124" w:rsidP="008D3124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86" w:type="dxa"/>
            <w:vAlign w:val="bottom"/>
          </w:tcPr>
          <w:p w14:paraId="07874E40" w14:textId="2B4DDF9C" w:rsidR="008D3124" w:rsidRPr="0081104C" w:rsidRDefault="008D3124" w:rsidP="008D31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3124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CD1A7B1" w14:textId="65882E39" w:rsidR="008D3124" w:rsidRPr="0081104C" w:rsidRDefault="008D3124" w:rsidP="008D31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3124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421B2537" w14:textId="346236A5" w:rsidR="008D3124" w:rsidRPr="0081104C" w:rsidRDefault="008D3124" w:rsidP="008D31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3124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86" w:type="dxa"/>
            <w:vAlign w:val="bottom"/>
          </w:tcPr>
          <w:p w14:paraId="266F88D2" w14:textId="36D72E09" w:rsidR="008D3124" w:rsidRPr="0081104C" w:rsidRDefault="008D3124" w:rsidP="008D31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3124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8D3124" w:rsidRPr="0081104C" w14:paraId="1B9ABA90" w14:textId="77777777" w:rsidTr="00C0358A">
        <w:tc>
          <w:tcPr>
            <w:tcW w:w="3618" w:type="dxa"/>
            <w:shd w:val="clear" w:color="auto" w:fill="auto"/>
            <w:vAlign w:val="bottom"/>
          </w:tcPr>
          <w:p w14:paraId="1B9ABA8B" w14:textId="31065E31" w:rsidR="008D3124" w:rsidRPr="0081104C" w:rsidRDefault="008D3124" w:rsidP="008D3124">
            <w:pPr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86" w:type="dxa"/>
            <w:vAlign w:val="bottom"/>
          </w:tcPr>
          <w:p w14:paraId="1B9ABA8C" w14:textId="77777777" w:rsidR="008D3124" w:rsidRPr="0081104C" w:rsidRDefault="008D3124" w:rsidP="008D31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23,950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B9ABA8D" w14:textId="77777777" w:rsidR="008D3124" w:rsidRPr="0081104C" w:rsidRDefault="008D3124" w:rsidP="008D31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25,701</w:t>
            </w:r>
          </w:p>
        </w:tc>
        <w:tc>
          <w:tcPr>
            <w:tcW w:w="1386" w:type="dxa"/>
            <w:gridSpan w:val="2"/>
            <w:vAlign w:val="bottom"/>
          </w:tcPr>
          <w:p w14:paraId="1B9ABA8E" w14:textId="77777777" w:rsidR="008D3124" w:rsidRPr="0081104C" w:rsidRDefault="008D3124" w:rsidP="008D31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23,918</w:t>
            </w:r>
          </w:p>
        </w:tc>
        <w:tc>
          <w:tcPr>
            <w:tcW w:w="1386" w:type="dxa"/>
            <w:vAlign w:val="bottom"/>
          </w:tcPr>
          <w:p w14:paraId="1B9ABA8F" w14:textId="77777777" w:rsidR="008D3124" w:rsidRPr="0081104C" w:rsidRDefault="008D3124" w:rsidP="008D31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104C">
              <w:rPr>
                <w:rFonts w:ascii="Angsana New" w:hAnsi="Angsana New"/>
                <w:sz w:val="32"/>
                <w:szCs w:val="32"/>
                <w:lang w:val="en-GB"/>
              </w:rPr>
              <w:t>25,656</w:t>
            </w:r>
          </w:p>
        </w:tc>
      </w:tr>
    </w:tbl>
    <w:p w14:paraId="1B9ABA91" w14:textId="77777777" w:rsidR="000B6314" w:rsidRPr="0081104C" w:rsidRDefault="002A69C0" w:rsidP="0089445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2</w:t>
      </w:r>
      <w:r w:rsidR="005B717C" w:rsidRPr="0081104C">
        <w:rPr>
          <w:rFonts w:ascii="Angsana New" w:hAnsi="Angsana New"/>
          <w:b/>
          <w:bCs/>
          <w:sz w:val="32"/>
          <w:szCs w:val="32"/>
        </w:rPr>
        <w:t>0</w:t>
      </w:r>
      <w:r w:rsidR="00875431" w:rsidRPr="0081104C">
        <w:rPr>
          <w:rFonts w:ascii="Angsana New" w:hAnsi="Angsana New"/>
          <w:b/>
          <w:bCs/>
          <w:sz w:val="32"/>
          <w:szCs w:val="32"/>
        </w:rPr>
        <w:t>.</w:t>
      </w:r>
      <w:r w:rsidR="00875431" w:rsidRPr="0081104C">
        <w:rPr>
          <w:rFonts w:ascii="Angsana New" w:hAnsi="Angsana New"/>
          <w:b/>
          <w:bCs/>
          <w:sz w:val="32"/>
          <w:szCs w:val="32"/>
        </w:rPr>
        <w:tab/>
      </w:r>
      <w:r w:rsidR="00AC333B" w:rsidRPr="0081104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0B6314" w:rsidRPr="0081104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B9ABA92" w14:textId="77777777" w:rsidR="005059B9" w:rsidRPr="0081104C" w:rsidRDefault="005059B9" w:rsidP="0089445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ab/>
        <w:t>ณ วันที่</w:t>
      </w:r>
      <w:r w:rsidRPr="0081104C">
        <w:rPr>
          <w:rFonts w:ascii="Angsana New" w:hAnsi="Angsana New"/>
          <w:sz w:val="32"/>
          <w:szCs w:val="32"/>
        </w:rPr>
        <w:t> 31 </w:t>
      </w:r>
      <w:r w:rsidRPr="0081104C">
        <w:rPr>
          <w:rFonts w:ascii="Angsana New" w:hAnsi="Angsana New"/>
          <w:sz w:val="32"/>
          <w:szCs w:val="32"/>
          <w:cs/>
        </w:rPr>
        <w:t>ธันวาคม</w:t>
      </w:r>
      <w:r w:rsidRPr="0081104C">
        <w:rPr>
          <w:rFonts w:ascii="Angsana New" w:hAnsi="Angsana New"/>
          <w:sz w:val="32"/>
          <w:szCs w:val="32"/>
        </w:rPr>
        <w:t> 2562 </w:t>
      </w:r>
      <w:r w:rsidRPr="0081104C">
        <w:rPr>
          <w:rFonts w:ascii="Angsana New" w:hAnsi="Angsana New"/>
          <w:sz w:val="32"/>
          <w:szCs w:val="32"/>
          <w:cs/>
        </w:rPr>
        <w:t xml:space="preserve">บริษัทฯมีเงินกู้ยืมระยะสั้นในรูปตั๋วสัญญาใช้เงินจากสถาบันการเงินจำนวน </w:t>
      </w:r>
      <w:r w:rsidRPr="0081104C">
        <w:rPr>
          <w:rFonts w:ascii="Angsana New" w:hAnsi="Angsana New"/>
          <w:sz w:val="32"/>
          <w:szCs w:val="32"/>
        </w:rPr>
        <w:t>400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 ซึ่งกำหนดชำระคืนในเดือนมกราคม </w:t>
      </w:r>
      <w:r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และคิดดอกเบี้ยในอัตราร้อยละ </w:t>
      </w:r>
      <w:r w:rsidRPr="0081104C">
        <w:rPr>
          <w:rFonts w:ascii="Angsana New" w:hAnsi="Angsana New"/>
          <w:sz w:val="32"/>
          <w:szCs w:val="32"/>
        </w:rPr>
        <w:t>2</w:t>
      </w:r>
      <w:r w:rsidRPr="0081104C">
        <w:rPr>
          <w:rFonts w:ascii="Angsana New" w:hAnsi="Angsana New"/>
          <w:sz w:val="32"/>
          <w:szCs w:val="32"/>
          <w:cs/>
        </w:rPr>
        <w:t>.</w:t>
      </w:r>
      <w:r w:rsidRPr="0081104C">
        <w:rPr>
          <w:rFonts w:ascii="Angsana New" w:hAnsi="Angsana New"/>
          <w:sz w:val="32"/>
          <w:szCs w:val="32"/>
        </w:rPr>
        <w:t xml:space="preserve">85 </w:t>
      </w:r>
      <w:r w:rsidRPr="0081104C">
        <w:rPr>
          <w:rFonts w:ascii="Angsana New" w:hAnsi="Angsana New"/>
          <w:sz w:val="32"/>
          <w:szCs w:val="32"/>
          <w:cs/>
        </w:rPr>
        <w:t xml:space="preserve">และ </w:t>
      </w:r>
      <w:r w:rsidRPr="0081104C">
        <w:rPr>
          <w:rFonts w:ascii="Angsana New" w:hAnsi="Angsana New"/>
          <w:sz w:val="32"/>
          <w:szCs w:val="32"/>
        </w:rPr>
        <w:t>2.90</w:t>
      </w:r>
      <w:r w:rsidRPr="0081104C">
        <w:rPr>
          <w:rFonts w:ascii="Angsana New" w:hAnsi="Angsana New"/>
          <w:sz w:val="32"/>
          <w:szCs w:val="32"/>
          <w:cs/>
        </w:rPr>
        <w:t xml:space="preserve"> ต่อปี บริษัทฯได้จ่ายชำระคืนเงินกู้ยืมระยะสั้นดังกล่าวแล้วในเดือนมกราคม </w:t>
      </w:r>
      <w:r w:rsidRPr="0081104C">
        <w:rPr>
          <w:rFonts w:ascii="Angsana New" w:hAnsi="Angsana New"/>
          <w:sz w:val="32"/>
          <w:szCs w:val="32"/>
        </w:rPr>
        <w:t>2563</w:t>
      </w:r>
    </w:p>
    <w:p w14:paraId="1B9ABA93" w14:textId="613256BA" w:rsidR="00C90728" w:rsidRPr="0081104C" w:rsidRDefault="00C90728" w:rsidP="0089445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104C">
        <w:rPr>
          <w:rFonts w:ascii="Angsana New" w:hAnsi="Angsana New"/>
          <w:sz w:val="32"/>
          <w:szCs w:val="32"/>
        </w:rPr>
        <w:t xml:space="preserve">31 </w:t>
      </w:r>
      <w:r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บริษัทฯมีวงเงินเบิกเกินบัญชีและเงินกู้ยืมเงินระยะสั้นจากธนาคารในประเทศจำนวน </w:t>
      </w:r>
      <w:r w:rsidR="004649BB" w:rsidRPr="0081104C">
        <w:rPr>
          <w:rFonts w:ascii="Angsana New" w:hAnsi="Angsana New"/>
          <w:sz w:val="32"/>
          <w:szCs w:val="32"/>
        </w:rPr>
        <w:t>345</w:t>
      </w:r>
      <w:r w:rsidR="00E81C88" w:rsidRPr="0081104C">
        <w:rPr>
          <w:rFonts w:ascii="Angsana New" w:hAnsi="Angsana New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1104C">
        <w:rPr>
          <w:rFonts w:ascii="Angsana New" w:hAnsi="Angsana New"/>
          <w:sz w:val="32"/>
          <w:szCs w:val="32"/>
        </w:rPr>
        <w:t>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</w:rPr>
        <w:t xml:space="preserve">: </w:t>
      </w:r>
      <w:r w:rsidR="00211F14" w:rsidRPr="0081104C">
        <w:rPr>
          <w:rFonts w:ascii="Angsana New" w:hAnsi="Angsana New"/>
          <w:sz w:val="32"/>
          <w:szCs w:val="32"/>
        </w:rPr>
        <w:t>3</w:t>
      </w:r>
      <w:r w:rsidRPr="0081104C">
        <w:rPr>
          <w:rFonts w:ascii="Angsana New" w:hAnsi="Angsana New"/>
          <w:sz w:val="32"/>
          <w:szCs w:val="32"/>
        </w:rPr>
        <w:t>45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1104C">
        <w:rPr>
          <w:rFonts w:ascii="Angsana New" w:hAnsi="Angsana New"/>
          <w:sz w:val="32"/>
          <w:szCs w:val="32"/>
        </w:rPr>
        <w:t xml:space="preserve">) </w:t>
      </w:r>
      <w:r w:rsidRPr="0081104C">
        <w:rPr>
          <w:rFonts w:ascii="Angsana New" w:hAnsi="Angsana New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2A69C0" w:rsidRPr="0081104C">
        <w:rPr>
          <w:rFonts w:ascii="Angsana New" w:hAnsi="Angsana New"/>
          <w:sz w:val="32"/>
          <w:szCs w:val="32"/>
        </w:rPr>
        <w:t>1</w:t>
      </w:r>
      <w:r w:rsidR="00791217">
        <w:rPr>
          <w:rFonts w:ascii="Angsana New" w:hAnsi="Angsana New"/>
          <w:sz w:val="32"/>
          <w:szCs w:val="32"/>
        </w:rPr>
        <w:t>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และการจดจำนองที่ดินพร้อมสิ่งปลูกสร้างของบริษัทฯตามที่กล่าวในหมายเหตุ </w:t>
      </w:r>
      <w:r w:rsidR="002A69C0" w:rsidRPr="0081104C">
        <w:rPr>
          <w:rFonts w:ascii="Angsana New" w:hAnsi="Angsana New"/>
          <w:sz w:val="32"/>
          <w:szCs w:val="32"/>
        </w:rPr>
        <w:t>17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และ </w:t>
      </w:r>
      <w:r w:rsidR="002A69C0" w:rsidRPr="0081104C">
        <w:rPr>
          <w:rFonts w:ascii="Angsana New" w:hAnsi="Angsana New"/>
          <w:sz w:val="32"/>
          <w:szCs w:val="32"/>
        </w:rPr>
        <w:t>18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เป็นต้น</w:t>
      </w:r>
      <w:r w:rsidRPr="0081104C">
        <w:rPr>
          <w:rFonts w:ascii="Angsana New" w:hAnsi="Angsana New"/>
          <w:spacing w:val="-8"/>
          <w:sz w:val="32"/>
          <w:szCs w:val="32"/>
        </w:rPr>
        <w:tab/>
      </w:r>
    </w:p>
    <w:p w14:paraId="1B9ABA94" w14:textId="3587CCFC" w:rsidR="000B6314" w:rsidRPr="0081104C" w:rsidRDefault="002A69C0" w:rsidP="0089445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B717C" w:rsidRPr="0081104C">
        <w:rPr>
          <w:rFonts w:ascii="Angsana New" w:hAnsi="Angsana New"/>
          <w:b/>
          <w:bCs/>
          <w:sz w:val="32"/>
          <w:szCs w:val="32"/>
        </w:rPr>
        <w:t>1</w:t>
      </w:r>
      <w:r w:rsidR="000B6314" w:rsidRPr="0081104C">
        <w:rPr>
          <w:rFonts w:ascii="Angsana New" w:hAnsi="Angsana New"/>
          <w:b/>
          <w:bCs/>
          <w:sz w:val="32"/>
          <w:szCs w:val="32"/>
        </w:rPr>
        <w:t>.</w:t>
      </w:r>
      <w:r w:rsidR="000B6314" w:rsidRPr="0081104C">
        <w:rPr>
          <w:rFonts w:ascii="Angsana New" w:hAnsi="Angsana New"/>
          <w:b/>
          <w:bCs/>
          <w:sz w:val="32"/>
          <w:szCs w:val="32"/>
        </w:rPr>
        <w:tab/>
      </w:r>
      <w:r w:rsidR="000B6314" w:rsidRPr="0081104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0B6314" w:rsidRPr="0081104C" w14:paraId="1B9ABA98" w14:textId="77777777" w:rsidTr="007F025A">
        <w:trPr>
          <w:trHeight w:val="217"/>
        </w:trPr>
        <w:tc>
          <w:tcPr>
            <w:tcW w:w="3600" w:type="dxa"/>
            <w:vAlign w:val="bottom"/>
          </w:tcPr>
          <w:p w14:paraId="1B9ABA95" w14:textId="77777777" w:rsidR="000B6314" w:rsidRPr="0081104C" w:rsidRDefault="000B6314" w:rsidP="0089445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1104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1104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14:paraId="1B9ABA96" w14:textId="77777777" w:rsidR="000B6314" w:rsidRPr="0081104C" w:rsidRDefault="000B6314" w:rsidP="0089445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B9ABA97" w14:textId="77777777" w:rsidR="000B6314" w:rsidRPr="0081104C" w:rsidRDefault="000B6314" w:rsidP="0089445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1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B6314" w:rsidRPr="0081104C" w14:paraId="1B9ABA9C" w14:textId="77777777" w:rsidTr="007F025A">
        <w:tc>
          <w:tcPr>
            <w:tcW w:w="3600" w:type="dxa"/>
            <w:vAlign w:val="bottom"/>
          </w:tcPr>
          <w:p w14:paraId="1B9ABA99" w14:textId="77777777" w:rsidR="000B6314" w:rsidRPr="0081104C" w:rsidRDefault="000B6314" w:rsidP="0089445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B9ABA9A" w14:textId="77777777" w:rsidR="000B6314" w:rsidRPr="0081104C" w:rsidRDefault="000B6314" w:rsidP="0089445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B9ABA9B" w14:textId="77777777" w:rsidR="000B6314" w:rsidRPr="0081104C" w:rsidRDefault="000B6314" w:rsidP="0089445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81104C" w14:paraId="1B9ABAA2" w14:textId="77777777" w:rsidTr="007F025A">
        <w:tc>
          <w:tcPr>
            <w:tcW w:w="3600" w:type="dxa"/>
            <w:vAlign w:val="bottom"/>
          </w:tcPr>
          <w:p w14:paraId="1B9ABA9D" w14:textId="77777777" w:rsidR="009E4CA5" w:rsidRPr="0081104C" w:rsidRDefault="009E4CA5" w:rsidP="0089445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1B9ABA9E" w14:textId="77777777" w:rsidR="009E4CA5" w:rsidRPr="0081104C" w:rsidRDefault="00E854E6" w:rsidP="0089445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3" w:type="dxa"/>
            <w:vAlign w:val="bottom"/>
          </w:tcPr>
          <w:p w14:paraId="1B9ABA9F" w14:textId="77777777" w:rsidR="009E4CA5" w:rsidRPr="0081104C" w:rsidRDefault="00E854E6" w:rsidP="0089445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72" w:type="dxa"/>
            <w:vAlign w:val="bottom"/>
          </w:tcPr>
          <w:p w14:paraId="1B9ABAA0" w14:textId="77777777" w:rsidR="009E4CA5" w:rsidRPr="0081104C" w:rsidRDefault="00E854E6" w:rsidP="0089445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3" w:type="dxa"/>
            <w:vAlign w:val="bottom"/>
          </w:tcPr>
          <w:p w14:paraId="1B9ABAA1" w14:textId="77777777" w:rsidR="009E4CA5" w:rsidRPr="0081104C" w:rsidRDefault="00E854E6" w:rsidP="0089445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90728" w:rsidRPr="0081104C" w14:paraId="1B9ABAA8" w14:textId="77777777" w:rsidTr="007F025A">
        <w:tc>
          <w:tcPr>
            <w:tcW w:w="3600" w:type="dxa"/>
            <w:vAlign w:val="bottom"/>
          </w:tcPr>
          <w:p w14:paraId="1B9ABAA3" w14:textId="77777777" w:rsidR="00C90728" w:rsidRPr="0081104C" w:rsidRDefault="00C90728" w:rsidP="00894457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72" w:type="dxa"/>
            <w:vAlign w:val="bottom"/>
          </w:tcPr>
          <w:p w14:paraId="1B9ABAA4" w14:textId="77777777" w:rsidR="00C90728" w:rsidRPr="0081104C" w:rsidRDefault="00C90728" w:rsidP="0089445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14:paraId="1B9ABAA5" w14:textId="77777777" w:rsidR="00C90728" w:rsidRPr="0081104C" w:rsidRDefault="00C90728" w:rsidP="0089445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1B9ABAA6" w14:textId="77777777" w:rsidR="00C90728" w:rsidRPr="0081104C" w:rsidRDefault="00C90728" w:rsidP="0089445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14:paraId="1B9ABAA7" w14:textId="77777777" w:rsidR="00C90728" w:rsidRPr="0081104C" w:rsidRDefault="00C90728" w:rsidP="0089445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11F14" w:rsidRPr="0081104C" w14:paraId="1B9ABAAE" w14:textId="77777777" w:rsidTr="007F025A">
        <w:tc>
          <w:tcPr>
            <w:tcW w:w="3600" w:type="dxa"/>
            <w:vAlign w:val="bottom"/>
          </w:tcPr>
          <w:p w14:paraId="1B9ABAA9" w14:textId="77777777" w:rsidR="00211F14" w:rsidRPr="0081104C" w:rsidRDefault="00211F14" w:rsidP="0089445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1B9ABAAA" w14:textId="77777777" w:rsidR="00211F14" w:rsidRPr="0081104C" w:rsidRDefault="00891B4F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1B9ABAAB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72" w:type="dxa"/>
            <w:vAlign w:val="bottom"/>
          </w:tcPr>
          <w:p w14:paraId="1B9ABAAC" w14:textId="77777777" w:rsidR="00211F14" w:rsidRPr="0081104C" w:rsidRDefault="007E7B08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373" w:type="dxa"/>
            <w:vAlign w:val="bottom"/>
          </w:tcPr>
          <w:p w14:paraId="1B9ABAAD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211F14" w:rsidRPr="0081104C" w14:paraId="1B9ABAB4" w14:textId="77777777" w:rsidTr="007F025A">
        <w:tc>
          <w:tcPr>
            <w:tcW w:w="3600" w:type="dxa"/>
            <w:vAlign w:val="bottom"/>
          </w:tcPr>
          <w:p w14:paraId="1B9ABAAF" w14:textId="77777777" w:rsidR="00211F14" w:rsidRPr="0081104C" w:rsidRDefault="00211F14" w:rsidP="0089445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1B9ABAB0" w14:textId="77777777" w:rsidR="00211F14" w:rsidRPr="0081104C" w:rsidRDefault="007E7B08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1,148,744</w:t>
            </w:r>
          </w:p>
        </w:tc>
        <w:tc>
          <w:tcPr>
            <w:tcW w:w="1373" w:type="dxa"/>
            <w:vAlign w:val="bottom"/>
          </w:tcPr>
          <w:p w14:paraId="1B9ABAB1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1,212,255</w:t>
            </w:r>
          </w:p>
        </w:tc>
        <w:tc>
          <w:tcPr>
            <w:tcW w:w="1372" w:type="dxa"/>
            <w:vAlign w:val="bottom"/>
          </w:tcPr>
          <w:p w14:paraId="1B9ABAB2" w14:textId="77777777" w:rsidR="00211F14" w:rsidRPr="0081104C" w:rsidRDefault="007E7B08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1,138,996</w:t>
            </w:r>
          </w:p>
        </w:tc>
        <w:tc>
          <w:tcPr>
            <w:tcW w:w="1373" w:type="dxa"/>
            <w:vAlign w:val="bottom"/>
          </w:tcPr>
          <w:p w14:paraId="1B9ABAB3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1,204,243</w:t>
            </w:r>
          </w:p>
        </w:tc>
      </w:tr>
      <w:tr w:rsidR="007E7B08" w:rsidRPr="0081104C" w14:paraId="1B9ABABA" w14:textId="77777777" w:rsidTr="007F025A">
        <w:tc>
          <w:tcPr>
            <w:tcW w:w="3600" w:type="dxa"/>
            <w:vAlign w:val="bottom"/>
          </w:tcPr>
          <w:p w14:paraId="1B9ABAB5" w14:textId="77777777" w:rsidR="007E7B08" w:rsidRPr="0081104C" w:rsidRDefault="007E7B08" w:rsidP="0089445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372" w:type="dxa"/>
            <w:vAlign w:val="bottom"/>
          </w:tcPr>
          <w:p w14:paraId="1B9ABAB6" w14:textId="77777777" w:rsidR="007E7B08" w:rsidRPr="0081104C" w:rsidRDefault="007E7B08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373" w:type="dxa"/>
            <w:vAlign w:val="bottom"/>
          </w:tcPr>
          <w:p w14:paraId="1B9ABAB7" w14:textId="6DF5C757" w:rsidR="007E7B08" w:rsidRPr="0081104C" w:rsidRDefault="00654212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1B9ABAB8" w14:textId="08ED557C" w:rsidR="007E7B08" w:rsidRPr="0081104C" w:rsidRDefault="00654212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1B9ABAB9" w14:textId="13F539B6" w:rsidR="007E7B08" w:rsidRPr="0081104C" w:rsidRDefault="00654212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1F14" w:rsidRPr="0081104C" w14:paraId="1B9ABAC0" w14:textId="77777777" w:rsidTr="00FB7B0A">
        <w:tc>
          <w:tcPr>
            <w:tcW w:w="3600" w:type="dxa"/>
            <w:shd w:val="clear" w:color="auto" w:fill="auto"/>
            <w:vAlign w:val="bottom"/>
          </w:tcPr>
          <w:p w14:paraId="1B9ABABB" w14:textId="77777777" w:rsidR="00211F14" w:rsidRPr="0081104C" w:rsidRDefault="00211F14" w:rsidP="00894457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11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372" w:type="dxa"/>
            <w:vAlign w:val="bottom"/>
          </w:tcPr>
          <w:p w14:paraId="1B9ABABC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B9ABABD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1B9ABABE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B9ABABF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7BA1" w:rsidRPr="0081104C" w14:paraId="1B9ABAC6" w14:textId="77777777" w:rsidTr="00FB7B0A">
        <w:tc>
          <w:tcPr>
            <w:tcW w:w="3600" w:type="dxa"/>
            <w:shd w:val="clear" w:color="auto" w:fill="auto"/>
            <w:vAlign w:val="bottom"/>
          </w:tcPr>
          <w:p w14:paraId="1B9ABAC1" w14:textId="77777777" w:rsidR="00F57BA1" w:rsidRPr="0081104C" w:rsidRDefault="00F57BA1" w:rsidP="0089445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1B9ABAC2" w14:textId="3EB93649" w:rsidR="00F57BA1" w:rsidRPr="0081104C" w:rsidRDefault="0099139B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1B9ABAC3" w14:textId="6264619D" w:rsidR="00F57BA1" w:rsidRPr="0081104C" w:rsidRDefault="0099139B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1B9ABAC4" w14:textId="022F5B04" w:rsidR="00F57BA1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</w:t>
            </w:r>
            <w:r w:rsidR="00F57BA1"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5967D0">
              <w:rPr>
                <w:rFonts w:ascii="Angsana New" w:hAnsi="Angsana New"/>
                <w:sz w:val="32"/>
                <w:szCs w:val="32"/>
              </w:rPr>
              <w:t>608</w:t>
            </w:r>
          </w:p>
        </w:tc>
        <w:tc>
          <w:tcPr>
            <w:tcW w:w="1373" w:type="dxa"/>
            <w:vAlign w:val="bottom"/>
          </w:tcPr>
          <w:p w14:paraId="1B9ABAC5" w14:textId="4001AEBC" w:rsidR="00F57BA1" w:rsidRPr="0081104C" w:rsidRDefault="0099139B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1F14" w:rsidRPr="0081104C" w14:paraId="1B9ABACC" w14:textId="77777777" w:rsidTr="00FB7B0A">
        <w:tc>
          <w:tcPr>
            <w:tcW w:w="3600" w:type="dxa"/>
            <w:shd w:val="clear" w:color="auto" w:fill="auto"/>
            <w:vAlign w:val="bottom"/>
          </w:tcPr>
          <w:p w14:paraId="1B9ABAC7" w14:textId="77777777" w:rsidR="00211F14" w:rsidRPr="0081104C" w:rsidRDefault="00211F14" w:rsidP="0089445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1B9ABAC8" w14:textId="77777777" w:rsidR="00211F14" w:rsidRPr="0081104C" w:rsidRDefault="007E7B08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792,527</w:t>
            </w:r>
          </w:p>
        </w:tc>
        <w:tc>
          <w:tcPr>
            <w:tcW w:w="1373" w:type="dxa"/>
            <w:vAlign w:val="bottom"/>
          </w:tcPr>
          <w:p w14:paraId="1B9ABAC9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645,211</w:t>
            </w:r>
          </w:p>
        </w:tc>
        <w:tc>
          <w:tcPr>
            <w:tcW w:w="1372" w:type="dxa"/>
            <w:vAlign w:val="bottom"/>
          </w:tcPr>
          <w:p w14:paraId="1B9ABACA" w14:textId="7F66BE03" w:rsidR="00211F14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767</w:t>
            </w:r>
            <w:r w:rsidR="005967D0">
              <w:rPr>
                <w:rFonts w:ascii="Angsana New" w:hAnsi="Angsana New"/>
                <w:sz w:val="32"/>
                <w:szCs w:val="32"/>
              </w:rPr>
              <w:t>,144</w:t>
            </w:r>
          </w:p>
        </w:tc>
        <w:tc>
          <w:tcPr>
            <w:tcW w:w="1373" w:type="dxa"/>
            <w:vAlign w:val="bottom"/>
          </w:tcPr>
          <w:p w14:paraId="1B9ABACB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644,695</w:t>
            </w:r>
          </w:p>
        </w:tc>
      </w:tr>
      <w:tr w:rsidR="00211F14" w:rsidRPr="0081104C" w14:paraId="1B9ABAD2" w14:textId="77777777" w:rsidTr="00FB7B0A">
        <w:tc>
          <w:tcPr>
            <w:tcW w:w="3600" w:type="dxa"/>
            <w:shd w:val="clear" w:color="auto" w:fill="auto"/>
            <w:vAlign w:val="bottom"/>
          </w:tcPr>
          <w:p w14:paraId="1B9ABACD" w14:textId="77777777" w:rsidR="00211F14" w:rsidRPr="0081104C" w:rsidRDefault="00211F14" w:rsidP="00894457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72" w:type="dxa"/>
            <w:vAlign w:val="bottom"/>
          </w:tcPr>
          <w:p w14:paraId="1B9ABACE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B9ABACF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1B9ABAD0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B9ABAD1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7BA1" w:rsidRPr="0081104C" w14:paraId="1B9ABAD8" w14:textId="77777777" w:rsidTr="00FB7B0A">
        <w:tc>
          <w:tcPr>
            <w:tcW w:w="3600" w:type="dxa"/>
            <w:shd w:val="clear" w:color="auto" w:fill="auto"/>
            <w:vAlign w:val="bottom"/>
          </w:tcPr>
          <w:p w14:paraId="1B9ABAD3" w14:textId="77777777" w:rsidR="00F57BA1" w:rsidRPr="0081104C" w:rsidRDefault="00F57BA1" w:rsidP="0089445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1B9ABAD4" w14:textId="41B3AF6B" w:rsidR="00F57BA1" w:rsidRPr="0081104C" w:rsidRDefault="00654212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1B9ABAD5" w14:textId="255D6D78" w:rsidR="00F57BA1" w:rsidRPr="0081104C" w:rsidRDefault="00654212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1B9ABAD6" w14:textId="27C36BA2" w:rsidR="00F57BA1" w:rsidRPr="0081104C" w:rsidRDefault="005967D0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432</w:t>
            </w:r>
          </w:p>
        </w:tc>
        <w:tc>
          <w:tcPr>
            <w:tcW w:w="1373" w:type="dxa"/>
            <w:vAlign w:val="bottom"/>
          </w:tcPr>
          <w:p w14:paraId="1B9ABAD7" w14:textId="0C3D6705" w:rsidR="00F57BA1" w:rsidRPr="0081104C" w:rsidRDefault="00654212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1F14" w:rsidRPr="0081104C" w14:paraId="1B9ABADE" w14:textId="77777777" w:rsidTr="00FB7B0A">
        <w:tc>
          <w:tcPr>
            <w:tcW w:w="3600" w:type="dxa"/>
            <w:shd w:val="clear" w:color="auto" w:fill="auto"/>
            <w:vAlign w:val="bottom"/>
          </w:tcPr>
          <w:p w14:paraId="1B9ABAD9" w14:textId="77777777" w:rsidR="00211F14" w:rsidRPr="0081104C" w:rsidRDefault="00211F14" w:rsidP="0089445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1B9ABADA" w14:textId="77777777" w:rsidR="00211F14" w:rsidRPr="0081104C" w:rsidRDefault="004649BB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35</w:t>
            </w:r>
            <w:r w:rsidR="00F57BA1" w:rsidRPr="0081104C">
              <w:rPr>
                <w:rFonts w:ascii="Angsana New" w:hAnsi="Angsana New"/>
                <w:sz w:val="32"/>
                <w:szCs w:val="32"/>
              </w:rPr>
              <w:t>,</w:t>
            </w:r>
            <w:r w:rsidR="006A1AC6" w:rsidRPr="0081104C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373" w:type="dxa"/>
            <w:vAlign w:val="bottom"/>
          </w:tcPr>
          <w:p w14:paraId="1B9ABADB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50,786</w:t>
            </w:r>
          </w:p>
        </w:tc>
        <w:tc>
          <w:tcPr>
            <w:tcW w:w="1372" w:type="dxa"/>
            <w:vAlign w:val="bottom"/>
          </w:tcPr>
          <w:p w14:paraId="1B9ABADC" w14:textId="695181DB" w:rsidR="00211F14" w:rsidRPr="0081104C" w:rsidRDefault="005967D0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33,903</w:t>
            </w:r>
          </w:p>
        </w:tc>
        <w:tc>
          <w:tcPr>
            <w:tcW w:w="1373" w:type="dxa"/>
            <w:vAlign w:val="bottom"/>
          </w:tcPr>
          <w:p w14:paraId="1B9ABADD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48,044</w:t>
            </w:r>
          </w:p>
        </w:tc>
      </w:tr>
      <w:tr w:rsidR="00211F14" w:rsidRPr="0081104C" w14:paraId="1B9ABAE4" w14:textId="77777777" w:rsidTr="007F025A">
        <w:tc>
          <w:tcPr>
            <w:tcW w:w="3600" w:type="dxa"/>
            <w:vAlign w:val="bottom"/>
          </w:tcPr>
          <w:p w14:paraId="1B9ABADF" w14:textId="77777777" w:rsidR="00211F14" w:rsidRPr="0081104C" w:rsidRDefault="00211F14" w:rsidP="0089445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72" w:type="dxa"/>
            <w:vAlign w:val="bottom"/>
          </w:tcPr>
          <w:p w14:paraId="1B9ABAE0" w14:textId="77777777" w:rsidR="00211F14" w:rsidRPr="0081104C" w:rsidRDefault="00F57BA1" w:rsidP="0089445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1,97</w:t>
            </w:r>
            <w:r w:rsidR="007E7B08" w:rsidRPr="0081104C">
              <w:rPr>
                <w:rFonts w:ascii="Angsana New" w:hAnsi="Angsana New"/>
                <w:sz w:val="32"/>
                <w:szCs w:val="32"/>
              </w:rPr>
              <w:t>7,270</w:t>
            </w:r>
          </w:p>
        </w:tc>
        <w:tc>
          <w:tcPr>
            <w:tcW w:w="1373" w:type="dxa"/>
            <w:vAlign w:val="bottom"/>
          </w:tcPr>
          <w:p w14:paraId="1B9ABAE1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1,908,388</w:t>
            </w:r>
          </w:p>
        </w:tc>
        <w:tc>
          <w:tcPr>
            <w:tcW w:w="1372" w:type="dxa"/>
            <w:vAlign w:val="bottom"/>
          </w:tcPr>
          <w:p w14:paraId="1B9ABAE2" w14:textId="77777777" w:rsidR="00211F14" w:rsidRPr="0081104C" w:rsidRDefault="00F57BA1" w:rsidP="0089445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1,94</w:t>
            </w:r>
            <w:r w:rsidR="00D67656" w:rsidRPr="0081104C">
              <w:rPr>
                <w:rFonts w:ascii="Angsana New" w:hAnsi="Angsana New"/>
                <w:sz w:val="32"/>
                <w:szCs w:val="32"/>
              </w:rPr>
              <w:t>2</w:t>
            </w:r>
            <w:r w:rsidRPr="0081104C">
              <w:rPr>
                <w:rFonts w:ascii="Angsana New" w:hAnsi="Angsana New"/>
                <w:sz w:val="32"/>
                <w:szCs w:val="32"/>
              </w:rPr>
              <w:t>,</w:t>
            </w:r>
            <w:r w:rsidR="00D67656" w:rsidRPr="0081104C">
              <w:rPr>
                <w:rFonts w:ascii="Angsana New" w:hAnsi="Angsana New"/>
                <w:sz w:val="32"/>
                <w:szCs w:val="32"/>
              </w:rPr>
              <w:t>718</w:t>
            </w:r>
          </w:p>
        </w:tc>
        <w:tc>
          <w:tcPr>
            <w:tcW w:w="1373" w:type="dxa"/>
            <w:vAlign w:val="bottom"/>
          </w:tcPr>
          <w:p w14:paraId="1B9ABAE3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1,897,118</w:t>
            </w:r>
          </w:p>
        </w:tc>
      </w:tr>
    </w:tbl>
    <w:p w14:paraId="1B9ABAE5" w14:textId="77777777" w:rsidR="005B717C" w:rsidRPr="0081104C" w:rsidRDefault="005B717C" w:rsidP="00894457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22.</w:t>
      </w: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B9ABAE6" w14:textId="77777777" w:rsidR="005B717C" w:rsidRPr="0081104C" w:rsidRDefault="005B717C" w:rsidP="00894457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1B9ABAE7" w14:textId="4B2C0BCA" w:rsidR="005B717C" w:rsidRPr="0081104C" w:rsidRDefault="005B717C" w:rsidP="00C0358A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spacing w:val="-2"/>
          <w:sz w:val="32"/>
          <w:szCs w:val="32"/>
        </w:rPr>
        <w:tab/>
      </w:r>
      <w:r w:rsidR="00C0358A" w:rsidRPr="00C0358A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pacing w:val="-2"/>
          <w:sz w:val="32"/>
          <w:szCs w:val="32"/>
          <w:cs/>
        </w:rPr>
        <w:t>ทำสัญญาเช่าสินทรัพย์เพื่อใช้ในการดำเนินงานของ</w:t>
      </w:r>
      <w:r w:rsidR="00C0358A" w:rsidRPr="00C0358A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pacing w:val="-2"/>
          <w:sz w:val="32"/>
          <w:szCs w:val="32"/>
          <w:cs/>
        </w:rPr>
        <w:t xml:space="preserve"> โดยมีอายุสัญญาระหว่าง </w:t>
      </w:r>
      <w:r w:rsidRPr="0081104C">
        <w:rPr>
          <w:rFonts w:ascii="Angsana New" w:hAnsi="Angsana New"/>
          <w:spacing w:val="-2"/>
          <w:sz w:val="32"/>
          <w:szCs w:val="32"/>
        </w:rPr>
        <w:t xml:space="preserve">3 - 4 </w:t>
      </w:r>
      <w:r w:rsidRPr="0081104C">
        <w:rPr>
          <w:rFonts w:ascii="Angsana New" w:hAnsi="Angsana New"/>
          <w:spacing w:val="-2"/>
          <w:sz w:val="32"/>
          <w:szCs w:val="32"/>
          <w:cs/>
        </w:rPr>
        <w:t>ปี</w:t>
      </w:r>
    </w:p>
    <w:p w14:paraId="1B9ABAE8" w14:textId="7A93D072" w:rsidR="005B717C" w:rsidRPr="00C0358A" w:rsidRDefault="005B717C" w:rsidP="00C0358A">
      <w:pPr>
        <w:pStyle w:val="ListParagraph"/>
        <w:numPr>
          <w:ilvl w:val="0"/>
          <w:numId w:val="31"/>
        </w:numPr>
        <w:spacing w:before="120" w:after="12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0358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656BFB47" w14:textId="49FE0026" w:rsidR="00C0358A" w:rsidRPr="00C0358A" w:rsidRDefault="00C0358A" w:rsidP="00C0358A">
      <w:pPr>
        <w:overflowPunct/>
        <w:autoSpaceDE/>
        <w:autoSpaceDN/>
        <w:adjustRightInd/>
        <w:spacing w:before="120" w:after="120"/>
        <w:ind w:left="900" w:hanging="54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C0358A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C0358A">
        <w:rPr>
          <w:rFonts w:ascii="Angsana New" w:hAnsi="Angsana New"/>
          <w:spacing w:val="-2"/>
          <w:sz w:val="32"/>
          <w:szCs w:val="32"/>
        </w:rPr>
        <w:t xml:space="preserve"> 31</w:t>
      </w:r>
      <w:r w:rsidRPr="00C0358A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C0358A">
        <w:rPr>
          <w:rFonts w:ascii="Angsana New" w:hAnsi="Angsana New"/>
          <w:spacing w:val="-2"/>
          <w:sz w:val="32"/>
          <w:szCs w:val="32"/>
        </w:rPr>
        <w:t xml:space="preserve"> 2563</w:t>
      </w:r>
      <w:r w:rsidRPr="00C0358A">
        <w:rPr>
          <w:rFonts w:ascii="Angsana New" w:hAnsi="Angsana New" w:hint="cs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85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370"/>
        <w:gridCol w:w="1370"/>
        <w:gridCol w:w="1370"/>
        <w:gridCol w:w="1370"/>
      </w:tblGrid>
      <w:tr w:rsidR="005B717C" w:rsidRPr="0081104C" w14:paraId="1B9ABAEB" w14:textId="77777777" w:rsidTr="00D24E9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B9ABAE9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0" w:type="dxa"/>
            <w:gridSpan w:val="4"/>
            <w:shd w:val="clear" w:color="auto" w:fill="auto"/>
            <w:vAlign w:val="bottom"/>
          </w:tcPr>
          <w:p w14:paraId="1B9ABAEA" w14:textId="77777777" w:rsidR="005B717C" w:rsidRPr="0081104C" w:rsidRDefault="005B717C" w:rsidP="00894457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B717C" w:rsidRPr="0081104C" w14:paraId="1B9ABAEE" w14:textId="77777777" w:rsidTr="00D24E9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B9ABAEC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0" w:type="dxa"/>
            <w:gridSpan w:val="4"/>
            <w:shd w:val="clear" w:color="auto" w:fill="auto"/>
            <w:vAlign w:val="bottom"/>
          </w:tcPr>
          <w:p w14:paraId="1B9ABAED" w14:textId="77777777" w:rsidR="005B717C" w:rsidRPr="0081104C" w:rsidRDefault="005B717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B717C" w:rsidRPr="0081104C" w14:paraId="1B9ABAF4" w14:textId="77777777" w:rsidTr="00D24E9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B9ABAEF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B9ABAF0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AF1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AF2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B9ABAF3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17C" w:rsidRPr="0081104C" w14:paraId="1B9ABAFA" w14:textId="77777777" w:rsidTr="00D24E9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B9ABAF5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B9ABAF6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AF7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AF8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B9ABAF9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17C" w:rsidRPr="0081104C" w14:paraId="1B9ABB00" w14:textId="77777777" w:rsidTr="00D24E9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B9ABAFB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B9ABAFC" w14:textId="77777777" w:rsidR="005B717C" w:rsidRPr="0081104C" w:rsidRDefault="005B717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AFD" w14:textId="77777777" w:rsidR="005B717C" w:rsidRPr="0081104C" w:rsidRDefault="005B717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AFE" w14:textId="77777777" w:rsidR="005B717C" w:rsidRPr="0081104C" w:rsidRDefault="005B717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AFF" w14:textId="77777777" w:rsidR="005B717C" w:rsidRPr="0081104C" w:rsidRDefault="005B717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717C" w:rsidRPr="0081104C" w14:paraId="1B9ABB06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01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02" w14:textId="77777777" w:rsidR="005B717C" w:rsidRPr="0081104C" w:rsidRDefault="004649BB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30</w:t>
            </w:r>
            <w:r w:rsidR="005B717C" w:rsidRPr="0081104C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03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547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04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67,294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05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375,928</w:t>
            </w:r>
          </w:p>
        </w:tc>
      </w:tr>
      <w:tr w:rsidR="005B717C" w:rsidRPr="0081104C" w14:paraId="1B9ABB0C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07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08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09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0A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16,011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0B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16,011</w:t>
            </w:r>
          </w:p>
        </w:tc>
      </w:tr>
      <w:tr w:rsidR="005B717C" w:rsidRPr="0081104C" w14:paraId="1B9ABB12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0D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0E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(1,846)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0F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10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11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(1,846)</w:t>
            </w:r>
          </w:p>
        </w:tc>
      </w:tr>
      <w:tr w:rsidR="005B717C" w:rsidRPr="0081104C" w14:paraId="1B9ABB18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13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14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(19,144)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15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(547)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16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(9,975)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17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(29,666)</w:t>
            </w:r>
          </w:p>
        </w:tc>
      </w:tr>
      <w:tr w:rsidR="005B717C" w:rsidRPr="0081104C" w14:paraId="1B9ABB1E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19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1A" w14:textId="77777777" w:rsidR="005B717C" w:rsidRPr="0081104C" w:rsidRDefault="005B717C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(60,081)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1B" w14:textId="77777777" w:rsidR="005B717C" w:rsidRPr="0081104C" w:rsidRDefault="005B717C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1C" w14:textId="77777777" w:rsidR="005B717C" w:rsidRPr="0081104C" w:rsidRDefault="005B717C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(18,623)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1D" w14:textId="77777777" w:rsidR="005B717C" w:rsidRPr="0081104C" w:rsidRDefault="005B717C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(78,704)</w:t>
            </w:r>
          </w:p>
        </w:tc>
      </w:tr>
      <w:tr w:rsidR="005B717C" w:rsidRPr="0081104C" w14:paraId="1B9ABB24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1F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20" w14:textId="77777777" w:rsidR="005B717C" w:rsidRPr="0081104C" w:rsidRDefault="005B717C" w:rsidP="00C0358A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227,016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21" w14:textId="77777777" w:rsidR="005B717C" w:rsidRPr="0081104C" w:rsidRDefault="005B717C" w:rsidP="00C0358A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22" w14:textId="77777777" w:rsidR="005B717C" w:rsidRPr="0081104C" w:rsidRDefault="005B717C" w:rsidP="00C0358A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54,707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23" w14:textId="226CA13A" w:rsidR="005B717C" w:rsidRPr="0081104C" w:rsidRDefault="005B717C" w:rsidP="00C0358A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</w:t>
            </w:r>
            <w:r w:rsidR="001A62BC">
              <w:rPr>
                <w:rFonts w:ascii="Angsana New" w:hAnsi="Angsana New"/>
                <w:sz w:val="28"/>
                <w:szCs w:val="28"/>
              </w:rPr>
              <w:t>8</w:t>
            </w:r>
            <w:r w:rsidRPr="0081104C">
              <w:rPr>
                <w:rFonts w:ascii="Angsana New" w:hAnsi="Angsana New"/>
                <w:sz w:val="28"/>
                <w:szCs w:val="28"/>
              </w:rPr>
              <w:t>1,723</w:t>
            </w:r>
          </w:p>
        </w:tc>
      </w:tr>
    </w:tbl>
    <w:p w14:paraId="1B9ABB25" w14:textId="77777777" w:rsidR="005B717C" w:rsidRPr="0081104C" w:rsidRDefault="005B717C" w:rsidP="00894457">
      <w:pPr>
        <w:rPr>
          <w:rFonts w:ascii="Angsana New" w:hAnsi="Angsana New"/>
        </w:rPr>
      </w:pPr>
    </w:p>
    <w:p w14:paraId="1B9ABB26" w14:textId="77777777" w:rsidR="005B717C" w:rsidRPr="00C0358A" w:rsidRDefault="005B717C" w:rsidP="00894457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tbl>
      <w:tblPr>
        <w:tblW w:w="85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370"/>
        <w:gridCol w:w="1370"/>
        <w:gridCol w:w="1370"/>
        <w:gridCol w:w="1370"/>
      </w:tblGrid>
      <w:tr w:rsidR="005B717C" w:rsidRPr="0081104C" w14:paraId="1B9ABB29" w14:textId="77777777" w:rsidTr="00D24E9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B9ABB27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0" w:type="dxa"/>
            <w:gridSpan w:val="4"/>
            <w:shd w:val="clear" w:color="auto" w:fill="auto"/>
            <w:vAlign w:val="bottom"/>
          </w:tcPr>
          <w:p w14:paraId="1B9ABB28" w14:textId="77777777" w:rsidR="005B717C" w:rsidRPr="0081104C" w:rsidRDefault="005B717C" w:rsidP="00894457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B717C" w:rsidRPr="0081104C" w14:paraId="1B9ABB2C" w14:textId="77777777" w:rsidTr="00D24E9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B9ABB2A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0" w:type="dxa"/>
            <w:gridSpan w:val="4"/>
            <w:shd w:val="clear" w:color="auto" w:fill="auto"/>
            <w:vAlign w:val="bottom"/>
          </w:tcPr>
          <w:p w14:paraId="1B9ABB2B" w14:textId="77777777" w:rsidR="005B717C" w:rsidRPr="0081104C" w:rsidRDefault="005B717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717C" w:rsidRPr="0081104C" w14:paraId="1B9ABB32" w14:textId="77777777" w:rsidTr="00D24E9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B9ABB2D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B9ABB2E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2F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30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B9ABB31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17C" w:rsidRPr="0081104C" w14:paraId="1B9ABB38" w14:textId="77777777" w:rsidTr="00D24E9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B9ABB33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B9ABB34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35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36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B9ABB37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17C" w:rsidRPr="0081104C" w14:paraId="1B9ABB3E" w14:textId="77777777" w:rsidTr="00D24E9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B9ABB39" w14:textId="77777777" w:rsidR="005B717C" w:rsidRPr="0081104C" w:rsidRDefault="005B717C" w:rsidP="008944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B9ABB3A" w14:textId="77777777" w:rsidR="005B717C" w:rsidRPr="0081104C" w:rsidRDefault="005B717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3B" w14:textId="77777777" w:rsidR="005B717C" w:rsidRPr="0081104C" w:rsidRDefault="005B717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3C" w14:textId="77777777" w:rsidR="005B717C" w:rsidRPr="0081104C" w:rsidRDefault="005B717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3D" w14:textId="77777777" w:rsidR="005B717C" w:rsidRPr="0081104C" w:rsidRDefault="005B717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717C" w:rsidRPr="0081104C" w14:paraId="1B9ABB44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3F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0" w14:textId="77777777" w:rsidR="005B717C" w:rsidRPr="0081104C" w:rsidRDefault="004649BB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30</w:t>
            </w:r>
            <w:r w:rsidR="005B717C" w:rsidRPr="0081104C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1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547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2" w14:textId="77777777" w:rsidR="005B717C" w:rsidRPr="0081104C" w:rsidRDefault="004649BB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61</w:t>
            </w:r>
            <w:r w:rsidR="005B717C" w:rsidRPr="0081104C">
              <w:rPr>
                <w:rFonts w:ascii="Angsana New" w:hAnsi="Angsana New"/>
                <w:sz w:val="28"/>
                <w:szCs w:val="28"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4</w:t>
            </w:r>
            <w:r w:rsidR="005B717C" w:rsidRPr="0081104C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3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37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0</w:t>
            </w:r>
            <w:r w:rsidRPr="0081104C">
              <w:rPr>
                <w:rFonts w:ascii="Angsana New" w:hAnsi="Angsana New"/>
                <w:sz w:val="28"/>
                <w:szCs w:val="28"/>
              </w:rPr>
              <w:t>,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5B717C" w:rsidRPr="0081104C" w14:paraId="1B9ABB4A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45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6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7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8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16,011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9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16,011</w:t>
            </w:r>
          </w:p>
        </w:tc>
      </w:tr>
      <w:tr w:rsidR="005B717C" w:rsidRPr="0081104C" w14:paraId="1B9ABB50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4B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C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(1,846)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D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E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4F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(1,846)</w:t>
            </w:r>
          </w:p>
        </w:tc>
      </w:tr>
      <w:tr w:rsidR="005B717C" w:rsidRPr="0081104C" w14:paraId="1B9ABB56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51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52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(19,144)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53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(547)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54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(9,975)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55" w14:textId="77777777" w:rsidR="005B717C" w:rsidRPr="0081104C" w:rsidRDefault="005B717C" w:rsidP="00894457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(29,666)</w:t>
            </w:r>
          </w:p>
        </w:tc>
      </w:tr>
      <w:tr w:rsidR="005B717C" w:rsidRPr="0081104C" w14:paraId="1B9ABB5C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57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58" w14:textId="77777777" w:rsidR="005B717C" w:rsidRPr="0081104C" w:rsidRDefault="005B717C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(60,081)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59" w14:textId="77777777" w:rsidR="005B717C" w:rsidRPr="0081104C" w:rsidRDefault="005B717C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5A" w14:textId="77777777" w:rsidR="005B717C" w:rsidRPr="0081104C" w:rsidRDefault="005B717C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17</w:t>
            </w:r>
            <w:r w:rsidRPr="0081104C">
              <w:rPr>
                <w:rFonts w:ascii="Angsana New" w:hAnsi="Angsana New"/>
                <w:sz w:val="28"/>
                <w:szCs w:val="28"/>
              </w:rPr>
              <w:t>,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418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5B" w14:textId="77777777" w:rsidR="005B717C" w:rsidRPr="0081104C" w:rsidRDefault="005B717C" w:rsidP="00894457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(7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7</w:t>
            </w:r>
            <w:r w:rsidRPr="0081104C">
              <w:rPr>
                <w:rFonts w:ascii="Angsana New" w:hAnsi="Angsana New"/>
                <w:sz w:val="28"/>
                <w:szCs w:val="28"/>
              </w:rPr>
              <w:t>,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499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717C" w:rsidRPr="0081104C" w14:paraId="1B9ABB62" w14:textId="77777777" w:rsidTr="00D24E90">
        <w:tc>
          <w:tcPr>
            <w:tcW w:w="3060" w:type="dxa"/>
            <w:shd w:val="clear" w:color="auto" w:fill="auto"/>
            <w:vAlign w:val="bottom"/>
          </w:tcPr>
          <w:p w14:paraId="1B9ABB5D" w14:textId="77777777" w:rsidR="005B717C" w:rsidRPr="0081104C" w:rsidRDefault="005B717C" w:rsidP="00894457">
            <w:pPr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5E" w14:textId="77777777" w:rsidR="005B717C" w:rsidRPr="0081104C" w:rsidRDefault="005B717C" w:rsidP="00C0358A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227,016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5F" w14:textId="77777777" w:rsidR="005B717C" w:rsidRPr="0081104C" w:rsidRDefault="005B717C" w:rsidP="00C0358A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60" w14:textId="77777777" w:rsidR="005B717C" w:rsidRPr="0081104C" w:rsidRDefault="005B717C" w:rsidP="00C0358A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50,112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9ABB61" w14:textId="3F640595" w:rsidR="005B717C" w:rsidRPr="0081104C" w:rsidRDefault="00406F1E" w:rsidP="00C0358A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5B717C" w:rsidRPr="0081104C">
              <w:rPr>
                <w:rFonts w:ascii="Angsana New" w:hAnsi="Angsana New"/>
                <w:sz w:val="28"/>
                <w:szCs w:val="28"/>
              </w:rPr>
              <w:t>7,128</w:t>
            </w:r>
          </w:p>
        </w:tc>
      </w:tr>
    </w:tbl>
    <w:p w14:paraId="1B9ABB63" w14:textId="77777777" w:rsidR="00EF157C" w:rsidRPr="0081104C" w:rsidRDefault="00D24E90" w:rsidP="00894457">
      <w:pPr>
        <w:overflowPunct/>
        <w:autoSpaceDE/>
        <w:autoSpaceDN/>
        <w:adjustRightInd/>
        <w:spacing w:before="240" w:after="12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ข)</w:t>
      </w:r>
      <w:r w:rsidR="00EF157C" w:rsidRPr="0081104C">
        <w:rPr>
          <w:rFonts w:ascii="Angsana New" w:hAnsi="Angsana New"/>
          <w:b/>
          <w:bCs/>
          <w:sz w:val="32"/>
          <w:szCs w:val="32"/>
        </w:rPr>
        <w:tab/>
      </w:r>
      <w:r w:rsidR="00EF157C" w:rsidRPr="0081104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3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48"/>
        <w:gridCol w:w="1372"/>
        <w:gridCol w:w="1373"/>
        <w:gridCol w:w="1372"/>
        <w:gridCol w:w="1373"/>
      </w:tblGrid>
      <w:tr w:rsidR="00EF157C" w:rsidRPr="0081104C" w14:paraId="1B9ABB66" w14:textId="77777777" w:rsidTr="00D24E90">
        <w:tc>
          <w:tcPr>
            <w:tcW w:w="3348" w:type="dxa"/>
            <w:vAlign w:val="bottom"/>
          </w:tcPr>
          <w:p w14:paraId="1B9ABB64" w14:textId="77777777" w:rsidR="00EF157C" w:rsidRPr="0081104C" w:rsidRDefault="00EF157C" w:rsidP="00894457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2" w:name="_Hlk64468532"/>
          </w:p>
        </w:tc>
        <w:tc>
          <w:tcPr>
            <w:tcW w:w="5490" w:type="dxa"/>
            <w:gridSpan w:val="4"/>
            <w:vAlign w:val="bottom"/>
          </w:tcPr>
          <w:p w14:paraId="1B9ABB65" w14:textId="77777777" w:rsidR="00EF157C" w:rsidRPr="0081104C" w:rsidRDefault="00EF157C" w:rsidP="0089445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F5120" w:rsidRPr="0081104C" w14:paraId="1B9ABB6A" w14:textId="77777777" w:rsidTr="00D24E90">
        <w:tc>
          <w:tcPr>
            <w:tcW w:w="3348" w:type="dxa"/>
            <w:vAlign w:val="bottom"/>
          </w:tcPr>
          <w:p w14:paraId="1B9ABB67" w14:textId="77777777" w:rsidR="000F5120" w:rsidRPr="0081104C" w:rsidRDefault="000F5120" w:rsidP="00894457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B9ABB68" w14:textId="77777777" w:rsidR="000F5120" w:rsidRPr="0081104C" w:rsidRDefault="000F5120" w:rsidP="008944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B9ABB69" w14:textId="77777777" w:rsidR="000F5120" w:rsidRPr="0081104C" w:rsidRDefault="000F5120" w:rsidP="008944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120" w:rsidRPr="0081104C" w14:paraId="1B9ABB70" w14:textId="77777777" w:rsidTr="00D24E90">
        <w:tc>
          <w:tcPr>
            <w:tcW w:w="3348" w:type="dxa"/>
            <w:vAlign w:val="bottom"/>
          </w:tcPr>
          <w:p w14:paraId="1B9ABB6B" w14:textId="77777777" w:rsidR="000F5120" w:rsidRPr="0081104C" w:rsidRDefault="000F5120" w:rsidP="00894457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B9ABB6C" w14:textId="77777777" w:rsidR="000F5120" w:rsidRPr="0081104C" w:rsidRDefault="000F5120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73" w:type="dxa"/>
            <w:vAlign w:val="bottom"/>
          </w:tcPr>
          <w:p w14:paraId="1B9ABB6D" w14:textId="77777777" w:rsidR="000F5120" w:rsidRPr="0081104C" w:rsidRDefault="000F5120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72" w:type="dxa"/>
            <w:vAlign w:val="bottom"/>
          </w:tcPr>
          <w:p w14:paraId="1B9ABB6E" w14:textId="77777777" w:rsidR="000F5120" w:rsidRPr="0081104C" w:rsidRDefault="000F5120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73" w:type="dxa"/>
            <w:vAlign w:val="bottom"/>
          </w:tcPr>
          <w:p w14:paraId="1B9ABB6F" w14:textId="77777777" w:rsidR="000F5120" w:rsidRPr="0081104C" w:rsidRDefault="000F5120" w:rsidP="0089445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0F5120" w:rsidRPr="0081104C" w14:paraId="1B9ABB76" w14:textId="77777777" w:rsidTr="00D24E90">
        <w:tc>
          <w:tcPr>
            <w:tcW w:w="3348" w:type="dxa"/>
            <w:vAlign w:val="bottom"/>
          </w:tcPr>
          <w:p w14:paraId="1B9ABB71" w14:textId="77777777" w:rsidR="000F5120" w:rsidRPr="0081104C" w:rsidRDefault="000F5120" w:rsidP="00894457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9ABB72" w14:textId="77777777" w:rsidR="000F5120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191</w:t>
            </w:r>
            <w:r w:rsidR="000F5120" w:rsidRPr="0081104C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B9ABB73" w14:textId="77777777" w:rsidR="000F5120" w:rsidRPr="0081104C" w:rsidRDefault="000F5120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  <w:lang w:val="en-GB"/>
              </w:rPr>
              <w:t>307,497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9ABB74" w14:textId="77777777" w:rsidR="000F5120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186</w:t>
            </w:r>
            <w:r w:rsidR="000F5120" w:rsidRPr="0081104C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1373" w:type="dxa"/>
            <w:vAlign w:val="bottom"/>
          </w:tcPr>
          <w:p w14:paraId="1B9ABB75" w14:textId="77777777" w:rsidR="000F5120" w:rsidRPr="0081104C" w:rsidRDefault="000F5120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  <w:lang w:val="en-GB"/>
              </w:rPr>
              <w:t>307,497</w:t>
            </w:r>
          </w:p>
        </w:tc>
      </w:tr>
      <w:tr w:rsidR="000F5120" w:rsidRPr="0081104C" w14:paraId="1B9ABB7C" w14:textId="77777777" w:rsidTr="00D24E90">
        <w:tc>
          <w:tcPr>
            <w:tcW w:w="3348" w:type="dxa"/>
            <w:vAlign w:val="bottom"/>
          </w:tcPr>
          <w:p w14:paraId="1B9ABB77" w14:textId="77777777" w:rsidR="000F5120" w:rsidRPr="0081104C" w:rsidRDefault="000F5120" w:rsidP="00894457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9ABB78" w14:textId="77777777" w:rsidR="000F5120" w:rsidRPr="0081104C" w:rsidRDefault="000F5120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5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853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B9ABB79" w14:textId="77777777" w:rsidR="000F5120" w:rsidRPr="0081104C" w:rsidRDefault="000F5120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(11,964)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9ABB7A" w14:textId="77777777" w:rsidR="000F5120" w:rsidRPr="0081104C" w:rsidRDefault="000F5120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5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527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1B9ABB7B" w14:textId="77777777" w:rsidR="000F5120" w:rsidRPr="0081104C" w:rsidRDefault="000F5120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(11,964)</w:t>
            </w:r>
          </w:p>
        </w:tc>
      </w:tr>
      <w:tr w:rsidR="000F5120" w:rsidRPr="0081104C" w14:paraId="1B9ABB82" w14:textId="77777777" w:rsidTr="00D24E90">
        <w:tc>
          <w:tcPr>
            <w:tcW w:w="3348" w:type="dxa"/>
            <w:vAlign w:val="bottom"/>
          </w:tcPr>
          <w:p w14:paraId="1B9ABB7D" w14:textId="77777777" w:rsidR="000F5120" w:rsidRPr="0081104C" w:rsidRDefault="000F5120" w:rsidP="00894457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9ABB7E" w14:textId="77777777" w:rsidR="000F5120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185</w:t>
            </w:r>
            <w:r w:rsidR="000F5120" w:rsidRPr="0081104C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B9ABB7F" w14:textId="77777777" w:rsidR="000F5120" w:rsidRPr="0081104C" w:rsidRDefault="000F5120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  <w:lang w:val="en-GB"/>
              </w:rPr>
              <w:t>295,533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9ABB80" w14:textId="77777777" w:rsidR="000F5120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181</w:t>
            </w:r>
            <w:r w:rsidR="000F5120" w:rsidRPr="0081104C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373" w:type="dxa"/>
            <w:vAlign w:val="bottom"/>
          </w:tcPr>
          <w:p w14:paraId="1B9ABB81" w14:textId="77777777" w:rsidR="000F5120" w:rsidRPr="0081104C" w:rsidRDefault="000F5120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  <w:lang w:val="en-GB"/>
              </w:rPr>
              <w:t>295,533</w:t>
            </w:r>
          </w:p>
        </w:tc>
      </w:tr>
      <w:tr w:rsidR="000F5120" w:rsidRPr="0081104C" w14:paraId="1B9ABB88" w14:textId="77777777" w:rsidTr="00D24E90">
        <w:tc>
          <w:tcPr>
            <w:tcW w:w="3348" w:type="dxa"/>
            <w:vAlign w:val="bottom"/>
          </w:tcPr>
          <w:p w14:paraId="1B9ABB83" w14:textId="77777777" w:rsidR="000F5120" w:rsidRPr="0081104C" w:rsidRDefault="000F5120" w:rsidP="00894457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9ABB84" w14:textId="77777777" w:rsidR="000F5120" w:rsidRPr="0081104C" w:rsidRDefault="000F5120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111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909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B9ABB85" w14:textId="77777777" w:rsidR="000F5120" w:rsidRPr="0081104C" w:rsidRDefault="000F5120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(136,302)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9ABB86" w14:textId="77777777" w:rsidR="000F5120" w:rsidRPr="0081104C" w:rsidRDefault="000F5120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110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4649BB" w:rsidRPr="0081104C">
              <w:rPr>
                <w:rFonts w:ascii="Angsana New" w:hAnsi="Angsana New"/>
                <w:sz w:val="28"/>
                <w:szCs w:val="28"/>
              </w:rPr>
              <w:t>607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1B9ABB87" w14:textId="77777777" w:rsidR="000F5120" w:rsidRPr="0081104C" w:rsidRDefault="000F5120" w:rsidP="008944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(136,302)</w:t>
            </w:r>
          </w:p>
        </w:tc>
      </w:tr>
      <w:tr w:rsidR="000F5120" w:rsidRPr="0081104C" w14:paraId="1B9ABB8E" w14:textId="77777777" w:rsidTr="00D24E90">
        <w:tc>
          <w:tcPr>
            <w:tcW w:w="3348" w:type="dxa"/>
            <w:vAlign w:val="bottom"/>
          </w:tcPr>
          <w:p w14:paraId="1B9ABB89" w14:textId="1C684674" w:rsidR="000F5120" w:rsidRPr="0081104C" w:rsidRDefault="000F5120" w:rsidP="00C0358A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C0358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  <w:r w:rsidR="00C0358A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C0358A" w:rsidRPr="0081104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C0358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="00C0358A" w:rsidRPr="0081104C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9ABB8A" w14:textId="77777777" w:rsidR="000F5120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73</w:t>
            </w:r>
            <w:r w:rsidR="000F5120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B9ABB8B" w14:textId="77777777" w:rsidR="000F5120" w:rsidRPr="0081104C" w:rsidRDefault="000F5120" w:rsidP="0089445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159,231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9ABB8C" w14:textId="77777777" w:rsidR="000F5120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70</w:t>
            </w:r>
            <w:r w:rsidR="000F5120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1373" w:type="dxa"/>
            <w:vAlign w:val="bottom"/>
          </w:tcPr>
          <w:p w14:paraId="1B9ABB8D" w14:textId="77777777" w:rsidR="000F5120" w:rsidRPr="0081104C" w:rsidRDefault="000F5120" w:rsidP="0089445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159,231</w:t>
            </w:r>
          </w:p>
        </w:tc>
      </w:tr>
    </w:tbl>
    <w:bookmarkEnd w:id="12"/>
    <w:p w14:paraId="1B9ABB8F" w14:textId="77777777" w:rsidR="000B6314" w:rsidRPr="0081104C" w:rsidRDefault="005B717C" w:rsidP="00C0358A">
      <w:pPr>
        <w:tabs>
          <w:tab w:val="left" w:pos="1440"/>
          <w:tab w:val="left" w:pos="2160"/>
          <w:tab w:val="left" w:pos="2880"/>
          <w:tab w:val="left" w:pos="6480"/>
        </w:tabs>
        <w:spacing w:before="120" w:after="120"/>
        <w:ind w:left="907"/>
        <w:jc w:val="thaiDistribute"/>
        <w:outlineLvl w:val="0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81104C">
        <w:rPr>
          <w:rFonts w:ascii="Angsana New" w:hAnsi="Angsana New"/>
          <w:sz w:val="32"/>
          <w:szCs w:val="32"/>
        </w:rPr>
        <w:t>3</w:t>
      </w:r>
      <w:r w:rsidR="00FF645D" w:rsidRPr="0081104C">
        <w:rPr>
          <w:rFonts w:ascii="Angsana New" w:hAnsi="Angsana New"/>
          <w:sz w:val="32"/>
          <w:szCs w:val="32"/>
        </w:rPr>
        <w:t>7</w:t>
      </w:r>
      <w:r w:rsidRPr="0081104C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1B9ABB91" w14:textId="5B5CB737" w:rsidR="00A12DE4" w:rsidRPr="0081104C" w:rsidRDefault="00D24E90" w:rsidP="00C0358A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ค)</w:t>
      </w:r>
      <w:r w:rsidRPr="0081104C">
        <w:rPr>
          <w:rFonts w:ascii="Angsana New" w:hAnsi="Angsana New"/>
          <w:b/>
          <w:bCs/>
          <w:sz w:val="32"/>
          <w:szCs w:val="32"/>
          <w:cs/>
        </w:rPr>
        <w:tab/>
      </w:r>
      <w:r w:rsidR="00A12DE4" w:rsidRPr="0081104C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</w:t>
      </w:r>
      <w:r w:rsidR="00C0358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12DE4" w:rsidRPr="0081104C">
        <w:rPr>
          <w:rFonts w:ascii="Angsana New" w:hAnsi="Angsana New"/>
          <w:b/>
          <w:bCs/>
          <w:sz w:val="32"/>
          <w:szCs w:val="32"/>
          <w:cs/>
        </w:rPr>
        <w:t>กำไรขาดทุน</w:t>
      </w:r>
    </w:p>
    <w:tbl>
      <w:tblPr>
        <w:tblW w:w="889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2016"/>
        <w:gridCol w:w="2016"/>
      </w:tblGrid>
      <w:tr w:rsidR="00A12DE4" w:rsidRPr="0081104C" w14:paraId="1B9ABB94" w14:textId="77777777" w:rsidTr="00D24E90">
        <w:tc>
          <w:tcPr>
            <w:tcW w:w="4860" w:type="dxa"/>
          </w:tcPr>
          <w:p w14:paraId="1B9ABB92" w14:textId="77777777" w:rsidR="00A12DE4" w:rsidRPr="0081104C" w:rsidRDefault="00A12DE4" w:rsidP="0089445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032" w:type="dxa"/>
            <w:gridSpan w:val="2"/>
          </w:tcPr>
          <w:p w14:paraId="1B9ABB93" w14:textId="77777777" w:rsidR="00A12DE4" w:rsidRPr="0081104C" w:rsidRDefault="00A12DE4" w:rsidP="0089445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12DE4" w:rsidRPr="0081104C" w14:paraId="1B9ABB97" w14:textId="77777777" w:rsidTr="00D24E90">
        <w:trPr>
          <w:trHeight w:val="80"/>
        </w:trPr>
        <w:tc>
          <w:tcPr>
            <w:tcW w:w="4860" w:type="dxa"/>
          </w:tcPr>
          <w:p w14:paraId="1B9ABB95" w14:textId="77777777" w:rsidR="00A12DE4" w:rsidRPr="0081104C" w:rsidRDefault="00A12DE4" w:rsidP="00894457">
            <w:pPr>
              <w:ind w:left="144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</w:tcPr>
          <w:p w14:paraId="1B9ABB96" w14:textId="77777777" w:rsidR="00A12DE4" w:rsidRPr="0081104C" w:rsidRDefault="00A12DE4" w:rsidP="0089445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12DE4" w:rsidRPr="0081104C" w14:paraId="1B9ABB9B" w14:textId="77777777" w:rsidTr="00D24E90">
        <w:trPr>
          <w:trHeight w:val="198"/>
        </w:trPr>
        <w:tc>
          <w:tcPr>
            <w:tcW w:w="4860" w:type="dxa"/>
          </w:tcPr>
          <w:p w14:paraId="1B9ABB98" w14:textId="77777777" w:rsidR="00A12DE4" w:rsidRPr="0081104C" w:rsidRDefault="00A12DE4" w:rsidP="0089445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1B9ABB99" w14:textId="77777777" w:rsidR="00A12DE4" w:rsidRPr="0081104C" w:rsidRDefault="00A12DE4" w:rsidP="0089445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1B9ABB9A" w14:textId="77777777" w:rsidR="00A12DE4" w:rsidRPr="0081104C" w:rsidRDefault="00A12DE4" w:rsidP="0089445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1104C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DE4" w:rsidRPr="0081104C" w14:paraId="1B9ABB9F" w14:textId="77777777" w:rsidTr="00D24E90">
        <w:tc>
          <w:tcPr>
            <w:tcW w:w="4860" w:type="dxa"/>
          </w:tcPr>
          <w:p w14:paraId="1B9ABB9C" w14:textId="77777777" w:rsidR="00A12DE4" w:rsidRPr="0081104C" w:rsidRDefault="00A12DE4" w:rsidP="008944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1B9ABB9D" w14:textId="77777777" w:rsidR="00A12DE4" w:rsidRPr="0081104C" w:rsidRDefault="004649BB" w:rsidP="0089445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78</w:t>
            </w:r>
            <w:r w:rsidR="00B92F15" w:rsidRPr="0081104C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2016" w:type="dxa"/>
            <w:vAlign w:val="bottom"/>
          </w:tcPr>
          <w:p w14:paraId="1B9ABB9E" w14:textId="77777777" w:rsidR="00A12DE4" w:rsidRPr="0081104C" w:rsidRDefault="004649BB" w:rsidP="0089445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77</w:t>
            </w:r>
            <w:r w:rsidR="00B92F15" w:rsidRPr="0081104C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  <w:tr w:rsidR="00A12DE4" w:rsidRPr="0081104C" w14:paraId="1B9ABBA3" w14:textId="77777777" w:rsidTr="00D24E90">
        <w:tc>
          <w:tcPr>
            <w:tcW w:w="4860" w:type="dxa"/>
          </w:tcPr>
          <w:p w14:paraId="1B9ABBA0" w14:textId="77777777" w:rsidR="00A12DE4" w:rsidRPr="0081104C" w:rsidRDefault="00A12DE4" w:rsidP="008944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1B9ABBA1" w14:textId="05A7E153" w:rsidR="00A12DE4" w:rsidRPr="0081104C" w:rsidRDefault="00DE336F" w:rsidP="0089445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104C">
              <w:rPr>
                <w:rFonts w:ascii="Angsana New" w:hAnsi="Angsana New"/>
                <w:sz w:val="28"/>
                <w:szCs w:val="28"/>
                <w:lang w:val="en-GB"/>
              </w:rPr>
              <w:t>8,5</w:t>
            </w:r>
            <w:r w:rsidR="006D0DAC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F646D2" w:rsidRPr="0081104C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016" w:type="dxa"/>
            <w:vAlign w:val="bottom"/>
          </w:tcPr>
          <w:p w14:paraId="1B9ABBA2" w14:textId="77777777" w:rsidR="00A12DE4" w:rsidRPr="0081104C" w:rsidRDefault="001C7A1E" w:rsidP="0089445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8,390</w:t>
            </w:r>
          </w:p>
        </w:tc>
      </w:tr>
      <w:tr w:rsidR="00A12DE4" w:rsidRPr="0081104C" w14:paraId="1B9ABBA7" w14:textId="77777777" w:rsidTr="00D24E90">
        <w:tc>
          <w:tcPr>
            <w:tcW w:w="4860" w:type="dxa"/>
          </w:tcPr>
          <w:p w14:paraId="1B9ABBA4" w14:textId="77777777" w:rsidR="00A12DE4" w:rsidRPr="0081104C" w:rsidRDefault="00A12DE4" w:rsidP="008944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1B9ABBA5" w14:textId="1DC877AD" w:rsidR="00A12DE4" w:rsidRPr="0081104C" w:rsidRDefault="00260023" w:rsidP="0089445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6,842</w:t>
            </w:r>
          </w:p>
        </w:tc>
        <w:tc>
          <w:tcPr>
            <w:tcW w:w="2016" w:type="dxa"/>
            <w:vAlign w:val="bottom"/>
          </w:tcPr>
          <w:p w14:paraId="1B9ABBA6" w14:textId="77777777" w:rsidR="00A12DE4" w:rsidRPr="0081104C" w:rsidRDefault="00F646D2" w:rsidP="0089445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5,290</w:t>
            </w:r>
          </w:p>
        </w:tc>
      </w:tr>
      <w:tr w:rsidR="0007216B" w:rsidRPr="0081104C" w14:paraId="1B9ABBAB" w14:textId="77777777" w:rsidTr="00D24E90">
        <w:tc>
          <w:tcPr>
            <w:tcW w:w="4860" w:type="dxa"/>
          </w:tcPr>
          <w:p w14:paraId="1B9ABBA8" w14:textId="77777777" w:rsidR="0007216B" w:rsidRPr="0081104C" w:rsidRDefault="0007216B" w:rsidP="008944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81104C">
              <w:rPr>
                <w:rFonts w:ascii="Angsana New" w:hAnsi="Angsana New" w:hint="cs"/>
                <w:sz w:val="28"/>
                <w:szCs w:val="28"/>
                <w:cs/>
              </w:rPr>
              <w:t>ซึ่ง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1B9ABBA9" w14:textId="7887BC75" w:rsidR="0007216B" w:rsidRPr="0081104C" w:rsidRDefault="0007216B" w:rsidP="0089445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10,668</w:t>
            </w:r>
          </w:p>
        </w:tc>
        <w:tc>
          <w:tcPr>
            <w:tcW w:w="2016" w:type="dxa"/>
            <w:vAlign w:val="bottom"/>
          </w:tcPr>
          <w:p w14:paraId="1B9ABBAA" w14:textId="15134A72" w:rsidR="0007216B" w:rsidRPr="0081104C" w:rsidRDefault="0007216B" w:rsidP="0089445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10,668</w:t>
            </w:r>
          </w:p>
        </w:tc>
      </w:tr>
      <w:tr w:rsidR="0007216B" w:rsidRPr="0081104C" w14:paraId="1B9ABBAF" w14:textId="77777777" w:rsidTr="00D24E90">
        <w:tc>
          <w:tcPr>
            <w:tcW w:w="4860" w:type="dxa"/>
          </w:tcPr>
          <w:p w14:paraId="1B9ABBAC" w14:textId="77777777" w:rsidR="0007216B" w:rsidRPr="0081104C" w:rsidRDefault="0007216B" w:rsidP="008944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</w:t>
            </w:r>
            <w:r w:rsidRPr="0081104C">
              <w:rPr>
                <w:rFonts w:ascii="Angsana New" w:hAnsi="Angsana New" w:hint="cs"/>
                <w:sz w:val="28"/>
                <w:szCs w:val="28"/>
                <w:cs/>
              </w:rPr>
              <w:t>การจ่ายชำระค่า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เช่าผันแปร</w:t>
            </w:r>
          </w:p>
        </w:tc>
        <w:tc>
          <w:tcPr>
            <w:tcW w:w="2016" w:type="dxa"/>
            <w:vAlign w:val="bottom"/>
          </w:tcPr>
          <w:p w14:paraId="1B9ABBAD" w14:textId="6428D8F2" w:rsidR="0007216B" w:rsidRPr="0081104C" w:rsidRDefault="0007216B" w:rsidP="0089445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115,241</w:t>
            </w:r>
          </w:p>
        </w:tc>
        <w:tc>
          <w:tcPr>
            <w:tcW w:w="2016" w:type="dxa"/>
            <w:vAlign w:val="bottom"/>
          </w:tcPr>
          <w:p w14:paraId="1B9ABBAE" w14:textId="60246240" w:rsidR="0007216B" w:rsidRPr="0081104C" w:rsidRDefault="0007216B" w:rsidP="0089445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115,241</w:t>
            </w:r>
          </w:p>
        </w:tc>
      </w:tr>
    </w:tbl>
    <w:p w14:paraId="2DF73BFF" w14:textId="4D3015C2" w:rsidR="00C0358A" w:rsidRPr="0081104C" w:rsidRDefault="00C0358A" w:rsidP="00C0358A">
      <w:pPr>
        <w:tabs>
          <w:tab w:val="left" w:pos="1440"/>
          <w:tab w:val="left" w:pos="2160"/>
          <w:tab w:val="left" w:pos="2880"/>
          <w:tab w:val="left" w:pos="6480"/>
        </w:tabs>
        <w:spacing w:before="120" w:after="120"/>
        <w:ind w:left="907"/>
        <w:jc w:val="thaiDistribute"/>
        <w:outlineLvl w:val="0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 w:hint="cs"/>
          <w:sz w:val="32"/>
          <w:szCs w:val="32"/>
          <w:cs/>
        </w:rPr>
        <w:t>มี</w:t>
      </w:r>
      <w:r w:rsidRPr="0081104C">
        <w:rPr>
          <w:rFonts w:ascii="Angsana New" w:hAnsi="Angsana New"/>
          <w:sz w:val="32"/>
          <w:szCs w:val="32"/>
          <w:cs/>
        </w:rPr>
        <w:t>สัญญาเช่า</w:t>
      </w:r>
      <w:r w:rsidRPr="0081104C">
        <w:rPr>
          <w:rFonts w:ascii="Angsana New" w:hAnsi="Angsana New" w:hint="cs"/>
          <w:sz w:val="32"/>
          <w:szCs w:val="32"/>
          <w:cs/>
        </w:rPr>
        <w:t>เครื่องจักร เครื่องมือเครื่องใช้ อุปกรณ์ และนั่งร้าน ซึ่ง</w:t>
      </w:r>
      <w:r w:rsidRPr="0081104C">
        <w:rPr>
          <w:rFonts w:ascii="Angsana New" w:hAnsi="Angsana New"/>
          <w:sz w:val="32"/>
          <w:szCs w:val="32"/>
          <w:cs/>
        </w:rPr>
        <w:t>มีการจ่ายชำระค่าเช่าที่ผันแปรตาม</w:t>
      </w:r>
      <w:r w:rsidRPr="0081104C">
        <w:rPr>
          <w:rFonts w:ascii="Angsana New" w:hAnsi="Angsana New" w:hint="cs"/>
          <w:sz w:val="32"/>
          <w:szCs w:val="32"/>
          <w:cs/>
        </w:rPr>
        <w:t xml:space="preserve">จำนวนการใช้และชั่วโมงการใช้งาน </w:t>
      </w:r>
      <w:r w:rsidRPr="0081104C">
        <w:rPr>
          <w:rFonts w:ascii="Angsana New" w:hAnsi="Angsana New"/>
          <w:sz w:val="32"/>
          <w:szCs w:val="32"/>
          <w:cs/>
        </w:rPr>
        <w:t xml:space="preserve">อายุสัญญาเช่ามีระยะเวลา </w:t>
      </w:r>
      <w:r>
        <w:rPr>
          <w:rFonts w:ascii="Angsana New" w:hAnsi="Angsana New" w:hint="cs"/>
          <w:sz w:val="32"/>
          <w:szCs w:val="32"/>
          <w:cs/>
        </w:rPr>
        <w:t xml:space="preserve">ตั้งแต่ </w:t>
      </w:r>
      <w:r w:rsidR="00922929">
        <w:rPr>
          <w:rFonts w:ascii="Angsana New" w:hAnsi="Angsana New"/>
          <w:sz w:val="32"/>
          <w:szCs w:val="32"/>
        </w:rPr>
        <w:t>1 - 22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เดือน</w:t>
      </w:r>
    </w:p>
    <w:p w14:paraId="1B9ABBB0" w14:textId="77777777" w:rsidR="00A12DE4" w:rsidRPr="0081104C" w:rsidRDefault="00D24E90" w:rsidP="00894457">
      <w:pPr>
        <w:overflowPunct/>
        <w:autoSpaceDE/>
        <w:autoSpaceDN/>
        <w:adjustRightInd/>
        <w:spacing w:before="240" w:after="12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lastRenderedPageBreak/>
        <w:t>ง)</w:t>
      </w:r>
      <w:r w:rsidRPr="0081104C">
        <w:rPr>
          <w:rFonts w:ascii="Angsana New" w:hAnsi="Angsana New"/>
          <w:b/>
          <w:bCs/>
          <w:sz w:val="32"/>
          <w:szCs w:val="32"/>
          <w:cs/>
        </w:rPr>
        <w:tab/>
      </w:r>
      <w:r w:rsidR="00A12DE4" w:rsidRPr="0081104C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="00A12DE4" w:rsidRPr="0081104C">
        <w:rPr>
          <w:rFonts w:ascii="Angsana New" w:hAnsi="Angsana New"/>
          <w:b/>
          <w:bCs/>
          <w:sz w:val="32"/>
          <w:szCs w:val="32"/>
        </w:rPr>
        <w:tab/>
      </w:r>
    </w:p>
    <w:p w14:paraId="1B9ABBB1" w14:textId="474853FD" w:rsidR="002A7965" w:rsidRPr="0081104C" w:rsidRDefault="00A12DE4" w:rsidP="00894457">
      <w:pPr>
        <w:tabs>
          <w:tab w:val="right" w:pos="7280"/>
          <w:tab w:val="right" w:pos="8540"/>
        </w:tabs>
        <w:spacing w:before="120" w:after="24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9AC13D" wp14:editId="1B9AC13E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9AC147" w14:textId="77777777" w:rsidR="003A5D97" w:rsidRDefault="003A5D97" w:rsidP="00A12D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9AC13D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1B9AC147" w14:textId="77777777" w:rsidR="003A5D97" w:rsidRDefault="003A5D97" w:rsidP="00A12DE4"/>
                  </w:txbxContent>
                </v:textbox>
              </v:shape>
            </w:pict>
          </mc:Fallback>
        </mc:AlternateContent>
      </w:r>
      <w:r w:rsidR="002A7965" w:rsidRPr="0081104C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2A7965" w:rsidRPr="0081104C">
        <w:rPr>
          <w:rFonts w:ascii="Angsana New" w:hAnsi="Angsana New"/>
          <w:sz w:val="32"/>
          <w:szCs w:val="32"/>
        </w:rPr>
        <w:t xml:space="preserve">31 </w:t>
      </w:r>
      <w:r w:rsidR="002A7965"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7965" w:rsidRPr="0081104C">
        <w:rPr>
          <w:rFonts w:ascii="Angsana New" w:hAnsi="Angsana New"/>
          <w:sz w:val="32"/>
          <w:szCs w:val="32"/>
        </w:rPr>
        <w:t xml:space="preserve">2563 </w:t>
      </w:r>
      <w:r w:rsidR="002A7965" w:rsidRPr="0081104C">
        <w:rPr>
          <w:rFonts w:ascii="Angsana New" w:hAnsi="Angsana New"/>
          <w:sz w:val="32"/>
          <w:szCs w:val="32"/>
          <w:cs/>
        </w:rPr>
        <w:t xml:space="preserve">จำนวน </w:t>
      </w:r>
      <w:r w:rsidR="002A7965" w:rsidRPr="0081104C">
        <w:rPr>
          <w:rFonts w:ascii="Angsana New" w:hAnsi="Angsana New"/>
          <w:sz w:val="32"/>
          <w:szCs w:val="32"/>
        </w:rPr>
        <w:t>28</w:t>
      </w:r>
      <w:r w:rsidR="00C223C3">
        <w:rPr>
          <w:rFonts w:ascii="Angsana New" w:hAnsi="Angsana New"/>
          <w:sz w:val="32"/>
          <w:szCs w:val="32"/>
        </w:rPr>
        <w:t>8</w:t>
      </w:r>
      <w:r w:rsidR="002A7965" w:rsidRPr="0081104C">
        <w:rPr>
          <w:rFonts w:ascii="Angsana New" w:hAnsi="Angsana New"/>
          <w:sz w:val="32"/>
          <w:szCs w:val="32"/>
        </w:rPr>
        <w:t>.</w:t>
      </w:r>
      <w:r w:rsidR="008D3124">
        <w:rPr>
          <w:rFonts w:ascii="Angsana New" w:hAnsi="Angsana New"/>
          <w:sz w:val="32"/>
          <w:szCs w:val="32"/>
        </w:rPr>
        <w:t>3</w:t>
      </w:r>
      <w:r w:rsidR="002A7965" w:rsidRPr="0081104C">
        <w:rPr>
          <w:rFonts w:ascii="Angsana New" w:hAnsi="Angsana New"/>
          <w:sz w:val="32"/>
          <w:szCs w:val="32"/>
        </w:rPr>
        <w:t xml:space="preserve"> </w:t>
      </w:r>
      <w:r w:rsidR="002A7965" w:rsidRPr="0081104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A7965" w:rsidRPr="0081104C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2A7965" w:rsidRPr="0081104C">
        <w:rPr>
          <w:rFonts w:ascii="Angsana New" w:hAnsi="Angsana New"/>
          <w:sz w:val="32"/>
          <w:szCs w:val="32"/>
          <w:cs/>
        </w:rPr>
        <w:t xml:space="preserve"> </w:t>
      </w:r>
      <w:r w:rsidR="002A7965" w:rsidRPr="0081104C">
        <w:rPr>
          <w:rFonts w:ascii="Angsana New" w:hAnsi="Angsana New" w:hint="cs"/>
          <w:sz w:val="32"/>
          <w:szCs w:val="32"/>
          <w:cs/>
        </w:rPr>
        <w:t xml:space="preserve">และค่าเช่าผันแปรที่ไม่ขึ้นอยู่กับดัชนีหรืออัตรา </w:t>
      </w:r>
      <w:r w:rsidR="002A7965" w:rsidRPr="0081104C">
        <w:rPr>
          <w:rFonts w:ascii="Angsana New" w:hAnsi="Angsana New"/>
          <w:sz w:val="32"/>
          <w:szCs w:val="32"/>
          <w:cs/>
        </w:rPr>
        <w:t xml:space="preserve"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2A7965" w:rsidRPr="0081104C">
        <w:rPr>
          <w:rFonts w:ascii="Angsana New" w:hAnsi="Angsana New"/>
          <w:sz w:val="32"/>
          <w:szCs w:val="32"/>
        </w:rPr>
        <w:t>16</w:t>
      </w:r>
      <w:r w:rsidR="002A7965" w:rsidRPr="0081104C">
        <w:rPr>
          <w:rFonts w:ascii="Angsana New" w:hAnsi="Angsana New"/>
          <w:sz w:val="32"/>
          <w:szCs w:val="32"/>
          <w:cs/>
        </w:rPr>
        <w:t xml:space="preserve"> </w:t>
      </w:r>
      <w:r w:rsidR="002A7965" w:rsidRPr="0081104C">
        <w:rPr>
          <w:rFonts w:ascii="Angsana New" w:hAnsi="Angsana New" w:hint="cs"/>
          <w:sz w:val="32"/>
          <w:szCs w:val="32"/>
          <w:cs/>
        </w:rPr>
        <w:t>ล้าน</w:t>
      </w:r>
      <w:r w:rsidR="002A7965" w:rsidRPr="0081104C">
        <w:rPr>
          <w:rFonts w:ascii="Angsana New" w:hAnsi="Angsana New"/>
          <w:sz w:val="32"/>
          <w:szCs w:val="32"/>
          <w:cs/>
        </w:rPr>
        <w:t xml:space="preserve">บาท </w:t>
      </w:r>
    </w:p>
    <w:p w14:paraId="1B9ABBB2" w14:textId="77777777" w:rsidR="00453FA5" w:rsidRPr="0081104C" w:rsidRDefault="002A69C0" w:rsidP="00894457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2</w:t>
      </w:r>
      <w:r w:rsidR="00D24E90" w:rsidRPr="0081104C">
        <w:rPr>
          <w:rFonts w:ascii="Angsana New" w:hAnsi="Angsana New"/>
          <w:b/>
          <w:bCs/>
          <w:sz w:val="32"/>
          <w:szCs w:val="32"/>
        </w:rPr>
        <w:t>3</w:t>
      </w:r>
      <w:r w:rsidR="00453FA5" w:rsidRPr="0081104C">
        <w:rPr>
          <w:rFonts w:ascii="Angsana New" w:hAnsi="Angsana New"/>
          <w:b/>
          <w:bCs/>
          <w:sz w:val="32"/>
          <w:szCs w:val="32"/>
        </w:rPr>
        <w:t>.</w:t>
      </w:r>
      <w:r w:rsidR="00453FA5" w:rsidRPr="0081104C">
        <w:rPr>
          <w:rFonts w:ascii="Angsana New" w:hAnsi="Angsana New"/>
          <w:sz w:val="32"/>
          <w:szCs w:val="32"/>
        </w:rPr>
        <w:tab/>
      </w:r>
      <w:r w:rsidR="00453FA5" w:rsidRPr="0081104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02"/>
        <w:gridCol w:w="1440"/>
        <w:gridCol w:w="4388"/>
        <w:gridCol w:w="2228"/>
        <w:gridCol w:w="7"/>
        <w:gridCol w:w="15"/>
      </w:tblGrid>
      <w:tr w:rsidR="000202EF" w:rsidRPr="0081104C" w14:paraId="1B9ABBB4" w14:textId="77777777" w:rsidTr="002A7965">
        <w:trPr>
          <w:gridAfter w:val="1"/>
          <w:wAfter w:w="15" w:type="dxa"/>
          <w:tblHeader/>
        </w:trPr>
        <w:tc>
          <w:tcPr>
            <w:tcW w:w="9165" w:type="dxa"/>
            <w:gridSpan w:val="5"/>
          </w:tcPr>
          <w:p w14:paraId="1B9ABBB3" w14:textId="77777777" w:rsidR="000202EF" w:rsidRPr="0081104C" w:rsidRDefault="000202EF" w:rsidP="0089445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24E90" w:rsidRPr="0081104C" w14:paraId="1B9ABBB9" w14:textId="77777777" w:rsidTr="002A7965">
        <w:trPr>
          <w:gridAfter w:val="2"/>
          <w:wAfter w:w="22" w:type="dxa"/>
          <w:trHeight w:val="80"/>
          <w:tblHeader/>
        </w:trPr>
        <w:tc>
          <w:tcPr>
            <w:tcW w:w="1102" w:type="dxa"/>
            <w:vAlign w:val="bottom"/>
          </w:tcPr>
          <w:p w14:paraId="1B9ABBB5" w14:textId="77777777" w:rsidR="00D24E90" w:rsidRPr="0081104C" w:rsidRDefault="00D24E90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440" w:type="dxa"/>
            <w:vAlign w:val="bottom"/>
          </w:tcPr>
          <w:p w14:paraId="1B9ABBB6" w14:textId="77777777" w:rsidR="00D24E90" w:rsidRPr="0081104C" w:rsidRDefault="00D24E90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388" w:type="dxa"/>
            <w:vAlign w:val="bottom"/>
          </w:tcPr>
          <w:p w14:paraId="1B9ABBB7" w14:textId="77777777" w:rsidR="00D24E90" w:rsidRPr="0081104C" w:rsidRDefault="00D24E90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228" w:type="dxa"/>
            <w:vAlign w:val="bottom"/>
          </w:tcPr>
          <w:p w14:paraId="1B9ABBB8" w14:textId="77777777" w:rsidR="00D24E90" w:rsidRPr="0081104C" w:rsidRDefault="00D24E90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965" w:rsidRPr="0081104C" w14:paraId="1B9ABBBE" w14:textId="77777777" w:rsidTr="002A7965">
        <w:trPr>
          <w:trHeight w:val="80"/>
          <w:tblHeader/>
        </w:trPr>
        <w:tc>
          <w:tcPr>
            <w:tcW w:w="1102" w:type="dxa"/>
          </w:tcPr>
          <w:p w14:paraId="1B9ABBBA" w14:textId="77777777" w:rsidR="002A7965" w:rsidRPr="0081104C" w:rsidRDefault="002A7965" w:rsidP="008944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</w:tcPr>
          <w:p w14:paraId="1B9ABBBB" w14:textId="77777777" w:rsidR="002A7965" w:rsidRPr="0081104C" w:rsidRDefault="002A7965" w:rsidP="008944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4388" w:type="dxa"/>
          </w:tcPr>
          <w:p w14:paraId="1B9ABBBC" w14:textId="77777777" w:rsidR="002A7965" w:rsidRPr="0081104C" w:rsidRDefault="002A7965" w:rsidP="008944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1B9ABBBD" w14:textId="77777777" w:rsidR="002A7965" w:rsidRPr="0081104C" w:rsidRDefault="002A7965" w:rsidP="008944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2A7965" w:rsidRPr="0081104C" w14:paraId="1B9ABBC3" w14:textId="77777777" w:rsidTr="002A7965">
        <w:trPr>
          <w:trHeight w:val="80"/>
        </w:trPr>
        <w:tc>
          <w:tcPr>
            <w:tcW w:w="1102" w:type="dxa"/>
          </w:tcPr>
          <w:p w14:paraId="1B9ABBBF" w14:textId="77777777" w:rsidR="002A7965" w:rsidRPr="0081104C" w:rsidRDefault="002A7965" w:rsidP="0089445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1B9ABBC0" w14:textId="77777777" w:rsidR="002A7965" w:rsidRPr="0081104C" w:rsidRDefault="002A7965" w:rsidP="00894457">
            <w:pPr>
              <w:ind w:left="-18" w:right="-43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BIBOR + 2.625</w:t>
            </w:r>
          </w:p>
        </w:tc>
        <w:tc>
          <w:tcPr>
            <w:tcW w:w="4388" w:type="dxa"/>
          </w:tcPr>
          <w:p w14:paraId="1B9ABBC1" w14:textId="77777777" w:rsidR="002A7965" w:rsidRPr="0081104C" w:rsidRDefault="002A7965" w:rsidP="00C0358A">
            <w:pPr>
              <w:ind w:left="165" w:right="-108" w:hanging="210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จ่ายชำระรายเดือน งวดละ </w:t>
            </w:r>
            <w:r w:rsidRPr="0081104C">
              <w:rPr>
                <w:rFonts w:ascii="Angsana New" w:hAnsi="Angsana New"/>
                <w:sz w:val="28"/>
                <w:szCs w:val="28"/>
              </w:rPr>
              <w:t>1.9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ชำระงวดแรก</w:t>
            </w:r>
            <w:r w:rsidRPr="0081104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ในวันครบกำหนด </w:t>
            </w:r>
            <w:r w:rsidRPr="0081104C">
              <w:rPr>
                <w:rFonts w:ascii="Angsana New" w:hAnsi="Angsana New"/>
                <w:sz w:val="28"/>
                <w:szCs w:val="28"/>
              </w:rPr>
              <w:t>13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เดือน นับจากวันเบิกเงินกู้ครั้งแรก (</w:t>
            </w:r>
            <w:r w:rsidRPr="0081104C">
              <w:rPr>
                <w:rFonts w:ascii="Angsana New" w:hAnsi="Angsana New"/>
                <w:sz w:val="28"/>
                <w:szCs w:val="28"/>
              </w:rPr>
              <w:t>23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81104C">
              <w:rPr>
                <w:rFonts w:ascii="Angsana New" w:hAnsi="Angsana New"/>
                <w:sz w:val="28"/>
                <w:szCs w:val="28"/>
              </w:rPr>
              <w:t>2556)</w:t>
            </w:r>
          </w:p>
        </w:tc>
        <w:tc>
          <w:tcPr>
            <w:tcW w:w="2250" w:type="dxa"/>
            <w:gridSpan w:val="3"/>
            <w:vAlign w:val="bottom"/>
          </w:tcPr>
          <w:p w14:paraId="1B9ABBC2" w14:textId="77777777" w:rsidR="002A7965" w:rsidRPr="0081104C" w:rsidRDefault="002A7965" w:rsidP="00894457">
            <w:pPr>
              <w:tabs>
                <w:tab w:val="decimal" w:pos="1515"/>
              </w:tabs>
              <w:ind w:firstLine="3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38,400</w:t>
            </w:r>
          </w:p>
        </w:tc>
      </w:tr>
      <w:tr w:rsidR="002A7965" w:rsidRPr="0081104C" w14:paraId="1B9ABBC6" w14:textId="77777777" w:rsidTr="002A7965">
        <w:trPr>
          <w:trHeight w:val="369"/>
        </w:trPr>
        <w:tc>
          <w:tcPr>
            <w:tcW w:w="6930" w:type="dxa"/>
            <w:gridSpan w:val="3"/>
          </w:tcPr>
          <w:p w14:paraId="1B9ABBC4" w14:textId="77777777" w:rsidR="002A7965" w:rsidRPr="0081104C" w:rsidRDefault="002A7965" w:rsidP="00894457">
            <w:pPr>
              <w:tabs>
                <w:tab w:val="left" w:pos="1440"/>
              </w:tabs>
              <w:ind w:firstLine="3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104C">
              <w:rPr>
                <w:rFonts w:ascii="Angsana New" w:hAnsi="Angsana New"/>
                <w:sz w:val="28"/>
                <w:szCs w:val="28"/>
              </w:rPr>
              <w:t>: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gridSpan w:val="3"/>
            <w:vAlign w:val="bottom"/>
          </w:tcPr>
          <w:p w14:paraId="1B9ABBC5" w14:textId="77777777" w:rsidR="002A7965" w:rsidRPr="0081104C" w:rsidRDefault="002A7965" w:rsidP="00894457">
            <w:pPr>
              <w:tabs>
                <w:tab w:val="decimal" w:pos="1515"/>
              </w:tabs>
              <w:ind w:firstLine="3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(38,400)</w:t>
            </w:r>
          </w:p>
        </w:tc>
      </w:tr>
      <w:tr w:rsidR="002A7965" w:rsidRPr="0081104C" w14:paraId="1B9ABBC9" w14:textId="77777777" w:rsidTr="002A7965">
        <w:trPr>
          <w:trHeight w:val="80"/>
        </w:trPr>
        <w:tc>
          <w:tcPr>
            <w:tcW w:w="6930" w:type="dxa"/>
            <w:gridSpan w:val="3"/>
          </w:tcPr>
          <w:p w14:paraId="1B9ABBC7" w14:textId="77777777" w:rsidR="002A7965" w:rsidRPr="0081104C" w:rsidRDefault="002A7965" w:rsidP="00894457">
            <w:pPr>
              <w:tabs>
                <w:tab w:val="left" w:pos="1440"/>
              </w:tabs>
              <w:ind w:firstLine="3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2250" w:type="dxa"/>
            <w:gridSpan w:val="3"/>
            <w:vAlign w:val="bottom"/>
          </w:tcPr>
          <w:p w14:paraId="1B9ABBC8" w14:textId="77777777" w:rsidR="002A7965" w:rsidRPr="0081104C" w:rsidRDefault="002A7965" w:rsidP="00894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firstLine="3"/>
              <w:rPr>
                <w:rFonts w:ascii="Angsana New" w:hAnsi="Angsana New"/>
                <w:caps/>
                <w:sz w:val="28"/>
                <w:szCs w:val="28"/>
              </w:rPr>
            </w:pPr>
            <w:r w:rsidRPr="0081104C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</w:tbl>
    <w:p w14:paraId="1B9ABBCA" w14:textId="53934148" w:rsidR="00EF157C" w:rsidRPr="0081104C" w:rsidRDefault="00C0358A" w:rsidP="00894457">
      <w:pPr>
        <w:spacing w:before="24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ณวันที่ </w:t>
      </w:r>
      <w:r w:rsidRPr="0081104C">
        <w:rPr>
          <w:rFonts w:ascii="Angsana New" w:hAnsi="Angsana New"/>
          <w:sz w:val="32"/>
          <w:szCs w:val="32"/>
        </w:rPr>
        <w:t xml:space="preserve">31 </w:t>
      </w:r>
      <w:r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1104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0B6835" w:rsidRPr="0081104C">
        <w:rPr>
          <w:rFonts w:ascii="Angsana New" w:hAnsi="Angsana New"/>
          <w:sz w:val="32"/>
          <w:szCs w:val="32"/>
          <w:cs/>
        </w:rPr>
        <w:t xml:space="preserve">เงินกู้ยืมระยะยาวของบริษัทฯค้ำประกันโดยการจดจำนองที่ดินพร้อมสิ่งปลูกสร้างบางส่วนของบริษัทฯ ตามที่กล่าวไว้ในหมายเหตุ </w:t>
      </w:r>
      <w:r w:rsidR="002A69C0" w:rsidRPr="0081104C">
        <w:rPr>
          <w:rFonts w:ascii="Angsana New" w:hAnsi="Angsana New"/>
          <w:sz w:val="32"/>
          <w:szCs w:val="32"/>
        </w:rPr>
        <w:t>18</w:t>
      </w:r>
      <w:r w:rsidR="000B6835" w:rsidRPr="0081104C">
        <w:rPr>
          <w:rFonts w:ascii="Angsana New" w:hAnsi="Angsana New"/>
          <w:sz w:val="32"/>
          <w:szCs w:val="32"/>
        </w:rPr>
        <w:t xml:space="preserve"> </w:t>
      </w:r>
      <w:r w:rsidR="000B6835" w:rsidRPr="0081104C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</w:t>
      </w:r>
      <w:proofErr w:type="spellStart"/>
      <w:r w:rsidR="000B6835" w:rsidRPr="0081104C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0B6835" w:rsidRPr="0081104C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และอัตราส่วนความสามารถในการชำระหนี้</w:t>
      </w:r>
      <w:r w:rsidR="009348B1" w:rsidRPr="0081104C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="000B6835" w:rsidRPr="0081104C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B9ABBCB" w14:textId="77777777" w:rsidR="008B00FE" w:rsidRPr="0081104C" w:rsidRDefault="008B00FE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br w:type="page"/>
      </w:r>
    </w:p>
    <w:p w14:paraId="1B9ABBCC" w14:textId="77777777" w:rsidR="000B6835" w:rsidRPr="0081104C" w:rsidRDefault="002A69C0" w:rsidP="00894457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24E90" w:rsidRPr="0081104C">
        <w:rPr>
          <w:rFonts w:ascii="Angsana New" w:hAnsi="Angsana New"/>
          <w:b/>
          <w:bCs/>
          <w:sz w:val="32"/>
          <w:szCs w:val="32"/>
        </w:rPr>
        <w:t>4</w:t>
      </w:r>
      <w:r w:rsidR="000B6835" w:rsidRPr="0081104C">
        <w:rPr>
          <w:rFonts w:ascii="Angsana New" w:hAnsi="Angsana New"/>
          <w:b/>
          <w:bCs/>
          <w:sz w:val="32"/>
          <w:szCs w:val="32"/>
        </w:rPr>
        <w:t>.</w:t>
      </w:r>
      <w:r w:rsidR="000B6835" w:rsidRPr="0081104C">
        <w:rPr>
          <w:rFonts w:ascii="Angsana New" w:hAnsi="Angsana New"/>
          <w:b/>
          <w:bCs/>
          <w:sz w:val="32"/>
          <w:szCs w:val="32"/>
        </w:rPr>
        <w:tab/>
      </w:r>
      <w:r w:rsidR="000B6835" w:rsidRPr="0081104C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1B9ABBCD" w14:textId="77777777" w:rsidR="00F620DC" w:rsidRPr="0081104C" w:rsidRDefault="00F620DC" w:rsidP="00894457">
      <w:pPr>
        <w:tabs>
          <w:tab w:val="left" w:pos="900"/>
          <w:tab w:val="left" w:pos="2160"/>
          <w:tab w:val="left" w:pos="2880"/>
        </w:tabs>
        <w:spacing w:line="40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18"/>
        <w:gridCol w:w="1440"/>
        <w:gridCol w:w="1440"/>
      </w:tblGrid>
      <w:tr w:rsidR="00F620DC" w:rsidRPr="0081104C" w14:paraId="1B9ABBD0" w14:textId="77777777" w:rsidTr="00AE6D25">
        <w:tc>
          <w:tcPr>
            <w:tcW w:w="6318" w:type="dxa"/>
          </w:tcPr>
          <w:p w14:paraId="1B9ABBCE" w14:textId="77777777" w:rsidR="00F620DC" w:rsidRPr="0081104C" w:rsidRDefault="00F620DC" w:rsidP="0089445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B9ABBCF" w14:textId="77777777" w:rsidR="00F620DC" w:rsidRPr="0081104C" w:rsidRDefault="00F620DC" w:rsidP="00894457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81104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20DC" w:rsidRPr="0081104C" w14:paraId="1B9ABBD3" w14:textId="77777777" w:rsidTr="00AE6D25">
        <w:tc>
          <w:tcPr>
            <w:tcW w:w="6318" w:type="dxa"/>
          </w:tcPr>
          <w:p w14:paraId="1B9ABBD1" w14:textId="77777777" w:rsidR="00F620DC" w:rsidRPr="0081104C" w:rsidRDefault="00F620DC" w:rsidP="0089445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B9ABBD2" w14:textId="77777777" w:rsidR="00F620DC" w:rsidRPr="0081104C" w:rsidRDefault="00F620DC" w:rsidP="0089445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F620DC" w:rsidRPr="0081104C" w14:paraId="1B9ABBD7" w14:textId="77777777" w:rsidTr="00AE6D25">
        <w:tc>
          <w:tcPr>
            <w:tcW w:w="6318" w:type="dxa"/>
          </w:tcPr>
          <w:p w14:paraId="1B9ABBD4" w14:textId="77777777" w:rsidR="00F620DC" w:rsidRPr="0081104C" w:rsidRDefault="00F620DC" w:rsidP="0089445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9ABBD5" w14:textId="77777777" w:rsidR="00F620DC" w:rsidRPr="0081104C" w:rsidRDefault="00E854E6" w:rsidP="00894457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1B9ABBD6" w14:textId="77777777" w:rsidR="00F620DC" w:rsidRPr="0081104C" w:rsidRDefault="00E854E6" w:rsidP="00894457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211F14" w:rsidRPr="0081104C" w14:paraId="1B9ABBDB" w14:textId="77777777" w:rsidTr="00AE6D25">
        <w:tc>
          <w:tcPr>
            <w:tcW w:w="6318" w:type="dxa"/>
          </w:tcPr>
          <w:p w14:paraId="1B9ABBD8" w14:textId="77777777" w:rsidR="00211F14" w:rsidRPr="0081104C" w:rsidRDefault="00211F14" w:rsidP="00894457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</w:tcPr>
          <w:p w14:paraId="1B9ABBD9" w14:textId="77777777" w:rsidR="00211F14" w:rsidRPr="0081104C" w:rsidRDefault="004649BB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162</w:t>
            </w:r>
            <w:r w:rsidR="00C31803"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440" w:type="dxa"/>
          </w:tcPr>
          <w:p w14:paraId="1B9ABBDA" w14:textId="77777777" w:rsidR="00211F14" w:rsidRPr="0081104C" w:rsidRDefault="00211F14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124,244</w:t>
            </w:r>
          </w:p>
        </w:tc>
      </w:tr>
      <w:tr w:rsidR="00211F14" w:rsidRPr="0081104C" w14:paraId="1B9ABBDF" w14:textId="77777777" w:rsidTr="00AE6D25">
        <w:trPr>
          <w:trHeight w:val="189"/>
        </w:trPr>
        <w:tc>
          <w:tcPr>
            <w:tcW w:w="6318" w:type="dxa"/>
          </w:tcPr>
          <w:p w14:paraId="1B9ABBDC" w14:textId="77777777" w:rsidR="00211F14" w:rsidRPr="0081104C" w:rsidRDefault="00211F14" w:rsidP="0089445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ส่วนที่รับรู้ในงบกำไรขาดทุน</w:t>
            </w:r>
            <w:r w:rsidRPr="0081104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1B9ABBDD" w14:textId="77777777" w:rsidR="00211F14" w:rsidRPr="0081104C" w:rsidRDefault="00211F14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9ABBDE" w14:textId="77777777" w:rsidR="00211F14" w:rsidRPr="0081104C" w:rsidRDefault="00211F14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1F14" w:rsidRPr="0081104C" w14:paraId="1B9ABBE3" w14:textId="77777777" w:rsidTr="00AE6D25">
        <w:tc>
          <w:tcPr>
            <w:tcW w:w="6318" w:type="dxa"/>
          </w:tcPr>
          <w:p w14:paraId="1B9ABBE0" w14:textId="77777777" w:rsidR="00211F14" w:rsidRPr="0081104C" w:rsidRDefault="00211F14" w:rsidP="00894457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</w:tcPr>
          <w:p w14:paraId="1B9ABBE1" w14:textId="77777777" w:rsidR="00211F14" w:rsidRPr="0081104C" w:rsidRDefault="004649BB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15</w:t>
            </w:r>
            <w:r w:rsidR="00C31803"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1440" w:type="dxa"/>
          </w:tcPr>
          <w:p w14:paraId="1B9ABBE2" w14:textId="77777777" w:rsidR="00211F14" w:rsidRPr="0081104C" w:rsidRDefault="00211F14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14,539</w:t>
            </w:r>
          </w:p>
        </w:tc>
      </w:tr>
      <w:tr w:rsidR="00211F14" w:rsidRPr="0081104C" w14:paraId="1B9ABBE7" w14:textId="77777777" w:rsidTr="00AE6D25">
        <w:tc>
          <w:tcPr>
            <w:tcW w:w="6318" w:type="dxa"/>
          </w:tcPr>
          <w:p w14:paraId="1B9ABBE4" w14:textId="77777777" w:rsidR="00211F14" w:rsidRPr="0081104C" w:rsidRDefault="00211F14" w:rsidP="00894457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1B9ABBE5" w14:textId="77777777" w:rsidR="00211F14" w:rsidRPr="0081104C" w:rsidRDefault="004649BB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4</w:t>
            </w:r>
            <w:r w:rsidR="00C31803"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440" w:type="dxa"/>
          </w:tcPr>
          <w:p w14:paraId="1B9ABBE6" w14:textId="77777777" w:rsidR="00211F14" w:rsidRPr="0081104C" w:rsidRDefault="00211F14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3,955</w:t>
            </w:r>
          </w:p>
        </w:tc>
      </w:tr>
      <w:tr w:rsidR="00211F14" w:rsidRPr="0081104C" w14:paraId="1B9ABBEF" w14:textId="77777777" w:rsidTr="00CD4DA7">
        <w:tc>
          <w:tcPr>
            <w:tcW w:w="6318" w:type="dxa"/>
          </w:tcPr>
          <w:p w14:paraId="1B9ABBEC" w14:textId="58F2A61D" w:rsidR="00211F14" w:rsidRPr="0081104C" w:rsidRDefault="00211F14" w:rsidP="00894457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ต้นทุนบริการในอดีต</w:t>
            </w:r>
            <w:r w:rsidR="005967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967D0">
              <w:rPr>
                <w:rFonts w:ascii="Angsana New" w:hAnsi="Angsana New" w:hint="cs"/>
                <w:sz w:val="32"/>
                <w:szCs w:val="32"/>
                <w:cs/>
              </w:rPr>
              <w:t>(ลดขนาดโครงการ)</w:t>
            </w:r>
          </w:p>
        </w:tc>
        <w:tc>
          <w:tcPr>
            <w:tcW w:w="1440" w:type="dxa"/>
            <w:vAlign w:val="bottom"/>
          </w:tcPr>
          <w:p w14:paraId="1B9ABBED" w14:textId="26078814" w:rsidR="00211F14" w:rsidRPr="0081104C" w:rsidRDefault="005967D0" w:rsidP="00894457">
            <w:pPr>
              <w:tabs>
                <w:tab w:val="decimal" w:pos="997"/>
              </w:tabs>
              <w:spacing w:line="40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(12,025)</w:t>
            </w:r>
          </w:p>
        </w:tc>
        <w:tc>
          <w:tcPr>
            <w:tcW w:w="1440" w:type="dxa"/>
            <w:vAlign w:val="bottom"/>
          </w:tcPr>
          <w:p w14:paraId="1B9ABBEE" w14:textId="77777777" w:rsidR="00211F14" w:rsidRPr="0081104C" w:rsidRDefault="00211F14" w:rsidP="00894457">
            <w:pPr>
              <w:tabs>
                <w:tab w:val="decimal" w:pos="997"/>
              </w:tabs>
              <w:spacing w:line="40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30,352</w:t>
            </w:r>
          </w:p>
        </w:tc>
      </w:tr>
      <w:tr w:rsidR="00211F14" w:rsidRPr="0081104C" w14:paraId="1B9ABBF3" w14:textId="77777777" w:rsidTr="00AE6D25">
        <w:tc>
          <w:tcPr>
            <w:tcW w:w="6318" w:type="dxa"/>
          </w:tcPr>
          <w:p w14:paraId="1B9ABBF0" w14:textId="77777777" w:rsidR="00211F14" w:rsidRPr="0081104C" w:rsidRDefault="00211F14" w:rsidP="0089445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81104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1B9ABBF1" w14:textId="77777777" w:rsidR="00211F14" w:rsidRPr="0081104C" w:rsidRDefault="00211F14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9ABBF2" w14:textId="77777777" w:rsidR="00211F14" w:rsidRPr="0081104C" w:rsidRDefault="00211F14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1F14" w:rsidRPr="0081104C" w14:paraId="1B9ABBF7" w14:textId="77777777" w:rsidTr="007D1BAC">
        <w:tc>
          <w:tcPr>
            <w:tcW w:w="6318" w:type="dxa"/>
          </w:tcPr>
          <w:p w14:paraId="1B9ABBF4" w14:textId="32C706E7" w:rsidR="00211F14" w:rsidRPr="0081104C" w:rsidRDefault="00C0358A" w:rsidP="00894457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211F14" w:rsidRPr="0081104C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14:paraId="1B9ABBF5" w14:textId="77777777" w:rsidR="00211F14" w:rsidRPr="0081104C" w:rsidRDefault="00211F14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9ABBF6" w14:textId="77777777" w:rsidR="00211F14" w:rsidRPr="0081104C" w:rsidRDefault="00211F14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1803" w:rsidRPr="0081104C" w14:paraId="1B9ABBFB" w14:textId="77777777" w:rsidTr="007D1BAC">
        <w:tc>
          <w:tcPr>
            <w:tcW w:w="6318" w:type="dxa"/>
          </w:tcPr>
          <w:p w14:paraId="1B9ABBF8" w14:textId="77777777" w:rsidR="00C31803" w:rsidRPr="0081104C" w:rsidRDefault="00444E20" w:rsidP="00894457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54047C" w:rsidRPr="0081104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</w:tcPr>
          <w:p w14:paraId="1B9ABBF9" w14:textId="77777777" w:rsidR="00C31803" w:rsidRPr="0081104C" w:rsidRDefault="004649BB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4</w:t>
            </w:r>
            <w:r w:rsidR="00444E20" w:rsidRPr="0081104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sz w:val="32"/>
                <w:szCs w:val="32"/>
              </w:rPr>
              <w:t>740</w:t>
            </w:r>
          </w:p>
        </w:tc>
        <w:tc>
          <w:tcPr>
            <w:tcW w:w="1440" w:type="dxa"/>
          </w:tcPr>
          <w:p w14:paraId="1B9ABBFA" w14:textId="77777777" w:rsidR="00C31803" w:rsidRPr="0081104C" w:rsidRDefault="00FE00B0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11F14" w:rsidRPr="0081104C" w14:paraId="1B9ABBFF" w14:textId="77777777" w:rsidTr="007D1BAC">
        <w:tc>
          <w:tcPr>
            <w:tcW w:w="6318" w:type="dxa"/>
          </w:tcPr>
          <w:p w14:paraId="1B9ABBFC" w14:textId="77777777" w:rsidR="00211F14" w:rsidRPr="0081104C" w:rsidRDefault="00211F14" w:rsidP="00894457">
            <w:pPr>
              <w:spacing w:line="400" w:lineRule="exact"/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81104C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440" w:type="dxa"/>
            <w:vAlign w:val="bottom"/>
          </w:tcPr>
          <w:p w14:paraId="1B9ABBFD" w14:textId="77777777" w:rsidR="00211F14" w:rsidRPr="0081104C" w:rsidRDefault="004649BB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17</w:t>
            </w:r>
            <w:r w:rsidR="00444E20" w:rsidRPr="0081104C">
              <w:rPr>
                <w:rFonts w:ascii="Angsana New" w:hAnsi="Angsana New"/>
                <w:sz w:val="32"/>
                <w:szCs w:val="32"/>
              </w:rPr>
              <w:t>,305</w:t>
            </w:r>
          </w:p>
        </w:tc>
        <w:tc>
          <w:tcPr>
            <w:tcW w:w="1440" w:type="dxa"/>
            <w:vAlign w:val="bottom"/>
          </w:tcPr>
          <w:p w14:paraId="1B9ABBFE" w14:textId="77777777" w:rsidR="00211F14" w:rsidRPr="0081104C" w:rsidRDefault="00211F14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4E20" w:rsidRPr="0081104C" w14:paraId="1B9ABC03" w14:textId="77777777" w:rsidTr="00360F8E">
        <w:tc>
          <w:tcPr>
            <w:tcW w:w="6318" w:type="dxa"/>
          </w:tcPr>
          <w:p w14:paraId="1B9ABC00" w14:textId="77777777" w:rsidR="00444E20" w:rsidRPr="0081104C" w:rsidRDefault="00444E20" w:rsidP="00894457">
            <w:pPr>
              <w:spacing w:line="400" w:lineRule="exact"/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40" w:type="dxa"/>
            <w:vAlign w:val="bottom"/>
          </w:tcPr>
          <w:p w14:paraId="1B9ABC01" w14:textId="77777777" w:rsidR="00444E20" w:rsidRPr="0081104C" w:rsidRDefault="00444E20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3,780</w:t>
            </w:r>
          </w:p>
        </w:tc>
        <w:tc>
          <w:tcPr>
            <w:tcW w:w="1440" w:type="dxa"/>
            <w:vAlign w:val="bottom"/>
          </w:tcPr>
          <w:p w14:paraId="1B9ABC02" w14:textId="77777777" w:rsidR="00444E20" w:rsidRPr="0081104C" w:rsidRDefault="00444E20" w:rsidP="00894457">
            <w:pP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1F14" w:rsidRPr="0081104C" w14:paraId="1B9ABC07" w14:textId="77777777" w:rsidTr="00360F8E">
        <w:tc>
          <w:tcPr>
            <w:tcW w:w="6318" w:type="dxa"/>
          </w:tcPr>
          <w:p w14:paraId="1B9ABC04" w14:textId="77777777" w:rsidR="00211F14" w:rsidRPr="0081104C" w:rsidRDefault="00211F14" w:rsidP="0089445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vAlign w:val="bottom"/>
          </w:tcPr>
          <w:p w14:paraId="1B9ABC05" w14:textId="77777777" w:rsidR="00211F14" w:rsidRPr="0081104C" w:rsidRDefault="00444E20" w:rsidP="00894457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(9,741)</w:t>
            </w:r>
          </w:p>
        </w:tc>
        <w:tc>
          <w:tcPr>
            <w:tcW w:w="1440" w:type="dxa"/>
            <w:vAlign w:val="bottom"/>
          </w:tcPr>
          <w:p w14:paraId="1B9ABC06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(10,925)</w:t>
            </w:r>
          </w:p>
        </w:tc>
      </w:tr>
      <w:tr w:rsidR="00211F14" w:rsidRPr="0081104C" w14:paraId="1B9ABC0B" w14:textId="77777777" w:rsidTr="00360F8E">
        <w:tc>
          <w:tcPr>
            <w:tcW w:w="6318" w:type="dxa"/>
          </w:tcPr>
          <w:p w14:paraId="1B9ABC08" w14:textId="77777777" w:rsidR="00211F14" w:rsidRPr="0081104C" w:rsidRDefault="00211F14" w:rsidP="00894457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14:paraId="1B9ABC09" w14:textId="77777777" w:rsidR="00211F14" w:rsidRPr="0081104C" w:rsidRDefault="00444E20" w:rsidP="00894457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185,823</w:t>
            </w:r>
          </w:p>
        </w:tc>
        <w:tc>
          <w:tcPr>
            <w:tcW w:w="1440" w:type="dxa"/>
            <w:vAlign w:val="bottom"/>
          </w:tcPr>
          <w:p w14:paraId="1B9ABC0A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162,165</w:t>
            </w:r>
          </w:p>
        </w:tc>
      </w:tr>
    </w:tbl>
    <w:p w14:paraId="1B9ABC0C" w14:textId="77777777" w:rsidR="00C90728" w:rsidRPr="0081104C" w:rsidRDefault="00F620DC" w:rsidP="00894457">
      <w:pPr>
        <w:tabs>
          <w:tab w:val="left" w:pos="540"/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C90728" w:rsidRPr="0081104C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C90728" w:rsidRPr="0081104C">
        <w:rPr>
          <w:rFonts w:ascii="Angsana New" w:hAnsi="Angsana New"/>
          <w:sz w:val="32"/>
          <w:szCs w:val="32"/>
        </w:rPr>
        <w:t>1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D24E90" w:rsidRPr="0081104C">
        <w:rPr>
          <w:rFonts w:ascii="Angsana New" w:hAnsi="Angsana New"/>
          <w:sz w:val="32"/>
          <w:szCs w:val="32"/>
        </w:rPr>
        <w:t>2.4</w:t>
      </w:r>
      <w:r w:rsidR="00C90728" w:rsidRPr="0081104C">
        <w:rPr>
          <w:rFonts w:ascii="Angsana New" w:hAnsi="Angsana New"/>
          <w:sz w:val="32"/>
          <w:szCs w:val="32"/>
        </w:rPr>
        <w:t xml:space="preserve"> </w:t>
      </w:r>
      <w:r w:rsidR="00C90728" w:rsidRPr="0081104C">
        <w:rPr>
          <w:rFonts w:ascii="Angsana New" w:hAnsi="Angsana New"/>
          <w:sz w:val="32"/>
          <w:szCs w:val="32"/>
          <w:cs/>
        </w:rPr>
        <w:t>ล้านบาท 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="00C90728" w:rsidRPr="0081104C">
        <w:rPr>
          <w:rFonts w:ascii="Angsana New" w:hAnsi="Angsana New"/>
          <w:sz w:val="32"/>
          <w:szCs w:val="32"/>
        </w:rPr>
        <w:t xml:space="preserve">: 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จำนวน </w:t>
      </w:r>
      <w:r w:rsidR="00211F14" w:rsidRPr="0081104C">
        <w:rPr>
          <w:rFonts w:ascii="Angsana New" w:hAnsi="Angsana New"/>
          <w:sz w:val="32"/>
          <w:szCs w:val="32"/>
        </w:rPr>
        <w:t>9.7</w:t>
      </w:r>
      <w:r w:rsidR="00C90728" w:rsidRPr="0081104C">
        <w:rPr>
          <w:rFonts w:ascii="Angsana New" w:hAnsi="Angsana New"/>
          <w:sz w:val="32"/>
          <w:szCs w:val="32"/>
        </w:rPr>
        <w:t xml:space="preserve"> 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1B9ABC0D" w14:textId="77777777" w:rsidR="00C90728" w:rsidRPr="0081104C" w:rsidRDefault="00C90728" w:rsidP="0089445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104C">
        <w:rPr>
          <w:rFonts w:ascii="Angsana New" w:hAnsi="Angsana New"/>
          <w:sz w:val="32"/>
          <w:szCs w:val="32"/>
        </w:rPr>
        <w:t>31</w:t>
      </w:r>
      <w:r w:rsidRPr="008110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66710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ประมาณ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4649BB" w:rsidRPr="0081104C">
        <w:rPr>
          <w:rFonts w:ascii="Angsana New" w:hAnsi="Angsana New"/>
          <w:sz w:val="32"/>
          <w:szCs w:val="32"/>
        </w:rPr>
        <w:t>15</w:t>
      </w:r>
      <w:r w:rsidR="00361303" w:rsidRPr="0081104C">
        <w:rPr>
          <w:rFonts w:ascii="Angsana New" w:hAnsi="Angsana New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ปี 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</w:rPr>
        <w:t xml:space="preserve">: 15.8 </w:t>
      </w:r>
      <w:r w:rsidRPr="0081104C">
        <w:rPr>
          <w:rFonts w:ascii="Angsana New" w:hAnsi="Angsana New"/>
          <w:sz w:val="32"/>
          <w:szCs w:val="32"/>
          <w:cs/>
        </w:rPr>
        <w:t xml:space="preserve">ปี) </w:t>
      </w:r>
    </w:p>
    <w:p w14:paraId="1B9ABC0E" w14:textId="77777777" w:rsidR="00F620DC" w:rsidRPr="0081104C" w:rsidRDefault="00C90728" w:rsidP="00894457">
      <w:pPr>
        <w:tabs>
          <w:tab w:val="left" w:pos="54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F620DC" w:rsidRPr="0081104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F620DC" w:rsidRPr="0081104C" w14:paraId="1B9ABC11" w14:textId="77777777" w:rsidTr="00022DDD">
        <w:tc>
          <w:tcPr>
            <w:tcW w:w="5760" w:type="dxa"/>
            <w:shd w:val="clear" w:color="auto" w:fill="auto"/>
            <w:vAlign w:val="bottom"/>
          </w:tcPr>
          <w:p w14:paraId="1B9ABC0F" w14:textId="77777777" w:rsidR="00F620DC" w:rsidRPr="0081104C" w:rsidRDefault="00F620DC" w:rsidP="008944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1B9ABC10" w14:textId="77777777" w:rsidR="00F620DC" w:rsidRPr="0081104C" w:rsidRDefault="00F620DC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F620DC" w:rsidRPr="0081104C" w14:paraId="1B9ABC14" w14:textId="77777777" w:rsidTr="00022DDD">
        <w:tc>
          <w:tcPr>
            <w:tcW w:w="5760" w:type="dxa"/>
            <w:shd w:val="clear" w:color="auto" w:fill="auto"/>
            <w:vAlign w:val="bottom"/>
          </w:tcPr>
          <w:p w14:paraId="1B9ABC12" w14:textId="77777777" w:rsidR="00F620DC" w:rsidRPr="0081104C" w:rsidRDefault="00F620DC" w:rsidP="008944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1B9ABC13" w14:textId="77777777" w:rsidR="00F620DC" w:rsidRPr="0081104C" w:rsidRDefault="00F620DC" w:rsidP="008944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</w:tr>
      <w:tr w:rsidR="00F620DC" w:rsidRPr="0081104C" w14:paraId="1B9ABC18" w14:textId="77777777" w:rsidTr="00022DDD">
        <w:tc>
          <w:tcPr>
            <w:tcW w:w="5760" w:type="dxa"/>
            <w:shd w:val="clear" w:color="auto" w:fill="auto"/>
            <w:vAlign w:val="bottom"/>
          </w:tcPr>
          <w:p w14:paraId="1B9ABC15" w14:textId="77777777" w:rsidR="00F620DC" w:rsidRPr="0081104C" w:rsidRDefault="00F620DC" w:rsidP="008944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1B9ABC16" w14:textId="77777777" w:rsidR="00F620DC" w:rsidRPr="0081104C" w:rsidRDefault="00E854E6" w:rsidP="00894457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B9ABC17" w14:textId="77777777" w:rsidR="00F620DC" w:rsidRPr="0081104C" w:rsidRDefault="00E854E6" w:rsidP="00894457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eastAsia="MS Mincho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211F14" w:rsidRPr="0081104C" w14:paraId="1B9ABC1C" w14:textId="77777777" w:rsidTr="00022DDD">
        <w:tc>
          <w:tcPr>
            <w:tcW w:w="5760" w:type="dxa"/>
            <w:shd w:val="clear" w:color="auto" w:fill="auto"/>
            <w:vAlign w:val="bottom"/>
          </w:tcPr>
          <w:p w14:paraId="1B9ABC19" w14:textId="77777777" w:rsidR="00211F14" w:rsidRPr="0081104C" w:rsidRDefault="00211F14" w:rsidP="00894457">
            <w:pPr>
              <w:ind w:left="6" w:right="-50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B9ABC1A" w14:textId="77777777" w:rsidR="00211F14" w:rsidRPr="0081104C" w:rsidRDefault="004649BB" w:rsidP="00894457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</w:rPr>
              <w:t>0</w:t>
            </w:r>
            <w:r w:rsidR="00361303" w:rsidRPr="0081104C">
              <w:rPr>
                <w:rFonts w:ascii="Angsana New" w:eastAsia="MS Mincho" w:hAnsi="Angsana New"/>
                <w:sz w:val="32"/>
                <w:szCs w:val="32"/>
                <w:cs/>
              </w:rPr>
              <w:t>.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5</w:t>
            </w:r>
            <w:r w:rsidR="00361303"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-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2</w:t>
            </w:r>
            <w:r w:rsidR="00361303" w:rsidRPr="0081104C">
              <w:rPr>
                <w:rFonts w:ascii="Angsana New" w:eastAsia="MS Mincho" w:hAnsi="Angsana New"/>
                <w:sz w:val="32"/>
                <w:szCs w:val="32"/>
                <w:cs/>
              </w:rPr>
              <w:t>.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8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B9ABC1B" w14:textId="77777777" w:rsidR="00211F14" w:rsidRPr="0081104C" w:rsidRDefault="00211F14" w:rsidP="00894457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</w:rPr>
              <w:t>1.8 -</w:t>
            </w: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4.3</w:t>
            </w:r>
          </w:p>
        </w:tc>
      </w:tr>
      <w:tr w:rsidR="00211F14" w:rsidRPr="0081104C" w14:paraId="1B9ABC20" w14:textId="77777777" w:rsidTr="00022DDD">
        <w:tc>
          <w:tcPr>
            <w:tcW w:w="5760" w:type="dxa"/>
            <w:shd w:val="clear" w:color="auto" w:fill="auto"/>
            <w:vAlign w:val="bottom"/>
          </w:tcPr>
          <w:p w14:paraId="1B9ABC1D" w14:textId="77777777" w:rsidR="00211F14" w:rsidRPr="0081104C" w:rsidRDefault="00211F14" w:rsidP="00894457">
            <w:pPr>
              <w:ind w:left="6" w:right="-215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B9ABC1E" w14:textId="77777777" w:rsidR="00211F14" w:rsidRPr="0081104C" w:rsidRDefault="004649BB" w:rsidP="00894457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="00361303" w:rsidRPr="0081104C">
              <w:rPr>
                <w:rFonts w:ascii="Angsana New" w:eastAsia="MS Mincho" w:hAnsi="Angsana New"/>
                <w:sz w:val="32"/>
                <w:szCs w:val="32"/>
                <w:cs/>
              </w:rPr>
              <w:t>.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0</w:t>
            </w:r>
            <w:r w:rsidR="00361303"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-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6</w:t>
            </w:r>
            <w:r w:rsidR="00361303" w:rsidRPr="0081104C">
              <w:rPr>
                <w:rFonts w:ascii="Angsana New" w:eastAsia="MS Mincho" w:hAnsi="Angsana New"/>
                <w:sz w:val="32"/>
                <w:szCs w:val="32"/>
                <w:cs/>
              </w:rPr>
              <w:t>.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B9ABC1F" w14:textId="77777777" w:rsidR="00211F14" w:rsidRPr="0081104C" w:rsidRDefault="00211F14" w:rsidP="00894457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</w:rPr>
              <w:t>3.0 - 8.0</w:t>
            </w:r>
          </w:p>
        </w:tc>
      </w:tr>
      <w:tr w:rsidR="00211F14" w:rsidRPr="0081104C" w14:paraId="1B9ABC24" w14:textId="77777777" w:rsidTr="00022DDD">
        <w:tc>
          <w:tcPr>
            <w:tcW w:w="5760" w:type="dxa"/>
            <w:shd w:val="clear" w:color="auto" w:fill="auto"/>
            <w:vAlign w:val="bottom"/>
          </w:tcPr>
          <w:p w14:paraId="1B9ABC21" w14:textId="77777777" w:rsidR="00211F14" w:rsidRPr="0081104C" w:rsidRDefault="00211F14" w:rsidP="00894457">
            <w:pPr>
              <w:ind w:left="6" w:right="-5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B9ABC22" w14:textId="04C8F32C" w:rsidR="00211F14" w:rsidRPr="0081104C" w:rsidRDefault="004649BB" w:rsidP="00894457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</w:rPr>
              <w:t>0</w:t>
            </w:r>
            <w:r w:rsidR="00361303" w:rsidRPr="0081104C">
              <w:rPr>
                <w:rFonts w:ascii="Angsana New" w:eastAsia="MS Mincho" w:hAnsi="Angsana New"/>
                <w:sz w:val="32"/>
                <w:szCs w:val="32"/>
                <w:cs/>
              </w:rPr>
              <w:t>.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0</w:t>
            </w:r>
            <w:r w:rsidR="00361303"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="00FF6FC4">
              <w:rPr>
                <w:rFonts w:ascii="Angsana New" w:eastAsia="MS Mincho" w:hAnsi="Angsana New"/>
                <w:sz w:val="32"/>
                <w:szCs w:val="32"/>
                <w:cs/>
              </w:rPr>
              <w:t>-</w:t>
            </w:r>
            <w:r w:rsidR="00361303"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18</w:t>
            </w:r>
            <w:r w:rsidR="00361303" w:rsidRPr="0081104C">
              <w:rPr>
                <w:rFonts w:ascii="Angsana New" w:eastAsia="MS Mincho" w:hAnsi="Angsana New"/>
                <w:sz w:val="32"/>
                <w:szCs w:val="32"/>
                <w:cs/>
              </w:rPr>
              <w:t>.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B9ABC23" w14:textId="77777777" w:rsidR="00211F14" w:rsidRPr="0081104C" w:rsidRDefault="00211F14" w:rsidP="00894457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</w:rPr>
              <w:t>0.0 - 18.0</w:t>
            </w:r>
          </w:p>
        </w:tc>
      </w:tr>
    </w:tbl>
    <w:p w14:paraId="1B9ABC25" w14:textId="77777777" w:rsidR="00F620DC" w:rsidRPr="0081104C" w:rsidRDefault="00F620DC" w:rsidP="008944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lastRenderedPageBreak/>
        <w:tab/>
      </w:r>
      <w:r w:rsidRPr="0081104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104C">
        <w:rPr>
          <w:rFonts w:ascii="Angsana New" w:hAnsi="Angsana New"/>
          <w:sz w:val="32"/>
          <w:szCs w:val="32"/>
        </w:rPr>
        <w:t xml:space="preserve">31 </w:t>
      </w:r>
      <w:r w:rsidR="009C3AA9"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="00D20A67" w:rsidRPr="0081104C">
        <w:rPr>
          <w:rFonts w:ascii="Angsana New" w:hAnsi="Angsana New"/>
          <w:sz w:val="32"/>
          <w:szCs w:val="32"/>
          <w:cs/>
        </w:rPr>
        <w:t xml:space="preserve">และ 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="00D20A67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B9ABC26" w14:textId="77777777" w:rsidR="00D20A67" w:rsidRPr="0081104C" w:rsidRDefault="00D20A67" w:rsidP="00894457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  <w:t xml:space="preserve">     (</w:t>
      </w:r>
      <w:r w:rsidRPr="0081104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2A69C0" w:rsidRPr="0081104C" w14:paraId="1B9ABC29" w14:textId="77777777" w:rsidTr="00BC3BF2">
        <w:tc>
          <w:tcPr>
            <w:tcW w:w="3960" w:type="dxa"/>
            <w:vAlign w:val="bottom"/>
          </w:tcPr>
          <w:p w14:paraId="1B9ABC27" w14:textId="77777777" w:rsidR="002A69C0" w:rsidRPr="0081104C" w:rsidRDefault="002A69C0" w:rsidP="0089445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1B9ABC28" w14:textId="77777777" w:rsidR="002A69C0" w:rsidRPr="0081104C" w:rsidRDefault="002A69C0" w:rsidP="0089445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92A5B" w:rsidRPr="0081104C" w14:paraId="1B9ABC2D" w14:textId="77777777" w:rsidTr="00992A5B">
        <w:tc>
          <w:tcPr>
            <w:tcW w:w="3960" w:type="dxa"/>
            <w:vAlign w:val="bottom"/>
          </w:tcPr>
          <w:p w14:paraId="1B9ABC2A" w14:textId="77777777" w:rsidR="00992A5B" w:rsidRPr="0081104C" w:rsidRDefault="00992A5B" w:rsidP="0089445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B9ABC2B" w14:textId="77777777" w:rsidR="00992A5B" w:rsidRPr="0081104C" w:rsidRDefault="00E854E6" w:rsidP="0089445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</w:rPr>
              <w:t>2563</w:t>
            </w:r>
          </w:p>
        </w:tc>
        <w:tc>
          <w:tcPr>
            <w:tcW w:w="2592" w:type="dxa"/>
            <w:gridSpan w:val="2"/>
            <w:vAlign w:val="bottom"/>
          </w:tcPr>
          <w:p w14:paraId="1B9ABC2C" w14:textId="77777777" w:rsidR="00992A5B" w:rsidRPr="0081104C" w:rsidRDefault="00E854E6" w:rsidP="0089445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</w:rPr>
              <w:t>2562</w:t>
            </w:r>
          </w:p>
        </w:tc>
      </w:tr>
      <w:tr w:rsidR="00183ABB" w:rsidRPr="0081104C" w14:paraId="1B9ABC33" w14:textId="77777777" w:rsidTr="00992A5B">
        <w:trPr>
          <w:trHeight w:val="293"/>
        </w:trPr>
        <w:tc>
          <w:tcPr>
            <w:tcW w:w="3960" w:type="dxa"/>
            <w:vAlign w:val="bottom"/>
          </w:tcPr>
          <w:p w14:paraId="1B9ABC2E" w14:textId="77777777" w:rsidR="00183ABB" w:rsidRPr="0081104C" w:rsidRDefault="00183ABB" w:rsidP="0089445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1B9ABC2F" w14:textId="77777777" w:rsidR="00183ABB" w:rsidRPr="0081104C" w:rsidRDefault="00183ABB" w:rsidP="00894457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14:paraId="1B9ABC30" w14:textId="77777777" w:rsidR="00183ABB" w:rsidRPr="0081104C" w:rsidRDefault="00183ABB" w:rsidP="00894457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14:paraId="1B9ABC31" w14:textId="77777777" w:rsidR="00183ABB" w:rsidRPr="0081104C" w:rsidRDefault="00183ABB" w:rsidP="00894457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14:paraId="1B9ABC32" w14:textId="77777777" w:rsidR="00183ABB" w:rsidRPr="0081104C" w:rsidRDefault="00183ABB" w:rsidP="00894457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</w:tr>
      <w:tr w:rsidR="00211F14" w:rsidRPr="0081104C" w14:paraId="1B9ABC39" w14:textId="77777777" w:rsidTr="00992A5B">
        <w:tc>
          <w:tcPr>
            <w:tcW w:w="3960" w:type="dxa"/>
            <w:shd w:val="clear" w:color="auto" w:fill="auto"/>
            <w:vAlign w:val="bottom"/>
          </w:tcPr>
          <w:p w14:paraId="1B9ABC34" w14:textId="77777777" w:rsidR="00211F14" w:rsidRPr="0081104C" w:rsidRDefault="00211F14" w:rsidP="00894457">
            <w:pPr>
              <w:ind w:left="6" w:right="-50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35" w14:textId="77777777" w:rsidR="00211F14" w:rsidRPr="0081104C" w:rsidRDefault="0060447C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(17,272)</w:t>
            </w:r>
          </w:p>
        </w:tc>
        <w:tc>
          <w:tcPr>
            <w:tcW w:w="1296" w:type="dxa"/>
            <w:vAlign w:val="bottom"/>
          </w:tcPr>
          <w:p w14:paraId="1B9ABC36" w14:textId="77777777" w:rsidR="00211F14" w:rsidRPr="0081104C" w:rsidRDefault="0060447C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19,610</w:t>
            </w:r>
          </w:p>
        </w:tc>
        <w:tc>
          <w:tcPr>
            <w:tcW w:w="1296" w:type="dxa"/>
            <w:vAlign w:val="bottom"/>
          </w:tcPr>
          <w:p w14:paraId="1B9ABC37" w14:textId="77777777" w:rsidR="00211F14" w:rsidRPr="0081104C" w:rsidRDefault="00211F14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(14,438)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38" w14:textId="77777777" w:rsidR="00211F14" w:rsidRPr="0081104C" w:rsidRDefault="00211F14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16,677</w:t>
            </w:r>
          </w:p>
        </w:tc>
      </w:tr>
      <w:tr w:rsidR="00211F14" w:rsidRPr="0081104C" w14:paraId="1B9ABC3F" w14:textId="77777777" w:rsidTr="00992A5B">
        <w:tc>
          <w:tcPr>
            <w:tcW w:w="3960" w:type="dxa"/>
            <w:shd w:val="clear" w:color="auto" w:fill="auto"/>
            <w:vAlign w:val="bottom"/>
          </w:tcPr>
          <w:p w14:paraId="1B9ABC3A" w14:textId="77777777" w:rsidR="00211F14" w:rsidRPr="0081104C" w:rsidRDefault="00211F14" w:rsidP="00894457">
            <w:pPr>
              <w:ind w:left="6" w:right="-215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3B" w14:textId="77777777" w:rsidR="00211F14" w:rsidRPr="0081104C" w:rsidRDefault="0060447C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19,339</w:t>
            </w:r>
          </w:p>
        </w:tc>
        <w:tc>
          <w:tcPr>
            <w:tcW w:w="1296" w:type="dxa"/>
            <w:vAlign w:val="bottom"/>
          </w:tcPr>
          <w:p w14:paraId="1B9ABC3C" w14:textId="77777777" w:rsidR="00211F14" w:rsidRPr="0081104C" w:rsidRDefault="0060447C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(16,997)</w:t>
            </w:r>
          </w:p>
        </w:tc>
        <w:tc>
          <w:tcPr>
            <w:tcW w:w="1296" w:type="dxa"/>
            <w:vAlign w:val="bottom"/>
          </w:tcPr>
          <w:p w14:paraId="1B9ABC3D" w14:textId="77777777" w:rsidR="00211F14" w:rsidRPr="0081104C" w:rsidRDefault="00211F14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19,653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3E" w14:textId="77777777" w:rsidR="00211F14" w:rsidRPr="0081104C" w:rsidRDefault="00211F14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(17,190)</w:t>
            </w:r>
          </w:p>
        </w:tc>
      </w:tr>
      <w:tr w:rsidR="00211F14" w:rsidRPr="0081104C" w14:paraId="1B9ABC45" w14:textId="77777777" w:rsidTr="00992A5B">
        <w:tc>
          <w:tcPr>
            <w:tcW w:w="3960" w:type="dxa"/>
            <w:shd w:val="clear" w:color="auto" w:fill="auto"/>
            <w:vAlign w:val="bottom"/>
          </w:tcPr>
          <w:p w14:paraId="1B9ABC40" w14:textId="77777777" w:rsidR="00211F14" w:rsidRPr="0081104C" w:rsidRDefault="00211F14" w:rsidP="00894457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ABC41" w14:textId="77777777" w:rsidR="00211F14" w:rsidRPr="0081104C" w:rsidRDefault="00211F14" w:rsidP="00894457">
            <w:pPr>
              <w:pBdr>
                <w:bottom w:val="single" w:sz="4" w:space="1" w:color="auto"/>
              </w:pBdr>
              <w:spacing w:before="120"/>
              <w:ind w:left="-14" w:right="-58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14:paraId="1B9ABC42" w14:textId="77777777" w:rsidR="00211F14" w:rsidRPr="0081104C" w:rsidRDefault="00211F14" w:rsidP="00894457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14:paraId="1B9ABC43" w14:textId="77777777" w:rsidR="00211F14" w:rsidRPr="0081104C" w:rsidRDefault="00211F14" w:rsidP="00894457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44" w14:textId="77777777" w:rsidR="00211F14" w:rsidRPr="0081104C" w:rsidRDefault="00211F14" w:rsidP="00894457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81104C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</w:tr>
      <w:tr w:rsidR="00211F14" w:rsidRPr="0081104C" w14:paraId="1B9ABC4B" w14:textId="77777777" w:rsidTr="00992A5B">
        <w:tc>
          <w:tcPr>
            <w:tcW w:w="3960" w:type="dxa"/>
            <w:shd w:val="clear" w:color="auto" w:fill="auto"/>
            <w:vAlign w:val="bottom"/>
          </w:tcPr>
          <w:p w14:paraId="1B9ABC46" w14:textId="77777777" w:rsidR="00211F14" w:rsidRPr="0081104C" w:rsidRDefault="00211F14" w:rsidP="00894457">
            <w:pPr>
              <w:ind w:left="6" w:right="-5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1104C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47" w14:textId="77777777" w:rsidR="00211F14" w:rsidRPr="0081104C" w:rsidRDefault="0060447C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(7,905)</w:t>
            </w:r>
          </w:p>
        </w:tc>
        <w:tc>
          <w:tcPr>
            <w:tcW w:w="1296" w:type="dxa"/>
            <w:vAlign w:val="bottom"/>
          </w:tcPr>
          <w:p w14:paraId="1B9ABC48" w14:textId="77777777" w:rsidR="00211F14" w:rsidRPr="0081104C" w:rsidRDefault="0060447C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8,931</w:t>
            </w:r>
          </w:p>
        </w:tc>
        <w:tc>
          <w:tcPr>
            <w:tcW w:w="1296" w:type="dxa"/>
            <w:vAlign w:val="bottom"/>
          </w:tcPr>
          <w:p w14:paraId="1B9ABC49" w14:textId="77777777" w:rsidR="00211F14" w:rsidRPr="0081104C" w:rsidRDefault="00211F14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(9,796)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4A" w14:textId="77777777" w:rsidR="00211F14" w:rsidRPr="0081104C" w:rsidRDefault="00211F14" w:rsidP="00894457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11,287</w:t>
            </w:r>
          </w:p>
        </w:tc>
      </w:tr>
    </w:tbl>
    <w:p w14:paraId="1B9ABC4C" w14:textId="77777777" w:rsidR="00C90728" w:rsidRPr="0081104C" w:rsidRDefault="00C90728" w:rsidP="0089445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81104C">
        <w:rPr>
          <w:rFonts w:ascii="Angsana New" w:hAnsi="Angsana New"/>
          <w:sz w:val="32"/>
          <w:szCs w:val="32"/>
        </w:rPr>
        <w:t xml:space="preserve">5 </w:t>
      </w:r>
      <w:r w:rsidRPr="0081104C">
        <w:rPr>
          <w:rFonts w:ascii="Angsana New" w:hAnsi="Angsana New"/>
          <w:sz w:val="32"/>
          <w:szCs w:val="32"/>
          <w:cs/>
        </w:rPr>
        <w:t xml:space="preserve">เมษายน </w:t>
      </w:r>
      <w:r w:rsidRPr="0081104C">
        <w:rPr>
          <w:rFonts w:ascii="Angsana New" w:hAnsi="Angsana New"/>
          <w:sz w:val="32"/>
          <w:szCs w:val="32"/>
        </w:rPr>
        <w:t xml:space="preserve">2562 </w:t>
      </w:r>
      <w:r w:rsidRPr="0081104C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81104C">
        <w:rPr>
          <w:rFonts w:ascii="Angsana New" w:hAnsi="Angsana New"/>
          <w:sz w:val="32"/>
          <w:szCs w:val="32"/>
        </w:rPr>
        <w:t xml:space="preserve">7) </w:t>
      </w:r>
      <w:r w:rsidRPr="0081104C">
        <w:rPr>
          <w:rFonts w:ascii="Angsana New" w:hAnsi="Angsana New"/>
          <w:sz w:val="32"/>
          <w:szCs w:val="32"/>
          <w:cs/>
        </w:rPr>
        <w:t xml:space="preserve">พ.ศ. </w:t>
      </w:r>
      <w:r w:rsidRPr="0081104C">
        <w:rPr>
          <w:rFonts w:ascii="Angsana New" w:hAnsi="Angsana New"/>
          <w:sz w:val="32"/>
          <w:szCs w:val="32"/>
        </w:rPr>
        <w:t xml:space="preserve">2562 </w:t>
      </w:r>
      <w:r w:rsidRPr="0081104C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81104C">
        <w:rPr>
          <w:rFonts w:ascii="Angsana New" w:hAnsi="Angsana New"/>
          <w:sz w:val="32"/>
          <w:szCs w:val="32"/>
        </w:rPr>
        <w:t xml:space="preserve">20 </w:t>
      </w:r>
      <w:r w:rsidRPr="0081104C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81104C">
        <w:rPr>
          <w:rFonts w:ascii="Angsana New" w:hAnsi="Angsana New"/>
          <w:sz w:val="32"/>
          <w:szCs w:val="32"/>
        </w:rPr>
        <w:t xml:space="preserve">400 </w:t>
      </w:r>
      <w:r w:rsidRPr="0081104C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81104C">
        <w:rPr>
          <w:rFonts w:ascii="Angsana New" w:hAnsi="Angsana New"/>
          <w:sz w:val="32"/>
          <w:szCs w:val="32"/>
        </w:rPr>
        <w:t xml:space="preserve">5 </w:t>
      </w:r>
      <w:r w:rsidRPr="0081104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81104C">
        <w:rPr>
          <w:rFonts w:ascii="Angsana New" w:hAnsi="Angsana New"/>
          <w:sz w:val="32"/>
          <w:szCs w:val="32"/>
        </w:rPr>
        <w:t xml:space="preserve">2562 </w:t>
      </w:r>
      <w:r w:rsidRPr="0081104C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</w:t>
      </w:r>
      <w:r w:rsidR="002A69C0" w:rsidRPr="0081104C">
        <w:rPr>
          <w:rFonts w:ascii="Angsana New" w:hAnsi="Angsana New"/>
          <w:sz w:val="32"/>
          <w:szCs w:val="32"/>
          <w:cs/>
        </w:rPr>
        <w:t>จำนวนประมาณ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</w:rPr>
        <w:t xml:space="preserve">30 </w:t>
      </w:r>
      <w:r w:rsidRPr="0081104C">
        <w:rPr>
          <w:rFonts w:ascii="Angsana New" w:hAnsi="Angsana New"/>
          <w:sz w:val="32"/>
          <w:szCs w:val="32"/>
          <w:cs/>
        </w:rPr>
        <w:t xml:space="preserve">ล้านบาท (เฉพาะของบริษัทฯ: </w:t>
      </w:r>
      <w:r w:rsidRPr="0081104C">
        <w:rPr>
          <w:rFonts w:ascii="Angsana New" w:hAnsi="Angsana New"/>
          <w:sz w:val="32"/>
          <w:szCs w:val="32"/>
        </w:rPr>
        <w:t>30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ล้านบาท) บริษัท</w:t>
      </w:r>
      <w:r w:rsidR="00EC1115" w:rsidRPr="0081104C">
        <w:rPr>
          <w:rFonts w:ascii="Angsana New" w:hAnsi="Angsana New"/>
          <w:sz w:val="32"/>
          <w:szCs w:val="32"/>
          <w:cs/>
        </w:rPr>
        <w:t>ฯ</w:t>
      </w:r>
      <w:r w:rsidRPr="0081104C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</w:t>
      </w:r>
      <w:r w:rsidR="00D24E90" w:rsidRPr="0081104C">
        <w:rPr>
          <w:rFonts w:ascii="Angsana New" w:hAnsi="Angsana New"/>
          <w:sz w:val="32"/>
          <w:szCs w:val="32"/>
        </w:rPr>
        <w:t xml:space="preserve"> 2562</w:t>
      </w:r>
    </w:p>
    <w:p w14:paraId="1B9ABC4D" w14:textId="77777777" w:rsidR="00672F36" w:rsidRPr="0081104C" w:rsidRDefault="004649BB" w:rsidP="0089445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2</w:t>
      </w:r>
      <w:r w:rsidR="00D24E90" w:rsidRPr="0081104C">
        <w:rPr>
          <w:rFonts w:ascii="Angsana New" w:hAnsi="Angsana New"/>
          <w:b/>
          <w:bCs/>
          <w:sz w:val="32"/>
          <w:szCs w:val="32"/>
        </w:rPr>
        <w:t>5</w:t>
      </w:r>
      <w:r w:rsidR="00672F36" w:rsidRPr="0081104C">
        <w:rPr>
          <w:rFonts w:ascii="Angsana New" w:hAnsi="Angsana New"/>
          <w:b/>
          <w:bCs/>
          <w:sz w:val="32"/>
          <w:szCs w:val="32"/>
        </w:rPr>
        <w:t>.</w:t>
      </w:r>
      <w:r w:rsidR="00672F36" w:rsidRPr="0081104C">
        <w:rPr>
          <w:rFonts w:ascii="Angsana New" w:hAnsi="Angsana New"/>
          <w:b/>
          <w:bCs/>
          <w:sz w:val="32"/>
          <w:szCs w:val="32"/>
        </w:rPr>
        <w:tab/>
      </w:r>
      <w:r w:rsidR="00672F36" w:rsidRPr="0081104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1B9ABC4E" w14:textId="77777777" w:rsidR="005E29A1" w:rsidRPr="0081104C" w:rsidRDefault="00183ABB" w:rsidP="008944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ab/>
      </w:r>
      <w:r w:rsidR="008C16C0" w:rsidRPr="008110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C16C0" w:rsidRPr="0081104C">
        <w:rPr>
          <w:rFonts w:ascii="Angsana New" w:hAnsi="Angsana New"/>
          <w:sz w:val="32"/>
          <w:szCs w:val="32"/>
        </w:rPr>
        <w:t>2</w:t>
      </w:r>
      <w:r w:rsidR="004649BB" w:rsidRPr="0081104C">
        <w:rPr>
          <w:rFonts w:ascii="Angsana New" w:hAnsi="Angsana New"/>
          <w:sz w:val="32"/>
          <w:szCs w:val="32"/>
        </w:rPr>
        <w:t>2</w:t>
      </w:r>
      <w:r w:rsidR="008C16C0" w:rsidRPr="0081104C">
        <w:rPr>
          <w:rFonts w:ascii="Angsana New" w:hAnsi="Angsana New"/>
          <w:sz w:val="32"/>
          <w:szCs w:val="32"/>
        </w:rPr>
        <w:t xml:space="preserve"> 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เมษายน </w:t>
      </w:r>
      <w:r w:rsidR="008C16C0" w:rsidRPr="0081104C">
        <w:rPr>
          <w:rFonts w:ascii="Angsana New" w:hAnsi="Angsana New"/>
          <w:sz w:val="32"/>
          <w:szCs w:val="32"/>
        </w:rPr>
        <w:t>256</w:t>
      </w:r>
      <w:r w:rsidR="004649BB" w:rsidRPr="0081104C">
        <w:rPr>
          <w:rFonts w:ascii="Angsana New" w:hAnsi="Angsana New"/>
          <w:sz w:val="32"/>
          <w:szCs w:val="32"/>
        </w:rPr>
        <w:t>2</w:t>
      </w:r>
      <w:r w:rsidR="008C16C0" w:rsidRPr="0081104C">
        <w:rPr>
          <w:rFonts w:ascii="Angsana New" w:hAnsi="Angsana New"/>
          <w:sz w:val="32"/>
          <w:szCs w:val="32"/>
        </w:rPr>
        <w:t xml:space="preserve"> </w:t>
      </w:r>
      <w:r w:rsidR="008C16C0" w:rsidRPr="0081104C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</w:t>
      </w:r>
      <w:r w:rsidR="00F93884" w:rsidRPr="0081104C">
        <w:rPr>
          <w:rFonts w:ascii="Angsana New" w:hAnsi="Angsana New"/>
          <w:sz w:val="32"/>
          <w:szCs w:val="32"/>
          <w:cs/>
        </w:rPr>
        <w:t>ของบริษัทฯ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8C16C0" w:rsidRPr="0081104C">
        <w:rPr>
          <w:rFonts w:ascii="Angsana New" w:hAnsi="Angsana New"/>
          <w:sz w:val="32"/>
          <w:szCs w:val="32"/>
        </w:rPr>
        <w:t>8</w:t>
      </w:r>
      <w:r w:rsidR="004649BB" w:rsidRPr="0081104C">
        <w:rPr>
          <w:rFonts w:ascii="Angsana New" w:hAnsi="Angsana New"/>
          <w:sz w:val="32"/>
          <w:szCs w:val="32"/>
        </w:rPr>
        <w:t>6</w:t>
      </w:r>
      <w:r w:rsidR="008C16C0" w:rsidRPr="0081104C">
        <w:rPr>
          <w:rFonts w:ascii="Angsana New" w:hAnsi="Angsana New"/>
          <w:sz w:val="32"/>
          <w:szCs w:val="32"/>
        </w:rPr>
        <w:t xml:space="preserve"> 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ได้มีมติอนุมัติ                        การเปลี่ยนแปลงทุนจดทะเบียนของบริษัทฯจาก </w:t>
      </w:r>
      <w:r w:rsidR="008C16C0" w:rsidRPr="0081104C">
        <w:rPr>
          <w:rFonts w:ascii="Angsana New" w:hAnsi="Angsana New"/>
          <w:sz w:val="32"/>
          <w:szCs w:val="32"/>
        </w:rPr>
        <w:t xml:space="preserve">1,102,904,144 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="008C16C0" w:rsidRPr="0081104C">
        <w:rPr>
          <w:rFonts w:ascii="Angsana New" w:hAnsi="Angsana New"/>
          <w:sz w:val="32"/>
          <w:szCs w:val="32"/>
        </w:rPr>
        <w:t>1,102,904,144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81104C">
        <w:rPr>
          <w:rFonts w:ascii="Angsana New" w:hAnsi="Angsana New"/>
          <w:sz w:val="32"/>
          <w:szCs w:val="32"/>
        </w:rPr>
        <w:t>1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8C16C0" w:rsidRPr="0081104C">
        <w:rPr>
          <w:rFonts w:ascii="Angsana New" w:hAnsi="Angsana New"/>
          <w:sz w:val="32"/>
          <w:szCs w:val="32"/>
        </w:rPr>
        <w:t>1,027,904,144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="008C16C0" w:rsidRPr="0081104C">
        <w:rPr>
          <w:rFonts w:ascii="Angsana New" w:hAnsi="Angsana New"/>
          <w:sz w:val="32"/>
          <w:szCs w:val="32"/>
        </w:rPr>
        <w:t>1,027,904,144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81104C">
        <w:rPr>
          <w:rFonts w:ascii="Angsana New" w:hAnsi="Angsana New"/>
          <w:sz w:val="32"/>
          <w:szCs w:val="32"/>
        </w:rPr>
        <w:t>1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บาท) โดยยกเลิก                    หุ้นสามัญจดทะเบียนที่ยังไม่ได้ออกจำหน่ายจำนวน </w:t>
      </w:r>
      <w:r w:rsidR="008C16C0" w:rsidRPr="0081104C">
        <w:rPr>
          <w:rFonts w:ascii="Angsana New" w:hAnsi="Angsana New"/>
          <w:sz w:val="32"/>
          <w:szCs w:val="32"/>
        </w:rPr>
        <w:t xml:space="preserve">75,000,000 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หุ้น และมีมติอนุมัติให้เพิ่มทุนจดทะเบียนจาก </w:t>
      </w:r>
      <w:r w:rsidR="008C16C0" w:rsidRPr="0081104C">
        <w:rPr>
          <w:rFonts w:ascii="Angsana New" w:hAnsi="Angsana New"/>
          <w:sz w:val="32"/>
          <w:szCs w:val="32"/>
        </w:rPr>
        <w:t>1,027,904,144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8C16C0" w:rsidRPr="0081104C">
        <w:rPr>
          <w:rFonts w:ascii="Angsana New" w:hAnsi="Angsana New"/>
          <w:sz w:val="32"/>
          <w:szCs w:val="32"/>
        </w:rPr>
        <w:t>1,027,904,144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81104C">
        <w:rPr>
          <w:rFonts w:ascii="Angsana New" w:hAnsi="Angsana New"/>
          <w:sz w:val="32"/>
          <w:szCs w:val="32"/>
        </w:rPr>
        <w:t>1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8C16C0" w:rsidRPr="0081104C">
        <w:rPr>
          <w:rFonts w:ascii="Angsana New" w:hAnsi="Angsana New"/>
          <w:sz w:val="32"/>
          <w:szCs w:val="32"/>
        </w:rPr>
        <w:t>1,102,904,144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บาท       (หุ้นสามัญ </w:t>
      </w:r>
      <w:r w:rsidR="008C16C0" w:rsidRPr="0081104C">
        <w:rPr>
          <w:rFonts w:ascii="Angsana New" w:hAnsi="Angsana New"/>
          <w:sz w:val="32"/>
          <w:szCs w:val="32"/>
        </w:rPr>
        <w:t>1,102,904,144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81104C">
        <w:rPr>
          <w:rFonts w:ascii="Angsana New" w:hAnsi="Angsana New"/>
          <w:sz w:val="32"/>
          <w:szCs w:val="32"/>
        </w:rPr>
        <w:t>1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</w:t>
      </w:r>
      <w:r w:rsidR="008C16C0" w:rsidRPr="0081104C">
        <w:rPr>
          <w:rFonts w:ascii="Angsana New" w:hAnsi="Angsana New"/>
          <w:sz w:val="32"/>
          <w:szCs w:val="32"/>
        </w:rPr>
        <w:t xml:space="preserve"> (General Mandate) 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เพื่อเสนอขายให้แก่บุคคลในวงจำกัด จำนวน </w:t>
      </w:r>
      <w:r w:rsidR="008C16C0" w:rsidRPr="0081104C">
        <w:rPr>
          <w:rFonts w:ascii="Angsana New" w:hAnsi="Angsana New"/>
          <w:sz w:val="32"/>
          <w:szCs w:val="32"/>
        </w:rPr>
        <w:t>75,000,000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81104C">
        <w:rPr>
          <w:rFonts w:ascii="Angsana New" w:hAnsi="Angsana New"/>
          <w:sz w:val="32"/>
          <w:szCs w:val="32"/>
        </w:rPr>
        <w:t>1</w:t>
      </w:r>
      <w:r w:rsidR="008C16C0" w:rsidRPr="0081104C">
        <w:rPr>
          <w:rFonts w:ascii="Angsana New" w:hAnsi="Angsana New"/>
          <w:sz w:val="32"/>
          <w:szCs w:val="32"/>
          <w:cs/>
        </w:rPr>
        <w:t xml:space="preserve"> บาท </w:t>
      </w:r>
      <w:r w:rsidR="008C16C0" w:rsidRPr="0081104C">
        <w:rPr>
          <w:rFonts w:ascii="Angsana New" w:hAnsi="Angsana New"/>
          <w:spacing w:val="-2"/>
          <w:sz w:val="32"/>
          <w:szCs w:val="32"/>
          <w:cs/>
        </w:rPr>
        <w:t xml:space="preserve">บริษัทฯได้จดทะเบียนเปลี่ยนแปลงทุนจดทะเบียนดังกล่าวกับกระทรวงพาณิชย์เมื่อวันที่ </w:t>
      </w:r>
      <w:r w:rsidR="004649BB" w:rsidRPr="0081104C">
        <w:rPr>
          <w:rFonts w:ascii="Angsana New" w:hAnsi="Angsana New"/>
          <w:spacing w:val="-2"/>
          <w:sz w:val="32"/>
          <w:szCs w:val="32"/>
        </w:rPr>
        <w:t>7</w:t>
      </w:r>
      <w:r w:rsidR="008C16C0" w:rsidRPr="0081104C">
        <w:rPr>
          <w:rFonts w:ascii="Angsana New" w:hAnsi="Angsana New"/>
          <w:spacing w:val="-2"/>
          <w:sz w:val="32"/>
          <w:szCs w:val="32"/>
          <w:cs/>
        </w:rPr>
        <w:t xml:space="preserve"> พฤษภาคม </w:t>
      </w:r>
      <w:r w:rsidR="008C16C0" w:rsidRPr="0081104C">
        <w:rPr>
          <w:rFonts w:ascii="Angsana New" w:hAnsi="Angsana New"/>
          <w:spacing w:val="-2"/>
          <w:sz w:val="32"/>
          <w:szCs w:val="32"/>
        </w:rPr>
        <w:t>256</w:t>
      </w:r>
      <w:r w:rsidR="004649BB" w:rsidRPr="0081104C">
        <w:rPr>
          <w:rFonts w:ascii="Angsana New" w:hAnsi="Angsana New"/>
          <w:spacing w:val="-2"/>
          <w:sz w:val="32"/>
          <w:szCs w:val="32"/>
        </w:rPr>
        <w:t>2</w:t>
      </w:r>
    </w:p>
    <w:p w14:paraId="1B9ABC4F" w14:textId="77777777" w:rsidR="008B00FE" w:rsidRPr="0081104C" w:rsidRDefault="00C90728" w:rsidP="008944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</w:p>
    <w:p w14:paraId="1B9ABC50" w14:textId="77777777" w:rsidR="008B00FE" w:rsidRPr="0081104C" w:rsidRDefault="008B00FE" w:rsidP="008944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br w:type="page"/>
      </w:r>
    </w:p>
    <w:p w14:paraId="1B9ABC51" w14:textId="77777777" w:rsidR="00C90728" w:rsidRPr="0081104C" w:rsidRDefault="008B00FE" w:rsidP="008944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lastRenderedPageBreak/>
        <w:tab/>
      </w:r>
      <w:r w:rsidR="00C90728" w:rsidRPr="008110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649BB" w:rsidRPr="0081104C">
        <w:rPr>
          <w:rFonts w:ascii="Angsana New" w:hAnsi="Angsana New"/>
          <w:sz w:val="32"/>
          <w:szCs w:val="32"/>
        </w:rPr>
        <w:t>15</w:t>
      </w:r>
      <w:r w:rsidR="00C90728" w:rsidRPr="0081104C">
        <w:rPr>
          <w:rFonts w:ascii="Angsana New" w:hAnsi="Angsana New"/>
          <w:sz w:val="32"/>
          <w:szCs w:val="32"/>
        </w:rPr>
        <w:t xml:space="preserve"> </w:t>
      </w:r>
      <w:r w:rsidR="001C724F" w:rsidRPr="0081104C">
        <w:rPr>
          <w:rFonts w:ascii="Angsana New" w:hAnsi="Angsana New"/>
          <w:sz w:val="32"/>
          <w:szCs w:val="32"/>
          <w:cs/>
        </w:rPr>
        <w:t xml:space="preserve">กรกฎาคม </w:t>
      </w:r>
      <w:r w:rsidR="004649BB" w:rsidRPr="0081104C">
        <w:rPr>
          <w:rFonts w:ascii="Angsana New" w:hAnsi="Angsana New"/>
          <w:sz w:val="32"/>
          <w:szCs w:val="32"/>
        </w:rPr>
        <w:t>2563</w:t>
      </w:r>
      <w:r w:rsidR="00C90728" w:rsidRPr="0081104C">
        <w:rPr>
          <w:rFonts w:ascii="Angsana New" w:hAnsi="Angsana New"/>
          <w:sz w:val="32"/>
          <w:szCs w:val="32"/>
        </w:rPr>
        <w:t xml:space="preserve"> 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C90728" w:rsidRPr="0081104C">
        <w:rPr>
          <w:rFonts w:ascii="Angsana New" w:hAnsi="Angsana New"/>
          <w:sz w:val="32"/>
          <w:szCs w:val="32"/>
        </w:rPr>
        <w:t>8</w:t>
      </w:r>
      <w:r w:rsidR="004649BB" w:rsidRPr="0081104C">
        <w:rPr>
          <w:rFonts w:ascii="Angsana New" w:hAnsi="Angsana New"/>
          <w:sz w:val="32"/>
          <w:szCs w:val="32"/>
        </w:rPr>
        <w:t>7</w:t>
      </w:r>
      <w:r w:rsidR="00C90728" w:rsidRPr="0081104C">
        <w:rPr>
          <w:rFonts w:ascii="Angsana New" w:hAnsi="Angsana New"/>
          <w:sz w:val="32"/>
          <w:szCs w:val="32"/>
        </w:rPr>
        <w:t xml:space="preserve"> 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="00C90728" w:rsidRPr="0081104C">
        <w:rPr>
          <w:rFonts w:ascii="Angsana New" w:hAnsi="Angsana New"/>
          <w:sz w:val="32"/>
          <w:szCs w:val="32"/>
        </w:rPr>
        <w:t>1,102,904,144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="00C90728" w:rsidRPr="0081104C">
        <w:rPr>
          <w:rFonts w:ascii="Angsana New" w:hAnsi="Angsana New"/>
          <w:sz w:val="32"/>
          <w:szCs w:val="32"/>
        </w:rPr>
        <w:t>1,102,904,144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หุ้น มูลค่า</w:t>
      </w:r>
      <w:r w:rsidR="002A69C0" w:rsidRPr="0081104C">
        <w:rPr>
          <w:rFonts w:ascii="Angsana New" w:hAnsi="Angsana New"/>
          <w:sz w:val="32"/>
          <w:szCs w:val="32"/>
          <w:cs/>
        </w:rPr>
        <w:t xml:space="preserve">               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หุ้นละ </w:t>
      </w:r>
      <w:r w:rsidR="00C90728" w:rsidRPr="0081104C">
        <w:rPr>
          <w:rFonts w:ascii="Angsana New" w:hAnsi="Angsana New"/>
          <w:sz w:val="32"/>
          <w:szCs w:val="32"/>
        </w:rPr>
        <w:t>1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C90728" w:rsidRPr="0081104C">
        <w:rPr>
          <w:rFonts w:ascii="Angsana New" w:hAnsi="Angsana New"/>
          <w:sz w:val="32"/>
          <w:szCs w:val="32"/>
        </w:rPr>
        <w:t>1,027,904,144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="00C90728" w:rsidRPr="0081104C">
        <w:rPr>
          <w:rFonts w:ascii="Angsana New" w:hAnsi="Angsana New"/>
          <w:sz w:val="32"/>
          <w:szCs w:val="32"/>
        </w:rPr>
        <w:t>1,027,904,144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="00C90728" w:rsidRPr="0081104C">
        <w:rPr>
          <w:rFonts w:ascii="Angsana New" w:hAnsi="Angsana New"/>
          <w:sz w:val="32"/>
          <w:szCs w:val="32"/>
        </w:rPr>
        <w:t>1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="00C90728" w:rsidRPr="0081104C">
        <w:rPr>
          <w:rFonts w:ascii="Angsana New" w:hAnsi="Angsana New"/>
          <w:sz w:val="32"/>
          <w:szCs w:val="32"/>
        </w:rPr>
        <w:t>75,000,000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="00C90728" w:rsidRPr="0081104C">
        <w:rPr>
          <w:rFonts w:ascii="Angsana New" w:hAnsi="Angsana New"/>
          <w:sz w:val="32"/>
          <w:szCs w:val="32"/>
        </w:rPr>
        <w:t>1,027,904,144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="00C90728" w:rsidRPr="0081104C">
        <w:rPr>
          <w:rFonts w:ascii="Angsana New" w:hAnsi="Angsana New"/>
          <w:sz w:val="32"/>
          <w:szCs w:val="32"/>
        </w:rPr>
        <w:t>1,027,904,144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="00C90728" w:rsidRPr="0081104C">
        <w:rPr>
          <w:rFonts w:ascii="Angsana New" w:hAnsi="Angsana New"/>
          <w:sz w:val="32"/>
          <w:szCs w:val="32"/>
        </w:rPr>
        <w:t>1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C90728" w:rsidRPr="0081104C">
        <w:rPr>
          <w:rFonts w:ascii="Angsana New" w:hAnsi="Angsana New"/>
          <w:sz w:val="32"/>
          <w:szCs w:val="32"/>
        </w:rPr>
        <w:t>1,102,904,144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C90728" w:rsidRPr="0081104C">
        <w:rPr>
          <w:rFonts w:ascii="Angsana New" w:hAnsi="Angsana New"/>
          <w:sz w:val="32"/>
          <w:szCs w:val="32"/>
        </w:rPr>
        <w:t>1,102,904,144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="00C90728" w:rsidRPr="0081104C">
        <w:rPr>
          <w:rFonts w:ascii="Angsana New" w:hAnsi="Angsana New"/>
          <w:sz w:val="32"/>
          <w:szCs w:val="32"/>
        </w:rPr>
        <w:t xml:space="preserve"> 1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="00C90728" w:rsidRPr="0081104C">
        <w:rPr>
          <w:rFonts w:ascii="Angsana New" w:hAnsi="Angsana New"/>
          <w:sz w:val="32"/>
          <w:szCs w:val="32"/>
        </w:rPr>
        <w:t xml:space="preserve">General Mandate) 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="00C90728" w:rsidRPr="0081104C">
        <w:rPr>
          <w:rFonts w:ascii="Angsana New" w:hAnsi="Angsana New"/>
          <w:sz w:val="32"/>
          <w:szCs w:val="32"/>
        </w:rPr>
        <w:t>75,000,000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หุ้น  มูลค่าหุ้นละ </w:t>
      </w:r>
      <w:r w:rsidR="00C90728" w:rsidRPr="0081104C">
        <w:rPr>
          <w:rFonts w:ascii="Angsana New" w:hAnsi="Angsana New"/>
          <w:sz w:val="32"/>
          <w:szCs w:val="32"/>
        </w:rPr>
        <w:t>1</w:t>
      </w:r>
      <w:r w:rsidR="00C90728" w:rsidRPr="0081104C">
        <w:rPr>
          <w:rFonts w:ascii="Angsana New" w:hAnsi="Angsana New"/>
          <w:sz w:val="32"/>
          <w:szCs w:val="32"/>
          <w:cs/>
        </w:rPr>
        <w:t xml:space="preserve"> บาท บริษัทฯได้จดทะเบียนเปลี่ยนแปลงทุนจดทะเบียนดังกล่าวกับกระทรวงพาณิชย์เมื่อวันที่ </w:t>
      </w:r>
      <w:r w:rsidR="004649BB" w:rsidRPr="0081104C">
        <w:rPr>
          <w:rFonts w:ascii="Angsana New" w:hAnsi="Angsana New"/>
          <w:sz w:val="32"/>
          <w:szCs w:val="32"/>
        </w:rPr>
        <w:t>23</w:t>
      </w:r>
      <w:r w:rsidR="00935ECD" w:rsidRPr="0081104C">
        <w:rPr>
          <w:rFonts w:ascii="Angsana New" w:hAnsi="Angsana New"/>
          <w:sz w:val="32"/>
          <w:szCs w:val="32"/>
          <w:cs/>
        </w:rPr>
        <w:t xml:space="preserve"> และ </w:t>
      </w:r>
      <w:r w:rsidR="004649BB" w:rsidRPr="0081104C">
        <w:rPr>
          <w:rFonts w:ascii="Angsana New" w:hAnsi="Angsana New"/>
          <w:sz w:val="32"/>
          <w:szCs w:val="32"/>
        </w:rPr>
        <w:t>24</w:t>
      </w:r>
      <w:r w:rsidR="00935ECD" w:rsidRPr="0081104C">
        <w:rPr>
          <w:rFonts w:ascii="Angsana New" w:hAnsi="Angsana New"/>
          <w:sz w:val="32"/>
          <w:szCs w:val="32"/>
          <w:cs/>
        </w:rPr>
        <w:t xml:space="preserve"> กรกฎาคม </w:t>
      </w:r>
      <w:r w:rsidR="004649BB" w:rsidRPr="0081104C">
        <w:rPr>
          <w:rFonts w:ascii="Angsana New" w:hAnsi="Angsana New"/>
          <w:sz w:val="32"/>
          <w:szCs w:val="32"/>
        </w:rPr>
        <w:t>2563</w:t>
      </w:r>
    </w:p>
    <w:p w14:paraId="1B9ABC52" w14:textId="77777777" w:rsidR="007362FC" w:rsidRPr="0081104C" w:rsidRDefault="004649BB" w:rsidP="008944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2</w:t>
      </w:r>
      <w:r w:rsidR="00D24E90" w:rsidRPr="0081104C">
        <w:rPr>
          <w:rFonts w:ascii="Angsana New" w:hAnsi="Angsana New"/>
          <w:b/>
          <w:bCs/>
          <w:sz w:val="32"/>
          <w:szCs w:val="32"/>
        </w:rPr>
        <w:t>6</w:t>
      </w:r>
      <w:r w:rsidR="007362FC" w:rsidRPr="0081104C">
        <w:rPr>
          <w:rFonts w:ascii="Angsana New" w:hAnsi="Angsana New"/>
          <w:b/>
          <w:bCs/>
          <w:sz w:val="32"/>
          <w:szCs w:val="32"/>
        </w:rPr>
        <w:t>.</w:t>
      </w:r>
      <w:r w:rsidR="007362FC" w:rsidRPr="0081104C">
        <w:rPr>
          <w:rFonts w:ascii="Angsana New" w:hAnsi="Angsana New"/>
          <w:b/>
          <w:bCs/>
          <w:sz w:val="32"/>
          <w:szCs w:val="32"/>
        </w:rPr>
        <w:tab/>
      </w:r>
      <w:r w:rsidR="007362FC" w:rsidRPr="0081104C">
        <w:rPr>
          <w:rFonts w:ascii="Angsana New" w:hAnsi="Angsana New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14:paraId="1B9ABC53" w14:textId="77777777" w:rsidR="007362FC" w:rsidRPr="0081104C" w:rsidRDefault="007362FC" w:rsidP="0089445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</w:t>
      </w:r>
      <w:r w:rsidR="00E86D56" w:rsidRPr="0081104C">
        <w:rPr>
          <w:rFonts w:ascii="Angsana New" w:hAnsi="Angsana New"/>
          <w:sz w:val="32"/>
          <w:szCs w:val="32"/>
          <w:cs/>
        </w:rPr>
        <w:t>ที่ดินและ</w:t>
      </w:r>
      <w:r w:rsidRPr="0081104C">
        <w:rPr>
          <w:rFonts w:ascii="Angsana New" w:hAnsi="Angsana New"/>
          <w:sz w:val="32"/>
          <w:szCs w:val="32"/>
          <w:cs/>
        </w:rPr>
        <w:t>อาคาร ส่วนเกินทุนจากการตีราคา</w:t>
      </w:r>
      <w:r w:rsidR="002A69C0" w:rsidRPr="0081104C">
        <w:rPr>
          <w:rFonts w:ascii="Angsana New" w:hAnsi="Angsana New"/>
          <w:sz w:val="32"/>
          <w:szCs w:val="32"/>
          <w:cs/>
        </w:rPr>
        <w:t>อาคาร</w:t>
      </w:r>
      <w:r w:rsidRPr="0081104C">
        <w:rPr>
          <w:rFonts w:ascii="Angsana New" w:hAnsi="Angsana New"/>
          <w:sz w:val="32"/>
          <w:szCs w:val="32"/>
          <w:cs/>
        </w:rPr>
        <w:t>จะทยอยตัดจำหน่ายโดยใช้วิธีเส้นตรงตามอายุการ</w:t>
      </w:r>
      <w:r w:rsidR="00F403B5" w:rsidRPr="0081104C">
        <w:rPr>
          <w:rFonts w:ascii="Angsana New" w:hAnsi="Angsana New"/>
          <w:sz w:val="32"/>
          <w:szCs w:val="32"/>
          <w:cs/>
        </w:rPr>
        <w:t>ให้ประโยชน์</w:t>
      </w:r>
      <w:r w:rsidRPr="0081104C">
        <w:rPr>
          <w:rFonts w:ascii="Angsana New" w:hAnsi="Angsana New"/>
          <w:sz w:val="32"/>
          <w:szCs w:val="32"/>
          <w:cs/>
        </w:rPr>
        <w:t>ที่เหลืออยู่ของ</w:t>
      </w:r>
      <w:r w:rsidR="002A69C0" w:rsidRPr="0081104C">
        <w:rPr>
          <w:rFonts w:ascii="Angsana New" w:hAnsi="Angsana New"/>
          <w:sz w:val="32"/>
          <w:szCs w:val="32"/>
          <w:cs/>
        </w:rPr>
        <w:t>อาคาร</w:t>
      </w:r>
      <w:r w:rsidRPr="0081104C">
        <w:rPr>
          <w:rFonts w:ascii="Angsana New" w:hAnsi="Angsana New"/>
          <w:sz w:val="32"/>
          <w:szCs w:val="32"/>
          <w:cs/>
        </w:rPr>
        <w:t>นั้น และบันทึกโอนไปยังกำไรสะสมโดยตรง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362FC" w:rsidRPr="0081104C" w14:paraId="1B9ABC56" w14:textId="77777777" w:rsidTr="007F025A">
        <w:tc>
          <w:tcPr>
            <w:tcW w:w="6480" w:type="dxa"/>
          </w:tcPr>
          <w:p w14:paraId="1B9ABC54" w14:textId="77777777" w:rsidR="007362FC" w:rsidRPr="0081104C" w:rsidRDefault="007362FC" w:rsidP="0089445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B9ABC55" w14:textId="77777777" w:rsidR="007362FC" w:rsidRPr="0081104C" w:rsidRDefault="007362FC" w:rsidP="0089445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1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62FC" w:rsidRPr="0081104C" w14:paraId="1B9ABC59" w14:textId="77777777" w:rsidTr="007F025A">
        <w:tc>
          <w:tcPr>
            <w:tcW w:w="6480" w:type="dxa"/>
          </w:tcPr>
          <w:p w14:paraId="1B9ABC57" w14:textId="77777777" w:rsidR="007362FC" w:rsidRPr="0081104C" w:rsidRDefault="007362FC" w:rsidP="0089445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B9ABC58" w14:textId="77777777" w:rsidR="007362FC" w:rsidRPr="0081104C" w:rsidRDefault="007362FC" w:rsidP="008944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4D1F3F" w:rsidRPr="0081104C">
              <w:rPr>
                <w:rFonts w:ascii="Angsana New" w:hAnsi="Angsana New"/>
                <w:sz w:val="32"/>
                <w:szCs w:val="32"/>
              </w:rPr>
              <w:t xml:space="preserve">                                        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81104C" w14:paraId="1B9ABC5D" w14:textId="77777777" w:rsidTr="007F025A">
        <w:tc>
          <w:tcPr>
            <w:tcW w:w="6480" w:type="dxa"/>
          </w:tcPr>
          <w:p w14:paraId="1B9ABC5A" w14:textId="77777777" w:rsidR="009E4CA5" w:rsidRPr="0081104C" w:rsidRDefault="009E4CA5" w:rsidP="0089445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B9ABC5B" w14:textId="77777777" w:rsidR="009E4CA5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  <w:vAlign w:val="bottom"/>
          </w:tcPr>
          <w:p w14:paraId="1B9ABC5C" w14:textId="77777777" w:rsidR="009E4CA5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11F14" w:rsidRPr="0081104C" w14:paraId="1B9ABC61" w14:textId="77777777" w:rsidTr="007F025A">
        <w:tc>
          <w:tcPr>
            <w:tcW w:w="6480" w:type="dxa"/>
          </w:tcPr>
          <w:p w14:paraId="1B9ABC5E" w14:textId="77777777" w:rsidR="00211F14" w:rsidRPr="0081104C" w:rsidRDefault="00211F14" w:rsidP="0089445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1B9ABC5F" w14:textId="77777777" w:rsidR="00211F14" w:rsidRPr="0081104C" w:rsidRDefault="0060447C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589,781</w:t>
            </w:r>
          </w:p>
        </w:tc>
        <w:tc>
          <w:tcPr>
            <w:tcW w:w="1350" w:type="dxa"/>
          </w:tcPr>
          <w:p w14:paraId="1B9ABC60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25,401</w:t>
            </w:r>
          </w:p>
        </w:tc>
      </w:tr>
      <w:tr w:rsidR="00211F14" w:rsidRPr="0081104C" w14:paraId="1B9ABC65" w14:textId="77777777" w:rsidTr="00C0358A">
        <w:tc>
          <w:tcPr>
            <w:tcW w:w="6480" w:type="dxa"/>
          </w:tcPr>
          <w:p w14:paraId="1B9ABC62" w14:textId="77777777" w:rsidR="00211F14" w:rsidRPr="0081104C" w:rsidRDefault="00211F14" w:rsidP="0089445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</w:tcPr>
          <w:p w14:paraId="1B9ABC63" w14:textId="77777777" w:rsidR="00211F14" w:rsidRPr="0081104C" w:rsidRDefault="0060447C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B9ABC64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565,705</w:t>
            </w:r>
          </w:p>
        </w:tc>
      </w:tr>
      <w:tr w:rsidR="00211F14" w:rsidRPr="0081104C" w14:paraId="1B9ABC69" w14:textId="77777777" w:rsidTr="00C0358A">
        <w:tc>
          <w:tcPr>
            <w:tcW w:w="6480" w:type="dxa"/>
          </w:tcPr>
          <w:p w14:paraId="1B9ABC66" w14:textId="77777777" w:rsidR="00211F14" w:rsidRPr="0081104C" w:rsidRDefault="00211F14" w:rsidP="0089445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350" w:type="dxa"/>
          </w:tcPr>
          <w:p w14:paraId="1B9ABC67" w14:textId="77777777" w:rsidR="00211F14" w:rsidRPr="0081104C" w:rsidRDefault="0060447C" w:rsidP="00894457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(2,636)</w:t>
            </w:r>
          </w:p>
        </w:tc>
        <w:tc>
          <w:tcPr>
            <w:tcW w:w="1350" w:type="dxa"/>
          </w:tcPr>
          <w:p w14:paraId="1B9ABC68" w14:textId="77777777" w:rsidR="00211F14" w:rsidRPr="0081104C" w:rsidRDefault="00211F14" w:rsidP="00894457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(1,325)</w:t>
            </w:r>
          </w:p>
        </w:tc>
      </w:tr>
      <w:tr w:rsidR="00211F14" w:rsidRPr="0081104C" w14:paraId="1B9ABC6D" w14:textId="77777777" w:rsidTr="00C0358A">
        <w:tc>
          <w:tcPr>
            <w:tcW w:w="6480" w:type="dxa"/>
          </w:tcPr>
          <w:p w14:paraId="1B9ABC6A" w14:textId="77777777" w:rsidR="00211F14" w:rsidRPr="0081104C" w:rsidRDefault="00211F14" w:rsidP="0089445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1B9ABC6B" w14:textId="77777777" w:rsidR="00211F14" w:rsidRPr="0081104C" w:rsidRDefault="0060447C" w:rsidP="0089445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587,145</w:t>
            </w:r>
          </w:p>
        </w:tc>
        <w:tc>
          <w:tcPr>
            <w:tcW w:w="1350" w:type="dxa"/>
          </w:tcPr>
          <w:p w14:paraId="1B9ABC6C" w14:textId="77777777" w:rsidR="00211F14" w:rsidRPr="0081104C" w:rsidRDefault="00211F14" w:rsidP="0089445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589,781</w:t>
            </w:r>
          </w:p>
        </w:tc>
      </w:tr>
    </w:tbl>
    <w:p w14:paraId="1B9ABC6E" w14:textId="77777777" w:rsidR="007362FC" w:rsidRPr="0081104C" w:rsidRDefault="007362FC" w:rsidP="00894457">
      <w:pPr>
        <w:tabs>
          <w:tab w:val="left" w:pos="2160"/>
          <w:tab w:val="center" w:pos="6840"/>
          <w:tab w:val="center" w:pos="82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22"/>
          <w:szCs w:val="2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1B9ABC6F" w14:textId="77777777" w:rsidR="00672F36" w:rsidRPr="0081104C" w:rsidRDefault="004649BB" w:rsidP="008944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2</w:t>
      </w:r>
      <w:r w:rsidR="00D24E90" w:rsidRPr="0081104C">
        <w:rPr>
          <w:rFonts w:ascii="Angsana New" w:hAnsi="Angsana New"/>
          <w:b/>
          <w:bCs/>
          <w:sz w:val="32"/>
          <w:szCs w:val="32"/>
        </w:rPr>
        <w:t>7</w:t>
      </w:r>
      <w:r w:rsidR="00672F36" w:rsidRPr="0081104C">
        <w:rPr>
          <w:rFonts w:ascii="Angsana New" w:hAnsi="Angsana New"/>
          <w:b/>
          <w:bCs/>
          <w:sz w:val="32"/>
          <w:szCs w:val="32"/>
        </w:rPr>
        <w:t>.</w:t>
      </w:r>
      <w:r w:rsidR="00672F36" w:rsidRPr="0081104C">
        <w:rPr>
          <w:rFonts w:ascii="Angsana New" w:hAnsi="Angsana New"/>
          <w:b/>
          <w:bCs/>
          <w:sz w:val="32"/>
          <w:szCs w:val="32"/>
        </w:rPr>
        <w:tab/>
      </w:r>
      <w:r w:rsidR="00672F36" w:rsidRPr="0081104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B9ABC70" w14:textId="77777777" w:rsidR="00672F36" w:rsidRPr="0081104C" w:rsidRDefault="00672F36" w:rsidP="00894457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81104C">
        <w:rPr>
          <w:rFonts w:ascii="Angsana New" w:hAnsi="Angsana New"/>
          <w:sz w:val="32"/>
          <w:szCs w:val="32"/>
        </w:rPr>
        <w:t xml:space="preserve">116 </w:t>
      </w:r>
      <w:r w:rsidRPr="0081104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1104C">
        <w:rPr>
          <w:rFonts w:ascii="Angsana New" w:hAnsi="Angsana New"/>
          <w:sz w:val="32"/>
          <w:szCs w:val="32"/>
        </w:rPr>
        <w:t>2535</w:t>
      </w:r>
      <w:r w:rsidRPr="0081104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56DE6" w:rsidRPr="0081104C">
        <w:rPr>
          <w:rFonts w:ascii="Angsana New" w:hAnsi="Angsana New"/>
          <w:sz w:val="32"/>
          <w:szCs w:val="32"/>
        </w:rPr>
        <w:t>5</w:t>
      </w:r>
      <w:r w:rsidRPr="0081104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1104C">
        <w:rPr>
          <w:rFonts w:ascii="Angsana New" w:hAnsi="Angsana New"/>
          <w:sz w:val="32"/>
          <w:szCs w:val="32"/>
        </w:rPr>
        <w:t xml:space="preserve">10 </w:t>
      </w:r>
      <w:r w:rsidRPr="0081104C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p w14:paraId="1B9ABC71" w14:textId="77777777" w:rsidR="005E29A1" w:rsidRPr="0081104C" w:rsidRDefault="00CF048A" w:rsidP="00894457">
      <w:pPr>
        <w:spacing w:before="12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81104C">
        <w:rPr>
          <w:rFonts w:ascii="Angsana New" w:hAnsi="Angsana New"/>
          <w:sz w:val="32"/>
          <w:szCs w:val="32"/>
        </w:rPr>
        <w:t>256</w:t>
      </w:r>
      <w:r w:rsidR="003961B6" w:rsidRPr="0081104C">
        <w:rPr>
          <w:rFonts w:ascii="Angsana New" w:hAnsi="Angsana New"/>
          <w:sz w:val="32"/>
          <w:szCs w:val="32"/>
        </w:rPr>
        <w:t>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บริษัทฯได้จัดสรรสำรองตามกฎหมายเป็นจำนวนเงิน </w:t>
      </w:r>
      <w:r w:rsidR="003961B6" w:rsidRPr="0081104C">
        <w:rPr>
          <w:rFonts w:ascii="Angsana New" w:hAnsi="Angsana New"/>
          <w:sz w:val="32"/>
          <w:szCs w:val="32"/>
        </w:rPr>
        <w:t>3.7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</w:t>
      </w:r>
      <w:r w:rsidR="003961B6" w:rsidRPr="0081104C">
        <w:rPr>
          <w:rFonts w:ascii="Angsana New" w:hAnsi="Angsana New"/>
          <w:sz w:val="32"/>
          <w:szCs w:val="32"/>
        </w:rPr>
        <w:t xml:space="preserve"> (</w:t>
      </w:r>
      <w:r w:rsidR="00921259" w:rsidRPr="0081104C">
        <w:rPr>
          <w:rFonts w:ascii="Angsana New" w:hAnsi="Angsana New"/>
          <w:sz w:val="32"/>
          <w:szCs w:val="32"/>
          <w:cs/>
        </w:rPr>
        <w:t xml:space="preserve">ปี </w:t>
      </w:r>
      <w:r w:rsidR="004649BB" w:rsidRPr="0081104C">
        <w:rPr>
          <w:rFonts w:ascii="Angsana New" w:hAnsi="Angsana New"/>
          <w:sz w:val="32"/>
          <w:szCs w:val="32"/>
        </w:rPr>
        <w:t>2562</w:t>
      </w:r>
      <w:r w:rsidR="003961B6" w:rsidRPr="0081104C">
        <w:rPr>
          <w:rFonts w:ascii="Angsana New" w:hAnsi="Angsana New"/>
          <w:sz w:val="32"/>
          <w:szCs w:val="32"/>
        </w:rPr>
        <w:t xml:space="preserve">: </w:t>
      </w:r>
      <w:r w:rsidR="004649BB" w:rsidRPr="0081104C">
        <w:rPr>
          <w:rFonts w:ascii="Angsana New" w:hAnsi="Angsana New"/>
          <w:sz w:val="32"/>
          <w:szCs w:val="32"/>
        </w:rPr>
        <w:t>4</w:t>
      </w:r>
      <w:r w:rsidR="003961B6" w:rsidRPr="0081104C">
        <w:rPr>
          <w:rFonts w:ascii="Angsana New" w:hAnsi="Angsana New"/>
          <w:sz w:val="32"/>
          <w:szCs w:val="32"/>
          <w:cs/>
        </w:rPr>
        <w:t>.</w:t>
      </w:r>
      <w:r w:rsidR="004649BB" w:rsidRPr="0081104C">
        <w:rPr>
          <w:rFonts w:ascii="Angsana New" w:hAnsi="Angsana New"/>
          <w:sz w:val="32"/>
          <w:szCs w:val="32"/>
        </w:rPr>
        <w:t>5</w:t>
      </w:r>
      <w:r w:rsidR="003961B6" w:rsidRPr="0081104C">
        <w:rPr>
          <w:rFonts w:ascii="Angsana New" w:hAnsi="Angsana New"/>
          <w:sz w:val="32"/>
          <w:szCs w:val="32"/>
          <w:cs/>
        </w:rPr>
        <w:t xml:space="preserve"> ล้านบาท</w:t>
      </w:r>
      <w:r w:rsidR="003961B6" w:rsidRPr="0081104C">
        <w:rPr>
          <w:rFonts w:ascii="Angsana New" w:hAnsi="Angsana New"/>
          <w:sz w:val="32"/>
          <w:szCs w:val="32"/>
        </w:rPr>
        <w:t>)</w:t>
      </w:r>
    </w:p>
    <w:p w14:paraId="1B9ABC72" w14:textId="77777777" w:rsidR="00672F36" w:rsidRPr="0081104C" w:rsidRDefault="004649BB" w:rsidP="00894457">
      <w:pPr>
        <w:tabs>
          <w:tab w:val="left" w:pos="900"/>
          <w:tab w:val="left" w:pos="1440"/>
          <w:tab w:val="left" w:pos="1800"/>
          <w:tab w:val="decimal" w:pos="7740"/>
        </w:tabs>
        <w:spacing w:before="120" w:after="120"/>
        <w:ind w:left="562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24E90" w:rsidRPr="0081104C">
        <w:rPr>
          <w:rFonts w:ascii="Angsana New" w:hAnsi="Angsana New"/>
          <w:b/>
          <w:bCs/>
          <w:sz w:val="32"/>
          <w:szCs w:val="32"/>
        </w:rPr>
        <w:t>8</w:t>
      </w:r>
      <w:r w:rsidR="00672F36" w:rsidRPr="0081104C">
        <w:rPr>
          <w:rFonts w:ascii="Angsana New" w:hAnsi="Angsana New"/>
          <w:b/>
          <w:bCs/>
          <w:sz w:val="32"/>
          <w:szCs w:val="32"/>
        </w:rPr>
        <w:t>.</w:t>
      </w:r>
      <w:r w:rsidR="00672F36" w:rsidRPr="0081104C">
        <w:rPr>
          <w:rFonts w:ascii="Angsana New" w:hAnsi="Angsana New"/>
          <w:b/>
          <w:bCs/>
          <w:sz w:val="32"/>
          <w:szCs w:val="32"/>
        </w:rPr>
        <w:tab/>
      </w:r>
      <w:r w:rsidR="00672F36" w:rsidRPr="0081104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B9ABC73" w14:textId="77777777" w:rsidR="00672F36" w:rsidRPr="0081104C" w:rsidRDefault="00672F36" w:rsidP="008944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  <w:r w:rsidRPr="0081104C">
        <w:rPr>
          <w:rFonts w:ascii="Angsana New" w:hAnsi="Angsana New"/>
          <w:sz w:val="28"/>
          <w:szCs w:val="28"/>
        </w:rPr>
        <w:t xml:space="preserve">     </w:t>
      </w:r>
    </w:p>
    <w:p w14:paraId="1B9ABC74" w14:textId="77777777" w:rsidR="00672F36" w:rsidRPr="0081104C" w:rsidRDefault="00672F36" w:rsidP="00894457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81104C">
        <w:rPr>
          <w:rFonts w:ascii="Angsana New" w:hAnsi="Angsana New"/>
          <w:sz w:val="28"/>
          <w:szCs w:val="28"/>
        </w:rPr>
        <w:tab/>
      </w:r>
      <w:r w:rsidRPr="0081104C">
        <w:rPr>
          <w:rFonts w:ascii="Angsana New" w:hAnsi="Angsana New"/>
          <w:sz w:val="28"/>
          <w:szCs w:val="28"/>
        </w:rPr>
        <w:tab/>
      </w:r>
      <w:r w:rsidRPr="0081104C">
        <w:rPr>
          <w:rFonts w:ascii="Angsana New" w:hAnsi="Angsana New"/>
          <w:sz w:val="28"/>
          <w:szCs w:val="28"/>
        </w:rPr>
        <w:tab/>
      </w:r>
      <w:r w:rsidRPr="0081104C">
        <w:rPr>
          <w:rFonts w:ascii="Angsana New" w:hAnsi="Angsana New"/>
          <w:sz w:val="28"/>
          <w:szCs w:val="28"/>
        </w:rPr>
        <w:tab/>
      </w:r>
      <w:r w:rsidRPr="0081104C">
        <w:rPr>
          <w:rFonts w:ascii="Angsana New" w:hAnsi="Angsana New"/>
        </w:rPr>
        <w:tab/>
      </w:r>
      <w:r w:rsidRPr="0081104C">
        <w:rPr>
          <w:rFonts w:ascii="Angsana New" w:hAnsi="Angsana New"/>
        </w:rPr>
        <w:tab/>
      </w:r>
      <w:r w:rsidRPr="0081104C">
        <w:rPr>
          <w:rFonts w:ascii="Angsana New" w:hAnsi="Angsana New"/>
        </w:rPr>
        <w:tab/>
      </w:r>
      <w:r w:rsidRPr="0081104C">
        <w:rPr>
          <w:rFonts w:ascii="Angsana New" w:hAnsi="Angsana New"/>
        </w:rPr>
        <w:tab/>
      </w:r>
      <w:r w:rsidRPr="0081104C">
        <w:rPr>
          <w:rFonts w:ascii="Angsana New" w:hAnsi="Angsana New"/>
        </w:rPr>
        <w:tab/>
      </w:r>
      <w:r w:rsidRPr="0081104C">
        <w:rPr>
          <w:rFonts w:ascii="Angsana New" w:hAnsi="Angsana New"/>
        </w:rPr>
        <w:tab/>
      </w:r>
      <w:r w:rsidRPr="0081104C">
        <w:rPr>
          <w:rFonts w:ascii="Angsana New" w:hAnsi="Angsana New"/>
          <w:sz w:val="28"/>
          <w:szCs w:val="28"/>
        </w:rPr>
        <w:tab/>
        <w:t xml:space="preserve">     (</w:t>
      </w:r>
      <w:r w:rsidRPr="0081104C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672F36" w:rsidRPr="0081104C" w14:paraId="1B9ABC78" w14:textId="77777777" w:rsidTr="007F025A">
        <w:tc>
          <w:tcPr>
            <w:tcW w:w="3960" w:type="dxa"/>
            <w:vAlign w:val="bottom"/>
          </w:tcPr>
          <w:p w14:paraId="1B9ABC75" w14:textId="77777777" w:rsidR="00672F36" w:rsidRPr="0081104C" w:rsidRDefault="00672F36" w:rsidP="008944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B9ABC76" w14:textId="77777777" w:rsidR="00672F36" w:rsidRPr="0081104C" w:rsidRDefault="00672F36" w:rsidP="0089445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B9ABC77" w14:textId="77777777" w:rsidR="00672F36" w:rsidRPr="0081104C" w:rsidRDefault="00672F36" w:rsidP="0089445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0C57" w:rsidRPr="0081104C" w14:paraId="1B9ABC7E" w14:textId="77777777" w:rsidTr="007F025A">
        <w:trPr>
          <w:trHeight w:val="293"/>
        </w:trPr>
        <w:tc>
          <w:tcPr>
            <w:tcW w:w="3960" w:type="dxa"/>
            <w:vAlign w:val="bottom"/>
          </w:tcPr>
          <w:p w14:paraId="1B9ABC79" w14:textId="77777777" w:rsidR="00E40C57" w:rsidRPr="0081104C" w:rsidRDefault="00E40C57" w:rsidP="008944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B9ABC7A" w14:textId="77777777" w:rsidR="00E40C57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6" w:type="dxa"/>
            <w:vAlign w:val="bottom"/>
          </w:tcPr>
          <w:p w14:paraId="1B9ABC7B" w14:textId="77777777" w:rsidR="00E40C57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6" w:type="dxa"/>
            <w:vAlign w:val="bottom"/>
          </w:tcPr>
          <w:p w14:paraId="1B9ABC7C" w14:textId="77777777" w:rsidR="00E40C57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6" w:type="dxa"/>
            <w:vAlign w:val="bottom"/>
          </w:tcPr>
          <w:p w14:paraId="1B9ABC7D" w14:textId="77777777" w:rsidR="00E40C57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211F14" w:rsidRPr="0081104C" w14:paraId="1B9ABC84" w14:textId="77777777" w:rsidTr="007F025A">
        <w:tc>
          <w:tcPr>
            <w:tcW w:w="3960" w:type="dxa"/>
            <w:shd w:val="clear" w:color="auto" w:fill="auto"/>
          </w:tcPr>
          <w:p w14:paraId="1B9ABC7F" w14:textId="77777777" w:rsidR="00211F14" w:rsidRPr="0081104C" w:rsidRDefault="00211F14" w:rsidP="00894457">
            <w:pPr>
              <w:ind w:left="162" w:right="7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ค่าจ้างผู้รับเหมาช่วง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0" w14:textId="77777777" w:rsidR="00211F14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</w:t>
            </w:r>
            <w:r w:rsidR="00146FB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842</w:t>
            </w:r>
            <w:r w:rsidR="00146FB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1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869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2" w14:textId="77777777" w:rsidR="00211F14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</w:t>
            </w:r>
            <w:r w:rsidR="00146FB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848</w:t>
            </w:r>
            <w:r w:rsidR="00146FB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3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867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211F14" w:rsidRPr="0081104C" w14:paraId="1B9ABC8A" w14:textId="77777777" w:rsidTr="007F025A">
        <w:tc>
          <w:tcPr>
            <w:tcW w:w="3960" w:type="dxa"/>
            <w:shd w:val="clear" w:color="auto" w:fill="auto"/>
          </w:tcPr>
          <w:p w14:paraId="1B9ABC85" w14:textId="77777777" w:rsidR="00211F14" w:rsidRPr="0081104C" w:rsidRDefault="00211F14" w:rsidP="00894457">
            <w:pPr>
              <w:ind w:left="162" w:right="7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6" w14:textId="77777777" w:rsidR="00211F14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146FB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109</w:t>
            </w:r>
            <w:r w:rsidR="00146FB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7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844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8" w14:textId="77777777" w:rsidR="00211F14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146FB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109</w:t>
            </w:r>
            <w:r w:rsidR="00146FB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9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838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541</w:t>
            </w:r>
          </w:p>
        </w:tc>
      </w:tr>
      <w:tr w:rsidR="00211F14" w:rsidRPr="0081104C" w14:paraId="1B9ABC90" w14:textId="77777777" w:rsidTr="007F025A">
        <w:tc>
          <w:tcPr>
            <w:tcW w:w="3960" w:type="dxa"/>
            <w:shd w:val="clear" w:color="auto" w:fill="auto"/>
          </w:tcPr>
          <w:p w14:paraId="1B9ABC8B" w14:textId="77777777" w:rsidR="00211F14" w:rsidRPr="0081104C" w:rsidRDefault="00211F14" w:rsidP="00894457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C" w14:textId="77777777" w:rsidR="00211F14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146FB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376</w:t>
            </w:r>
            <w:r w:rsidR="008B2749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D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1,685,850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E" w14:textId="77777777" w:rsidR="00211F14" w:rsidRPr="0081104C" w:rsidRDefault="004649BB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</w:t>
            </w:r>
            <w:r w:rsidR="00146FB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314</w:t>
            </w:r>
            <w:r w:rsidR="00146FB6" w:rsidRPr="0081104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8F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1,674,716</w:t>
            </w:r>
          </w:p>
        </w:tc>
      </w:tr>
      <w:tr w:rsidR="00211F14" w:rsidRPr="0081104C" w14:paraId="1B9ABC96" w14:textId="77777777" w:rsidTr="007F025A">
        <w:tc>
          <w:tcPr>
            <w:tcW w:w="3960" w:type="dxa"/>
            <w:shd w:val="clear" w:color="auto" w:fill="auto"/>
          </w:tcPr>
          <w:p w14:paraId="1B9ABC91" w14:textId="77777777" w:rsidR="00211F14" w:rsidRPr="0081104C" w:rsidRDefault="00211F14" w:rsidP="00894457">
            <w:pPr>
              <w:ind w:left="162" w:right="7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92" w14:textId="7C12A3B1" w:rsidR="00211F14" w:rsidRPr="0081104C" w:rsidRDefault="00922929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204,823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93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216,329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94" w14:textId="756764B2" w:rsidR="00211F14" w:rsidRPr="0081104C" w:rsidRDefault="00922929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ABC95" w14:textId="77777777" w:rsidR="00211F14" w:rsidRPr="0081104C" w:rsidRDefault="00211F14" w:rsidP="0089445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214,779</w:t>
            </w:r>
          </w:p>
        </w:tc>
      </w:tr>
    </w:tbl>
    <w:p w14:paraId="1B9ABC97" w14:textId="77777777" w:rsidR="000352C8" w:rsidRPr="0081104C" w:rsidRDefault="00D24E90" w:rsidP="00894457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29</w:t>
      </w:r>
      <w:r w:rsidR="00C52303" w:rsidRPr="0081104C">
        <w:rPr>
          <w:rFonts w:ascii="Angsana New" w:hAnsi="Angsana New"/>
          <w:b/>
          <w:bCs/>
          <w:sz w:val="32"/>
          <w:szCs w:val="32"/>
        </w:rPr>
        <w:t>.</w:t>
      </w:r>
      <w:r w:rsidR="00C52303" w:rsidRPr="0081104C">
        <w:rPr>
          <w:rFonts w:ascii="Angsana New" w:hAnsi="Angsana New"/>
          <w:b/>
          <w:bCs/>
          <w:sz w:val="32"/>
          <w:szCs w:val="32"/>
        </w:rPr>
        <w:tab/>
      </w:r>
      <w:r w:rsidR="000352C8" w:rsidRPr="0081104C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="000352C8" w:rsidRPr="0081104C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352C8" w:rsidRPr="0081104C" w14:paraId="1B9ABC99" w14:textId="77777777" w:rsidTr="000352C8">
        <w:tc>
          <w:tcPr>
            <w:tcW w:w="9180" w:type="dxa"/>
            <w:gridSpan w:val="5"/>
          </w:tcPr>
          <w:p w14:paraId="1B9ABC98" w14:textId="77777777" w:rsidR="000352C8" w:rsidRPr="0081104C" w:rsidRDefault="000352C8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352C8" w:rsidRPr="0081104C" w14:paraId="1B9ABC9D" w14:textId="77777777" w:rsidTr="000352C8">
        <w:tc>
          <w:tcPr>
            <w:tcW w:w="3960" w:type="dxa"/>
            <w:vAlign w:val="bottom"/>
          </w:tcPr>
          <w:p w14:paraId="1B9ABC9A" w14:textId="77777777" w:rsidR="000352C8" w:rsidRPr="0081104C" w:rsidRDefault="000352C8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B9ABC9B" w14:textId="77777777" w:rsidR="000352C8" w:rsidRPr="0081104C" w:rsidRDefault="000352C8" w:rsidP="008944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B9ABC9C" w14:textId="77777777" w:rsidR="000352C8" w:rsidRPr="0081104C" w:rsidRDefault="000352C8" w:rsidP="008944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2C8" w:rsidRPr="0081104C" w14:paraId="1B9ABCA3" w14:textId="77777777" w:rsidTr="000352C8">
        <w:tc>
          <w:tcPr>
            <w:tcW w:w="3960" w:type="dxa"/>
          </w:tcPr>
          <w:p w14:paraId="1B9ABC9E" w14:textId="77777777" w:rsidR="000352C8" w:rsidRPr="0081104C" w:rsidRDefault="000352C8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B9ABC9F" w14:textId="77777777" w:rsidR="000352C8" w:rsidRPr="0081104C" w:rsidRDefault="000352C8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1B9ABCA0" w14:textId="77777777" w:rsidR="000352C8" w:rsidRPr="0081104C" w:rsidRDefault="000352C8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</w:tcPr>
          <w:p w14:paraId="1B9ABCA1" w14:textId="77777777" w:rsidR="000352C8" w:rsidRPr="0081104C" w:rsidRDefault="000352C8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1B9ABCA2" w14:textId="77777777" w:rsidR="000352C8" w:rsidRPr="0081104C" w:rsidRDefault="000352C8" w:rsidP="00894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1104C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D321DC" w:rsidRPr="0081104C" w14:paraId="1B9ABCA9" w14:textId="77777777" w:rsidTr="000352C8">
        <w:tc>
          <w:tcPr>
            <w:tcW w:w="3960" w:type="dxa"/>
          </w:tcPr>
          <w:p w14:paraId="1B9ABCA4" w14:textId="77777777" w:rsidR="00D321DC" w:rsidRPr="0081104C" w:rsidRDefault="00D321DC" w:rsidP="00D32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ดอกเบี้ยข</w:t>
            </w:r>
            <w:r w:rsidRPr="0081104C">
              <w:rPr>
                <w:rFonts w:ascii="Angsana New" w:hAnsi="Angsana New" w:hint="cs"/>
                <w:sz w:val="28"/>
                <w:szCs w:val="28"/>
                <w:cs/>
              </w:rPr>
              <w:t>อง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05" w:type="dxa"/>
            <w:vAlign w:val="bottom"/>
          </w:tcPr>
          <w:p w14:paraId="1B9ABCA5" w14:textId="77777777" w:rsidR="00D321DC" w:rsidRPr="0081104C" w:rsidRDefault="00D321DC" w:rsidP="00D321D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11,101</w:t>
            </w:r>
          </w:p>
        </w:tc>
        <w:tc>
          <w:tcPr>
            <w:tcW w:w="1305" w:type="dxa"/>
            <w:vAlign w:val="bottom"/>
          </w:tcPr>
          <w:p w14:paraId="1B9ABCA6" w14:textId="24816421" w:rsidR="00D321DC" w:rsidRPr="0081104C" w:rsidRDefault="00D321DC" w:rsidP="00D321D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7,403</w:t>
            </w:r>
          </w:p>
        </w:tc>
        <w:tc>
          <w:tcPr>
            <w:tcW w:w="1305" w:type="dxa"/>
            <w:vAlign w:val="bottom"/>
          </w:tcPr>
          <w:p w14:paraId="1B9ABCA7" w14:textId="796EDC75" w:rsidR="00D321DC" w:rsidRPr="0081104C" w:rsidRDefault="00D321DC" w:rsidP="00D321D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11,362</w:t>
            </w:r>
          </w:p>
        </w:tc>
        <w:tc>
          <w:tcPr>
            <w:tcW w:w="1305" w:type="dxa"/>
            <w:vAlign w:val="bottom"/>
          </w:tcPr>
          <w:p w14:paraId="1B9ABCA8" w14:textId="77777777" w:rsidR="00D321DC" w:rsidRPr="0081104C" w:rsidRDefault="00D321DC" w:rsidP="00D321D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8,145</w:t>
            </w:r>
          </w:p>
        </w:tc>
      </w:tr>
      <w:tr w:rsidR="00D321DC" w:rsidRPr="0081104C" w14:paraId="1B9ABCAF" w14:textId="77777777" w:rsidTr="000352C8">
        <w:tc>
          <w:tcPr>
            <w:tcW w:w="3960" w:type="dxa"/>
          </w:tcPr>
          <w:p w14:paraId="1B9ABCAA" w14:textId="77777777" w:rsidR="00D321DC" w:rsidRPr="0081104C" w:rsidRDefault="00D321DC" w:rsidP="00D32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ดอกเบี้ยของหนี้สิน</w:t>
            </w:r>
            <w:r w:rsidRPr="0081104C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1B9ABCAB" w14:textId="77777777" w:rsidR="00D321DC" w:rsidRPr="0081104C" w:rsidRDefault="00D321DC" w:rsidP="00D321D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8,594</w:t>
            </w:r>
          </w:p>
        </w:tc>
        <w:tc>
          <w:tcPr>
            <w:tcW w:w="1305" w:type="dxa"/>
            <w:vAlign w:val="bottom"/>
          </w:tcPr>
          <w:p w14:paraId="1B9ABCAC" w14:textId="5DA4828E" w:rsidR="00D321DC" w:rsidRPr="0081104C" w:rsidRDefault="00D321DC" w:rsidP="00D321D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10,925</w:t>
            </w:r>
          </w:p>
        </w:tc>
        <w:tc>
          <w:tcPr>
            <w:tcW w:w="1305" w:type="dxa"/>
            <w:vAlign w:val="bottom"/>
          </w:tcPr>
          <w:p w14:paraId="1B9ABCAD" w14:textId="51285E09" w:rsidR="00D321DC" w:rsidRPr="0081104C" w:rsidRDefault="00D321DC" w:rsidP="00D321D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8,390</w:t>
            </w:r>
          </w:p>
        </w:tc>
        <w:tc>
          <w:tcPr>
            <w:tcW w:w="1305" w:type="dxa"/>
            <w:vAlign w:val="bottom"/>
          </w:tcPr>
          <w:p w14:paraId="1B9ABCAE" w14:textId="77777777" w:rsidR="00D321DC" w:rsidRPr="0081104C" w:rsidRDefault="00D321DC" w:rsidP="00D321D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10,925</w:t>
            </w:r>
          </w:p>
        </w:tc>
      </w:tr>
      <w:tr w:rsidR="00D321DC" w:rsidRPr="0081104C" w14:paraId="1B9ABCB5" w14:textId="77777777" w:rsidTr="000352C8">
        <w:tc>
          <w:tcPr>
            <w:tcW w:w="3960" w:type="dxa"/>
          </w:tcPr>
          <w:p w14:paraId="1B9ABCB0" w14:textId="77777777" w:rsidR="00D321DC" w:rsidRPr="0081104C" w:rsidRDefault="00D321DC" w:rsidP="00D32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1B9ABCB1" w14:textId="77777777" w:rsidR="00D321DC" w:rsidRPr="0081104C" w:rsidRDefault="00D321DC" w:rsidP="00D321D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3,807</w:t>
            </w:r>
          </w:p>
        </w:tc>
        <w:tc>
          <w:tcPr>
            <w:tcW w:w="1305" w:type="dxa"/>
            <w:vAlign w:val="bottom"/>
          </w:tcPr>
          <w:p w14:paraId="1B9ABCB2" w14:textId="7F2B7AAA" w:rsidR="00D321DC" w:rsidRPr="0081104C" w:rsidRDefault="00D321DC" w:rsidP="00D321D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3,177</w:t>
            </w:r>
          </w:p>
        </w:tc>
        <w:tc>
          <w:tcPr>
            <w:tcW w:w="1305" w:type="dxa"/>
            <w:vAlign w:val="bottom"/>
          </w:tcPr>
          <w:p w14:paraId="1B9ABCB3" w14:textId="3461A7A5" w:rsidR="00D321DC" w:rsidRPr="0081104C" w:rsidRDefault="00D321DC" w:rsidP="00D321D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3,548</w:t>
            </w:r>
          </w:p>
        </w:tc>
        <w:tc>
          <w:tcPr>
            <w:tcW w:w="1305" w:type="dxa"/>
            <w:vAlign w:val="bottom"/>
          </w:tcPr>
          <w:p w14:paraId="1B9ABCB4" w14:textId="77777777" w:rsidR="00D321DC" w:rsidRPr="0081104C" w:rsidRDefault="00D321DC" w:rsidP="00D321D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3,140</w:t>
            </w:r>
          </w:p>
        </w:tc>
      </w:tr>
      <w:tr w:rsidR="00D321DC" w:rsidRPr="0081104C" w14:paraId="1B9ABCBB" w14:textId="77777777" w:rsidTr="000352C8">
        <w:tc>
          <w:tcPr>
            <w:tcW w:w="3960" w:type="dxa"/>
          </w:tcPr>
          <w:p w14:paraId="1B9ABCB6" w14:textId="77777777" w:rsidR="00D321DC" w:rsidRPr="0081104C" w:rsidRDefault="00D321DC" w:rsidP="00D32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B9ABCB7" w14:textId="77777777" w:rsidR="00D321DC" w:rsidRPr="0081104C" w:rsidRDefault="00D321DC" w:rsidP="00D321D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23,502</w:t>
            </w:r>
          </w:p>
        </w:tc>
        <w:tc>
          <w:tcPr>
            <w:tcW w:w="1305" w:type="dxa"/>
            <w:vAlign w:val="bottom"/>
          </w:tcPr>
          <w:p w14:paraId="1B9ABCB8" w14:textId="244585E9" w:rsidR="00D321DC" w:rsidRPr="0081104C" w:rsidRDefault="00D321DC" w:rsidP="00D321D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21,505</w:t>
            </w:r>
          </w:p>
        </w:tc>
        <w:tc>
          <w:tcPr>
            <w:tcW w:w="1305" w:type="dxa"/>
            <w:vAlign w:val="bottom"/>
          </w:tcPr>
          <w:p w14:paraId="1B9ABCB9" w14:textId="5BE2841D" w:rsidR="00D321DC" w:rsidRPr="0081104C" w:rsidRDefault="00D321DC" w:rsidP="00D321D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23,300</w:t>
            </w:r>
          </w:p>
        </w:tc>
        <w:tc>
          <w:tcPr>
            <w:tcW w:w="1305" w:type="dxa"/>
            <w:vAlign w:val="bottom"/>
          </w:tcPr>
          <w:p w14:paraId="1B9ABCBA" w14:textId="77777777" w:rsidR="00D321DC" w:rsidRPr="0081104C" w:rsidRDefault="00D321DC" w:rsidP="00D321D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22,210</w:t>
            </w:r>
          </w:p>
        </w:tc>
      </w:tr>
    </w:tbl>
    <w:p w14:paraId="1B9ABCBC" w14:textId="0C698456" w:rsidR="00C52303" w:rsidRPr="0081104C" w:rsidRDefault="00D321DC" w:rsidP="00894457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0.</w:t>
      </w:r>
      <w:r w:rsidR="000352C8" w:rsidRPr="0081104C">
        <w:rPr>
          <w:rFonts w:ascii="Angsana New" w:hAnsi="Angsana New"/>
          <w:b/>
          <w:bCs/>
          <w:sz w:val="32"/>
          <w:szCs w:val="32"/>
        </w:rPr>
        <w:tab/>
      </w:r>
      <w:r w:rsidR="00C52303" w:rsidRPr="0081104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B9ABCBD" w14:textId="77777777" w:rsidR="00C52303" w:rsidRPr="0081104C" w:rsidRDefault="00C52303" w:rsidP="00894457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ab/>
      </w:r>
      <w:r w:rsidR="00F93884" w:rsidRPr="0081104C">
        <w:rPr>
          <w:rFonts w:ascii="Angsana New" w:hAnsi="Angsana New"/>
          <w:sz w:val="32"/>
          <w:szCs w:val="32"/>
          <w:cs/>
        </w:rPr>
        <w:t>ค่าใช้จ่าย</w:t>
      </w:r>
      <w:r w:rsidRPr="0081104C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9E4CA5" w:rsidRPr="0081104C">
        <w:rPr>
          <w:rFonts w:ascii="Angsana New" w:hAnsi="Angsana New"/>
          <w:sz w:val="32"/>
          <w:szCs w:val="32"/>
        </w:rPr>
        <w:t xml:space="preserve">31 </w:t>
      </w:r>
      <w:r w:rsidR="009E4CA5"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="009E4CA5" w:rsidRPr="0081104C">
        <w:rPr>
          <w:rFonts w:ascii="Angsana New" w:hAnsi="Angsana New"/>
          <w:sz w:val="32"/>
          <w:szCs w:val="32"/>
        </w:rPr>
        <w:t xml:space="preserve"> </w:t>
      </w:r>
      <w:r w:rsidR="009E4CA5" w:rsidRPr="0081104C">
        <w:rPr>
          <w:rFonts w:ascii="Angsana New" w:hAnsi="Angsana New"/>
          <w:sz w:val="32"/>
          <w:szCs w:val="32"/>
          <w:cs/>
        </w:rPr>
        <w:t xml:space="preserve">และ 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C52303" w:rsidRPr="0081104C" w14:paraId="1B9ABCBF" w14:textId="77777777" w:rsidTr="007F025A">
        <w:tc>
          <w:tcPr>
            <w:tcW w:w="9180" w:type="dxa"/>
            <w:gridSpan w:val="5"/>
            <w:vAlign w:val="bottom"/>
          </w:tcPr>
          <w:p w14:paraId="1B9ABCBE" w14:textId="77777777" w:rsidR="00C52303" w:rsidRPr="0081104C" w:rsidRDefault="00C52303" w:rsidP="0089445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2303" w:rsidRPr="0081104C" w14:paraId="1B9ABCC3" w14:textId="77777777" w:rsidTr="007F025A">
        <w:tc>
          <w:tcPr>
            <w:tcW w:w="3960" w:type="dxa"/>
            <w:vAlign w:val="bottom"/>
          </w:tcPr>
          <w:p w14:paraId="1B9ABCC0" w14:textId="77777777" w:rsidR="00C52303" w:rsidRPr="0081104C" w:rsidRDefault="00C52303" w:rsidP="0089445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B9ABCC1" w14:textId="77777777" w:rsidR="00C52303" w:rsidRPr="0081104C" w:rsidRDefault="00C52303" w:rsidP="0089445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B9ABCC2" w14:textId="77777777" w:rsidR="00C52303" w:rsidRPr="0081104C" w:rsidRDefault="00C52303" w:rsidP="0089445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A5" w:rsidRPr="0081104C" w14:paraId="1B9ABCC9" w14:textId="77777777" w:rsidTr="007F025A">
        <w:tc>
          <w:tcPr>
            <w:tcW w:w="3960" w:type="dxa"/>
            <w:vAlign w:val="bottom"/>
          </w:tcPr>
          <w:p w14:paraId="1B9ABCC4" w14:textId="77777777" w:rsidR="009E4CA5" w:rsidRPr="0081104C" w:rsidRDefault="009E4CA5" w:rsidP="0089445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B9ABCC5" w14:textId="77777777" w:rsidR="009E4CA5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14:paraId="1B9ABCC6" w14:textId="77777777" w:rsidR="009E4CA5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14:paraId="1B9ABCC7" w14:textId="77777777" w:rsidR="009E4CA5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14:paraId="1B9ABCC8" w14:textId="77777777" w:rsidR="009E4CA5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2A69C0" w:rsidRPr="0081104C" w14:paraId="1B9ABCCF" w14:textId="77777777" w:rsidTr="00AC62E1">
        <w:tc>
          <w:tcPr>
            <w:tcW w:w="3960" w:type="dxa"/>
            <w:vAlign w:val="bottom"/>
          </w:tcPr>
          <w:p w14:paraId="1B9ABCCA" w14:textId="77777777" w:rsidR="002A69C0" w:rsidRPr="0081104C" w:rsidRDefault="002A69C0" w:rsidP="00894457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1B9ABCCB" w14:textId="77777777" w:rsidR="002A69C0" w:rsidRPr="0081104C" w:rsidRDefault="002A69C0" w:rsidP="0089445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9ABCCC" w14:textId="77777777" w:rsidR="002A69C0" w:rsidRPr="0081104C" w:rsidRDefault="002A69C0" w:rsidP="0089445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9ABCCD" w14:textId="77777777" w:rsidR="002A69C0" w:rsidRPr="0081104C" w:rsidRDefault="002A69C0" w:rsidP="0089445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9ABCCE" w14:textId="77777777" w:rsidR="002A69C0" w:rsidRPr="0081104C" w:rsidRDefault="002A69C0" w:rsidP="0089445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1F14" w:rsidRPr="0081104C" w14:paraId="1B9ABCD5" w14:textId="77777777" w:rsidTr="007F025A">
        <w:tc>
          <w:tcPr>
            <w:tcW w:w="3960" w:type="dxa"/>
            <w:vAlign w:val="bottom"/>
          </w:tcPr>
          <w:p w14:paraId="1B9ABCD0" w14:textId="77777777" w:rsidR="00211F14" w:rsidRPr="0081104C" w:rsidRDefault="00211F14" w:rsidP="0089445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1B9ABCD1" w14:textId="77777777" w:rsidR="00211F14" w:rsidRPr="0081104C" w:rsidRDefault="00D24E90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9ABCD2" w14:textId="77777777" w:rsidR="00211F14" w:rsidRPr="0081104C" w:rsidRDefault="00211F14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9ABCD3" w14:textId="77777777" w:rsidR="00211F14" w:rsidRPr="0081104C" w:rsidRDefault="002C2C10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9ABCD4" w14:textId="77777777" w:rsidR="00211F14" w:rsidRPr="0081104C" w:rsidRDefault="00211F14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1F14" w:rsidRPr="0081104C" w14:paraId="1B9ABCDB" w14:textId="77777777" w:rsidTr="00356214">
        <w:tc>
          <w:tcPr>
            <w:tcW w:w="3960" w:type="dxa"/>
            <w:vAlign w:val="bottom"/>
          </w:tcPr>
          <w:p w14:paraId="1B9ABCD6" w14:textId="77777777" w:rsidR="00211F14" w:rsidRPr="0081104C" w:rsidRDefault="00211F14" w:rsidP="00894457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1B9ABCD7" w14:textId="77777777" w:rsidR="00211F14" w:rsidRPr="0081104C" w:rsidRDefault="00D24E90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305" w:type="dxa"/>
            <w:vAlign w:val="bottom"/>
          </w:tcPr>
          <w:p w14:paraId="1B9ABCD8" w14:textId="77777777" w:rsidR="00211F14" w:rsidRPr="0081104C" w:rsidRDefault="00211F14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(457)</w:t>
            </w:r>
          </w:p>
        </w:tc>
        <w:tc>
          <w:tcPr>
            <w:tcW w:w="1305" w:type="dxa"/>
            <w:vAlign w:val="bottom"/>
          </w:tcPr>
          <w:p w14:paraId="1B9ABCD9" w14:textId="77777777" w:rsidR="00211F14" w:rsidRPr="0081104C" w:rsidRDefault="002C2C10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9ABCDA" w14:textId="77777777" w:rsidR="00211F14" w:rsidRPr="0081104C" w:rsidRDefault="00211F14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1F14" w:rsidRPr="0081104C" w14:paraId="1B9ABCE1" w14:textId="77777777" w:rsidTr="00AC62E1">
        <w:tc>
          <w:tcPr>
            <w:tcW w:w="3960" w:type="dxa"/>
            <w:vAlign w:val="bottom"/>
          </w:tcPr>
          <w:p w14:paraId="1B9ABCDC" w14:textId="77777777" w:rsidR="00211F14" w:rsidRPr="0081104C" w:rsidRDefault="00211F14" w:rsidP="00894457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1B9ABCDD" w14:textId="77777777" w:rsidR="00211F14" w:rsidRPr="0081104C" w:rsidRDefault="00211F14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9ABCDE" w14:textId="77777777" w:rsidR="00211F14" w:rsidRPr="0081104C" w:rsidRDefault="00211F14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9ABCDF" w14:textId="77777777" w:rsidR="00211F14" w:rsidRPr="0081104C" w:rsidRDefault="00211F14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9ABCE0" w14:textId="77777777" w:rsidR="00211F14" w:rsidRPr="0081104C" w:rsidRDefault="00211F14" w:rsidP="0089445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695" w:rsidRPr="0081104C" w14:paraId="1B9ABCE8" w14:textId="77777777" w:rsidTr="00AC62E1">
        <w:trPr>
          <w:trHeight w:val="89"/>
        </w:trPr>
        <w:tc>
          <w:tcPr>
            <w:tcW w:w="3960" w:type="dxa"/>
            <w:vAlign w:val="bottom"/>
          </w:tcPr>
          <w:p w14:paraId="1B9ABCE2" w14:textId="77777777" w:rsidR="00284695" w:rsidRPr="0081104C" w:rsidRDefault="00284695" w:rsidP="00894457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                   ผลแตกต่างชั่วคราวและกลับรายการ     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1B9ABCE3" w14:textId="77777777" w:rsidR="00284695" w:rsidRPr="0081104C" w:rsidRDefault="00284695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5,778</w:t>
            </w:r>
          </w:p>
        </w:tc>
        <w:tc>
          <w:tcPr>
            <w:tcW w:w="1305" w:type="dxa"/>
            <w:vAlign w:val="bottom"/>
          </w:tcPr>
          <w:p w14:paraId="1B9ABCE4" w14:textId="77777777" w:rsidR="008C779D" w:rsidRPr="0081104C" w:rsidRDefault="008C779D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9ABCE5" w14:textId="77777777" w:rsidR="00284695" w:rsidRPr="0081104C" w:rsidRDefault="00284695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15,306</w:t>
            </w:r>
          </w:p>
        </w:tc>
        <w:tc>
          <w:tcPr>
            <w:tcW w:w="1305" w:type="dxa"/>
            <w:vAlign w:val="bottom"/>
          </w:tcPr>
          <w:p w14:paraId="1B9ABCE6" w14:textId="77777777" w:rsidR="00284695" w:rsidRPr="0081104C" w:rsidRDefault="00284695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5,778</w:t>
            </w:r>
          </w:p>
        </w:tc>
        <w:tc>
          <w:tcPr>
            <w:tcW w:w="1305" w:type="dxa"/>
            <w:vAlign w:val="bottom"/>
          </w:tcPr>
          <w:p w14:paraId="1B9ABCE7" w14:textId="77777777" w:rsidR="00284695" w:rsidRPr="0081104C" w:rsidRDefault="00284695" w:rsidP="0089445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15,306</w:t>
            </w:r>
          </w:p>
        </w:tc>
      </w:tr>
      <w:tr w:rsidR="00284695" w:rsidRPr="0081104C" w14:paraId="1B9ABCEE" w14:textId="77777777" w:rsidTr="00AC62E1">
        <w:tc>
          <w:tcPr>
            <w:tcW w:w="3960" w:type="dxa"/>
            <w:vAlign w:val="bottom"/>
          </w:tcPr>
          <w:p w14:paraId="1B9ABCE9" w14:textId="77777777" w:rsidR="00284695" w:rsidRPr="0081104C" w:rsidRDefault="00284695" w:rsidP="00894457">
            <w:pPr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1B9ABCEA" w14:textId="77777777" w:rsidR="00284695" w:rsidRPr="0081104C" w:rsidRDefault="00284695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5,971</w:t>
            </w:r>
          </w:p>
        </w:tc>
        <w:tc>
          <w:tcPr>
            <w:tcW w:w="1305" w:type="dxa"/>
            <w:vAlign w:val="bottom"/>
          </w:tcPr>
          <w:p w14:paraId="1B9ABCEB" w14:textId="77777777" w:rsidR="00284695" w:rsidRPr="0081104C" w:rsidRDefault="00284695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14,849</w:t>
            </w:r>
          </w:p>
        </w:tc>
        <w:tc>
          <w:tcPr>
            <w:tcW w:w="1305" w:type="dxa"/>
            <w:vAlign w:val="bottom"/>
          </w:tcPr>
          <w:p w14:paraId="1B9ABCEC" w14:textId="77777777" w:rsidR="00284695" w:rsidRPr="0081104C" w:rsidRDefault="00284695" w:rsidP="0089445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5,778</w:t>
            </w:r>
          </w:p>
        </w:tc>
        <w:tc>
          <w:tcPr>
            <w:tcW w:w="1305" w:type="dxa"/>
            <w:vAlign w:val="bottom"/>
          </w:tcPr>
          <w:p w14:paraId="1B9ABCED" w14:textId="77777777" w:rsidR="00284695" w:rsidRPr="0081104C" w:rsidRDefault="00284695" w:rsidP="00C0358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15,306</w:t>
            </w:r>
          </w:p>
        </w:tc>
      </w:tr>
    </w:tbl>
    <w:p w14:paraId="1B9ABCEF" w14:textId="77777777" w:rsidR="00902046" w:rsidRPr="0081104C" w:rsidRDefault="008B00FE" w:rsidP="00BE40E9">
      <w:pPr>
        <w:overflowPunct/>
        <w:autoSpaceDE/>
        <w:autoSpaceDN/>
        <w:adjustRightInd/>
        <w:spacing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lastRenderedPageBreak/>
        <w:tab/>
      </w:r>
      <w:r w:rsidR="00902046" w:rsidRPr="0081104C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="00902046" w:rsidRPr="0081104C">
        <w:rPr>
          <w:rFonts w:ascii="Angsana New" w:hAnsi="Angsana New"/>
          <w:sz w:val="32"/>
          <w:szCs w:val="32"/>
        </w:rPr>
        <w:t xml:space="preserve"> </w:t>
      </w:r>
      <w:r w:rsidR="009E4CA5" w:rsidRPr="0081104C">
        <w:rPr>
          <w:rFonts w:ascii="Angsana New" w:hAnsi="Angsana New"/>
          <w:sz w:val="32"/>
          <w:szCs w:val="32"/>
        </w:rPr>
        <w:t xml:space="preserve">31 </w:t>
      </w:r>
      <w:r w:rsidR="009E4CA5"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="009E4CA5" w:rsidRPr="0081104C">
        <w:rPr>
          <w:rFonts w:ascii="Angsana New" w:hAnsi="Angsana New"/>
          <w:sz w:val="32"/>
          <w:szCs w:val="32"/>
        </w:rPr>
        <w:t xml:space="preserve"> </w:t>
      </w:r>
      <w:r w:rsidR="009E4CA5" w:rsidRPr="0081104C">
        <w:rPr>
          <w:rFonts w:ascii="Angsana New" w:hAnsi="Angsana New"/>
          <w:sz w:val="32"/>
          <w:szCs w:val="32"/>
          <w:cs/>
        </w:rPr>
        <w:t xml:space="preserve">และ 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="00902046" w:rsidRPr="0081104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902046" w:rsidRPr="0081104C" w14:paraId="1B9ABCF1" w14:textId="77777777" w:rsidTr="00A34AE6">
        <w:tc>
          <w:tcPr>
            <w:tcW w:w="9180" w:type="dxa"/>
            <w:gridSpan w:val="5"/>
            <w:vAlign w:val="bottom"/>
          </w:tcPr>
          <w:p w14:paraId="1B9ABCF0" w14:textId="77777777" w:rsidR="00902046" w:rsidRPr="0081104C" w:rsidRDefault="00902046" w:rsidP="00BE40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1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2046" w:rsidRPr="0081104C" w14:paraId="1B9ABCF5" w14:textId="77777777" w:rsidTr="00A34AE6">
        <w:tc>
          <w:tcPr>
            <w:tcW w:w="4320" w:type="dxa"/>
            <w:vAlign w:val="bottom"/>
          </w:tcPr>
          <w:p w14:paraId="1B9ABCF2" w14:textId="77777777" w:rsidR="00902046" w:rsidRPr="0081104C" w:rsidRDefault="00902046" w:rsidP="00BE40E9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B9ABCF3" w14:textId="77777777" w:rsidR="00902046" w:rsidRPr="0081104C" w:rsidRDefault="00902046" w:rsidP="00BE40E9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B9ABCF4" w14:textId="77777777" w:rsidR="00902046" w:rsidRPr="0081104C" w:rsidRDefault="00902046" w:rsidP="00BE40E9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53F9" w:rsidRPr="0081104C" w14:paraId="1B9ABCFB" w14:textId="77777777" w:rsidTr="00A34AE6">
        <w:tc>
          <w:tcPr>
            <w:tcW w:w="4320" w:type="dxa"/>
            <w:vAlign w:val="bottom"/>
          </w:tcPr>
          <w:p w14:paraId="1B9ABCF6" w14:textId="77777777" w:rsidR="001E53F9" w:rsidRPr="0081104C" w:rsidRDefault="001E53F9" w:rsidP="00BE40E9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ABCF7" w14:textId="77777777" w:rsidR="001E53F9" w:rsidRPr="0081104C" w:rsidRDefault="00E854E6" w:rsidP="00BE40E9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vAlign w:val="bottom"/>
          </w:tcPr>
          <w:p w14:paraId="1B9ABCF8" w14:textId="77777777" w:rsidR="001E53F9" w:rsidRPr="0081104C" w:rsidRDefault="00E854E6" w:rsidP="00BE40E9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5" w:type="dxa"/>
            <w:vAlign w:val="bottom"/>
          </w:tcPr>
          <w:p w14:paraId="1B9ABCF9" w14:textId="77777777" w:rsidR="001E53F9" w:rsidRPr="0081104C" w:rsidRDefault="00E854E6" w:rsidP="00BE40E9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vAlign w:val="bottom"/>
          </w:tcPr>
          <w:p w14:paraId="1B9ABCFA" w14:textId="77777777" w:rsidR="001E53F9" w:rsidRPr="0081104C" w:rsidRDefault="00E854E6" w:rsidP="00BE40E9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D74C83" w:rsidRPr="0081104C" w14:paraId="1B9ABD01" w14:textId="77777777" w:rsidTr="00A34AE6">
        <w:tc>
          <w:tcPr>
            <w:tcW w:w="4320" w:type="dxa"/>
            <w:vAlign w:val="bottom"/>
          </w:tcPr>
          <w:p w14:paraId="1B9ABCFC" w14:textId="77777777" w:rsidR="00D74C83" w:rsidRPr="0081104C" w:rsidRDefault="00D74C83" w:rsidP="00BE40E9">
            <w:pPr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ภาษีเงินได้รอการตัดบัญชีที่เกี่ยวข้องกับ                </w:t>
            </w:r>
          </w:p>
        </w:tc>
        <w:tc>
          <w:tcPr>
            <w:tcW w:w="1215" w:type="dxa"/>
            <w:vAlign w:val="bottom"/>
          </w:tcPr>
          <w:p w14:paraId="1B9ABCFD" w14:textId="77777777" w:rsidR="00D74C83" w:rsidRPr="0081104C" w:rsidRDefault="00D74C83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ABCFE" w14:textId="77777777" w:rsidR="00D74C83" w:rsidRPr="0081104C" w:rsidRDefault="00D74C83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ABCFF" w14:textId="77777777" w:rsidR="00D74C83" w:rsidRPr="0081104C" w:rsidRDefault="00D74C83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ABD00" w14:textId="77777777" w:rsidR="00D74C83" w:rsidRPr="0081104C" w:rsidRDefault="00D74C83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1F14" w:rsidRPr="0081104C" w14:paraId="1B9ABD07" w14:textId="77777777" w:rsidTr="00360F8E">
        <w:tc>
          <w:tcPr>
            <w:tcW w:w="4320" w:type="dxa"/>
            <w:vAlign w:val="bottom"/>
          </w:tcPr>
          <w:p w14:paraId="1B9ABD02" w14:textId="77777777" w:rsidR="00211F14" w:rsidRPr="0081104C" w:rsidRDefault="00211F14" w:rsidP="00BE40E9">
            <w:pPr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ab/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15" w:type="dxa"/>
            <w:vAlign w:val="bottom"/>
          </w:tcPr>
          <w:p w14:paraId="1B9ABD03" w14:textId="77777777" w:rsidR="00211F14" w:rsidRPr="0081104C" w:rsidRDefault="00053E68" w:rsidP="00BE40E9">
            <w:pP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B9ABD04" w14:textId="77777777" w:rsidR="00211F14" w:rsidRPr="0081104C" w:rsidRDefault="00211F14" w:rsidP="00BE40E9">
            <w:pP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113,141</w:t>
            </w:r>
          </w:p>
        </w:tc>
        <w:tc>
          <w:tcPr>
            <w:tcW w:w="1215" w:type="dxa"/>
            <w:vAlign w:val="bottom"/>
          </w:tcPr>
          <w:p w14:paraId="1B9ABD05" w14:textId="77777777" w:rsidR="00211F14" w:rsidRPr="0081104C" w:rsidRDefault="00053E68" w:rsidP="00BE40E9">
            <w:pP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B9ABD06" w14:textId="77777777" w:rsidR="00211F14" w:rsidRPr="0081104C" w:rsidRDefault="00211F14" w:rsidP="00BE40E9">
            <w:pP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113,141</w:t>
            </w:r>
          </w:p>
        </w:tc>
      </w:tr>
      <w:tr w:rsidR="000952CD" w:rsidRPr="0081104C" w14:paraId="1B9ABD0D" w14:textId="77777777" w:rsidTr="003961B6">
        <w:tc>
          <w:tcPr>
            <w:tcW w:w="4320" w:type="dxa"/>
            <w:vAlign w:val="bottom"/>
          </w:tcPr>
          <w:p w14:paraId="1B9ABD08" w14:textId="77777777" w:rsidR="000952CD" w:rsidRPr="0081104C" w:rsidRDefault="00053E68" w:rsidP="00BE40E9">
            <w:pPr>
              <w:spacing w:line="420" w:lineRule="exact"/>
              <w:ind w:left="343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D24E90" w:rsidRPr="0081104C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D24E90" w:rsidRPr="0081104C">
              <w:rPr>
                <w:rFonts w:ascii="Angsana New" w:hAnsi="Angsana New"/>
                <w:sz w:val="32"/>
                <w:szCs w:val="32"/>
                <w:cs/>
              </w:rPr>
              <w:t>วัดมูลค่า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</w:t>
            </w:r>
            <w:r w:rsidR="00A22F2B" w:rsidRPr="0081104C">
              <w:rPr>
                <w:rFonts w:ascii="Angsana New" w:hAnsi="Angsana New"/>
                <w:sz w:val="32"/>
                <w:szCs w:val="32"/>
                <w:cs/>
              </w:rPr>
              <w:t>ด้วย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A22F2B" w:rsidRPr="0081104C">
              <w:rPr>
                <w:rFonts w:ascii="Angsana New" w:hAnsi="Angsana New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1B9ABD09" w14:textId="77777777" w:rsidR="000952CD" w:rsidRPr="0081104C" w:rsidRDefault="000952CD" w:rsidP="00BE40E9">
            <w:pPr>
              <w:tabs>
                <w:tab w:val="decimal" w:pos="882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(2,589)</w:t>
            </w:r>
          </w:p>
        </w:tc>
        <w:tc>
          <w:tcPr>
            <w:tcW w:w="1215" w:type="dxa"/>
            <w:vAlign w:val="bottom"/>
          </w:tcPr>
          <w:p w14:paraId="1B9ABD0A" w14:textId="77777777" w:rsidR="000952CD" w:rsidRPr="0081104C" w:rsidRDefault="00053E68" w:rsidP="00BE40E9">
            <w:pP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B9ABD0B" w14:textId="77777777" w:rsidR="000952CD" w:rsidRPr="0081104C" w:rsidRDefault="000952CD" w:rsidP="00BE40E9">
            <w:pPr>
              <w:tabs>
                <w:tab w:val="decimal" w:pos="882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(2,589)</w:t>
            </w:r>
          </w:p>
        </w:tc>
        <w:tc>
          <w:tcPr>
            <w:tcW w:w="1215" w:type="dxa"/>
            <w:vAlign w:val="bottom"/>
          </w:tcPr>
          <w:p w14:paraId="1B9ABD0C" w14:textId="77777777" w:rsidR="000952CD" w:rsidRPr="0081104C" w:rsidRDefault="00053E68" w:rsidP="00BE40E9">
            <w:pP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0952CD" w:rsidRPr="0081104C" w14:paraId="1B9ABD13" w14:textId="77777777" w:rsidTr="003961B6">
        <w:tc>
          <w:tcPr>
            <w:tcW w:w="4320" w:type="dxa"/>
            <w:vAlign w:val="bottom"/>
          </w:tcPr>
          <w:p w14:paraId="1B9ABD0E" w14:textId="77777777" w:rsidR="000952CD" w:rsidRPr="0081104C" w:rsidRDefault="000952CD" w:rsidP="00BE40E9">
            <w:pPr>
              <w:spacing w:line="420" w:lineRule="exact"/>
              <w:ind w:left="343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ผลขาดทุนจากการประมาณการตาม                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1B9ABD0F" w14:textId="77777777" w:rsidR="000952CD" w:rsidRPr="0081104C" w:rsidRDefault="000952CD" w:rsidP="00BE40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(5,165)</w:t>
            </w:r>
          </w:p>
        </w:tc>
        <w:tc>
          <w:tcPr>
            <w:tcW w:w="1215" w:type="dxa"/>
            <w:vAlign w:val="bottom"/>
          </w:tcPr>
          <w:p w14:paraId="1B9ABD10" w14:textId="77777777" w:rsidR="000952CD" w:rsidRPr="0081104C" w:rsidRDefault="000952CD" w:rsidP="00BE40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1B9ABD11" w14:textId="77777777" w:rsidR="000952CD" w:rsidRPr="0081104C" w:rsidRDefault="000952CD" w:rsidP="00BE40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(5,165)</w:t>
            </w:r>
          </w:p>
        </w:tc>
        <w:tc>
          <w:tcPr>
            <w:tcW w:w="1215" w:type="dxa"/>
            <w:vAlign w:val="bottom"/>
          </w:tcPr>
          <w:p w14:paraId="1B9ABD12" w14:textId="77777777" w:rsidR="000952CD" w:rsidRPr="0081104C" w:rsidRDefault="000952CD" w:rsidP="00BE40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52CD" w:rsidRPr="0081104C" w14:paraId="1B9ABD19" w14:textId="77777777" w:rsidTr="003961B6">
        <w:tc>
          <w:tcPr>
            <w:tcW w:w="4320" w:type="dxa"/>
            <w:vAlign w:val="bottom"/>
          </w:tcPr>
          <w:p w14:paraId="1B9ABD14" w14:textId="77777777" w:rsidR="000952CD" w:rsidRPr="0081104C" w:rsidRDefault="000952CD" w:rsidP="00BE40E9">
            <w:pPr>
              <w:spacing w:line="420" w:lineRule="exact"/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1B9ABD15" w14:textId="77777777" w:rsidR="000952CD" w:rsidRPr="0081104C" w:rsidRDefault="000952CD" w:rsidP="00BE40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649BB" w:rsidRPr="0081104C">
              <w:rPr>
                <w:rFonts w:ascii="Angsana New" w:hAnsi="Angsana New"/>
                <w:sz w:val="32"/>
                <w:szCs w:val="32"/>
              </w:rPr>
              <w:t>7</w:t>
            </w:r>
            <w:r w:rsidRPr="0081104C">
              <w:rPr>
                <w:rFonts w:ascii="Angsana New" w:hAnsi="Angsana New"/>
                <w:sz w:val="32"/>
                <w:szCs w:val="32"/>
              </w:rPr>
              <w:t>,</w:t>
            </w:r>
            <w:r w:rsidR="004649BB" w:rsidRPr="0081104C">
              <w:rPr>
                <w:rFonts w:ascii="Angsana New" w:hAnsi="Angsana New"/>
                <w:sz w:val="32"/>
                <w:szCs w:val="32"/>
              </w:rPr>
              <w:t>754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B9ABD16" w14:textId="77777777" w:rsidR="000952CD" w:rsidRPr="0081104C" w:rsidRDefault="000952CD" w:rsidP="00BE40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113,141</w:t>
            </w:r>
          </w:p>
        </w:tc>
        <w:tc>
          <w:tcPr>
            <w:tcW w:w="1215" w:type="dxa"/>
            <w:vAlign w:val="bottom"/>
          </w:tcPr>
          <w:p w14:paraId="1B9ABD17" w14:textId="77777777" w:rsidR="000952CD" w:rsidRPr="0081104C" w:rsidRDefault="000952CD" w:rsidP="00BE40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649BB" w:rsidRPr="0081104C">
              <w:rPr>
                <w:rFonts w:ascii="Angsana New" w:hAnsi="Angsana New"/>
                <w:sz w:val="32"/>
                <w:szCs w:val="32"/>
              </w:rPr>
              <w:t>7</w:t>
            </w:r>
            <w:r w:rsidRPr="0081104C">
              <w:rPr>
                <w:rFonts w:ascii="Angsana New" w:hAnsi="Angsana New"/>
                <w:sz w:val="32"/>
                <w:szCs w:val="32"/>
              </w:rPr>
              <w:t>,</w:t>
            </w:r>
            <w:r w:rsidR="004649BB" w:rsidRPr="0081104C">
              <w:rPr>
                <w:rFonts w:ascii="Angsana New" w:hAnsi="Angsana New"/>
                <w:sz w:val="32"/>
                <w:szCs w:val="32"/>
              </w:rPr>
              <w:t>754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B9ABD18" w14:textId="77777777" w:rsidR="000952CD" w:rsidRPr="0081104C" w:rsidRDefault="000952CD" w:rsidP="00BE40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left="-15" w:right="-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113,141</w:t>
            </w:r>
          </w:p>
        </w:tc>
      </w:tr>
    </w:tbl>
    <w:p w14:paraId="1B9ABD1A" w14:textId="77777777" w:rsidR="00902046" w:rsidRPr="0081104C" w:rsidRDefault="00902046" w:rsidP="00BE40E9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รายการ</w:t>
      </w:r>
      <w:r w:rsidRPr="0081104C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2D1956" w:rsidRPr="0081104C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="00F93884" w:rsidRPr="0081104C">
        <w:rPr>
          <w:rFonts w:ascii="Angsana New" w:hAnsi="Angsana New"/>
          <w:sz w:val="32"/>
          <w:szCs w:val="32"/>
          <w:cs/>
        </w:rPr>
        <w:t>ค่าใช้จ่าย</w:t>
      </w:r>
      <w:r w:rsidRPr="0081104C">
        <w:rPr>
          <w:rFonts w:ascii="Angsana New" w:hAnsi="Angsana New"/>
          <w:sz w:val="32"/>
          <w:szCs w:val="32"/>
          <w:cs/>
          <w:lang w:val="th-TH"/>
        </w:rPr>
        <w:t>ภาษีเงินได้</w:t>
      </w:r>
      <w:r w:rsidR="002D1956" w:rsidRPr="0081104C">
        <w:rPr>
          <w:rFonts w:ascii="Angsana New" w:hAnsi="Angsana New"/>
          <w:sz w:val="32"/>
          <w:szCs w:val="32"/>
          <w:cs/>
          <w:lang w:val="th-TH"/>
        </w:rPr>
        <w:t>มี</w:t>
      </w:r>
      <w:r w:rsidRPr="0081104C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902046" w:rsidRPr="0081104C" w14:paraId="1B9ABD1C" w14:textId="77777777" w:rsidTr="00A34AE6">
        <w:tc>
          <w:tcPr>
            <w:tcW w:w="9180" w:type="dxa"/>
            <w:gridSpan w:val="5"/>
          </w:tcPr>
          <w:p w14:paraId="1B9ABD1B" w14:textId="77777777" w:rsidR="00902046" w:rsidRPr="0081104C" w:rsidRDefault="00902046" w:rsidP="00BE40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1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2046" w:rsidRPr="0081104C" w14:paraId="1B9ABD20" w14:textId="77777777" w:rsidTr="00A12932">
        <w:tc>
          <w:tcPr>
            <w:tcW w:w="4320" w:type="dxa"/>
          </w:tcPr>
          <w:p w14:paraId="1B9ABD1D" w14:textId="77777777" w:rsidR="00902046" w:rsidRPr="0081104C" w:rsidRDefault="00902046" w:rsidP="00BE40E9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1B9ABD1E" w14:textId="77777777" w:rsidR="00902046" w:rsidRPr="0081104C" w:rsidRDefault="00902046" w:rsidP="00BE40E9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B9ABD1F" w14:textId="77777777" w:rsidR="00902046" w:rsidRPr="0081104C" w:rsidRDefault="00902046" w:rsidP="00BE40E9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53F9" w:rsidRPr="0081104C" w14:paraId="1B9ABD26" w14:textId="77777777" w:rsidTr="00A12932">
        <w:tc>
          <w:tcPr>
            <w:tcW w:w="4320" w:type="dxa"/>
          </w:tcPr>
          <w:p w14:paraId="1B9ABD21" w14:textId="77777777" w:rsidR="001E53F9" w:rsidRPr="0081104C" w:rsidRDefault="001E53F9" w:rsidP="00BE40E9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B9ABD22" w14:textId="77777777" w:rsidR="001E53F9" w:rsidRPr="0081104C" w:rsidRDefault="00E854E6" w:rsidP="00BE40E9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9ABD23" w14:textId="77777777" w:rsidR="001E53F9" w:rsidRPr="0081104C" w:rsidRDefault="00E854E6" w:rsidP="00BE40E9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9ABD24" w14:textId="77777777" w:rsidR="001E53F9" w:rsidRPr="0081104C" w:rsidRDefault="00E854E6" w:rsidP="00BE40E9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9ABD25" w14:textId="77777777" w:rsidR="001E53F9" w:rsidRPr="0081104C" w:rsidRDefault="00E854E6" w:rsidP="00BE40E9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11F14" w:rsidRPr="0081104C" w14:paraId="1B9ABD2C" w14:textId="77777777" w:rsidTr="00A12932">
        <w:tc>
          <w:tcPr>
            <w:tcW w:w="4320" w:type="dxa"/>
            <w:vAlign w:val="bottom"/>
          </w:tcPr>
          <w:p w14:paraId="1B9ABD27" w14:textId="77777777" w:rsidR="00211F14" w:rsidRPr="0081104C" w:rsidRDefault="00211F14" w:rsidP="00BE40E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9ABD28" w14:textId="2B541A28" w:rsidR="00211F14" w:rsidRPr="0081104C" w:rsidRDefault="008614A4" w:rsidP="00BE40E9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81,985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9ABD29" w14:textId="77777777" w:rsidR="00211F14" w:rsidRPr="0081104C" w:rsidRDefault="00211F14" w:rsidP="00BE40E9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85,296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9ABD2A" w14:textId="28D633DC" w:rsidR="00211F14" w:rsidRPr="0081104C" w:rsidRDefault="008614A4" w:rsidP="00BE40E9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78,792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9ABD2B" w14:textId="77777777" w:rsidR="00211F14" w:rsidRPr="0081104C" w:rsidRDefault="00211F14" w:rsidP="00BE40E9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104,311</w:t>
            </w:r>
          </w:p>
        </w:tc>
      </w:tr>
      <w:tr w:rsidR="00211F14" w:rsidRPr="0081104C" w14:paraId="1B9ABD32" w14:textId="77777777" w:rsidTr="00A12932">
        <w:trPr>
          <w:trHeight w:val="153"/>
        </w:trPr>
        <w:tc>
          <w:tcPr>
            <w:tcW w:w="4320" w:type="dxa"/>
            <w:vAlign w:val="bottom"/>
          </w:tcPr>
          <w:p w14:paraId="1B9ABD2D" w14:textId="77777777" w:rsidR="00211F14" w:rsidRPr="0081104C" w:rsidRDefault="00211F14" w:rsidP="00BE40E9">
            <w:pPr>
              <w:spacing w:line="42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B9ABD2E" w14:textId="77777777" w:rsidR="00211F14" w:rsidRPr="0081104C" w:rsidRDefault="00211F14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B9ABD2F" w14:textId="77777777" w:rsidR="00211F14" w:rsidRPr="0081104C" w:rsidRDefault="00211F14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B9ABD30" w14:textId="77777777" w:rsidR="00211F14" w:rsidRPr="0081104C" w:rsidRDefault="00211F14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B9ABD31" w14:textId="77777777" w:rsidR="00211F14" w:rsidRPr="0081104C" w:rsidRDefault="00211F14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1F14" w:rsidRPr="0081104C" w14:paraId="1B9ABD38" w14:textId="77777777" w:rsidTr="00A12932">
        <w:tc>
          <w:tcPr>
            <w:tcW w:w="4320" w:type="dxa"/>
            <w:vAlign w:val="bottom"/>
          </w:tcPr>
          <w:p w14:paraId="1B9ABD33" w14:textId="77777777" w:rsidR="00211F14" w:rsidRPr="0081104C" w:rsidRDefault="00211F14" w:rsidP="00BE40E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9ABD34" w14:textId="77777777" w:rsidR="00211F14" w:rsidRPr="0081104C" w:rsidRDefault="00E64F04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20%,25</w:t>
            </w:r>
            <w:r w:rsidR="00DE7B26" w:rsidRPr="0081104C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9ABD35" w14:textId="77777777" w:rsidR="00211F14" w:rsidRPr="0081104C" w:rsidRDefault="00211F14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20%, 25%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9ABD36" w14:textId="77777777" w:rsidR="00211F14" w:rsidRPr="0081104C" w:rsidRDefault="00E64F04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20</w:t>
            </w:r>
            <w:r w:rsidR="00DE7B26" w:rsidRPr="0081104C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9ABD37" w14:textId="77777777" w:rsidR="00211F14" w:rsidRPr="0081104C" w:rsidRDefault="00211F14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211F14" w:rsidRPr="0081104C" w14:paraId="1B9ABD3E" w14:textId="77777777" w:rsidTr="00A34AE6">
        <w:tc>
          <w:tcPr>
            <w:tcW w:w="4320" w:type="dxa"/>
            <w:vAlign w:val="bottom"/>
          </w:tcPr>
          <w:p w14:paraId="1B9ABD39" w14:textId="77777777" w:rsidR="00211F14" w:rsidRPr="0081104C" w:rsidRDefault="00211F14" w:rsidP="00BE40E9">
            <w:pPr>
              <w:spacing w:line="42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1B9ABD3A" w14:textId="44274CFD" w:rsidR="00211F14" w:rsidRPr="0081104C" w:rsidRDefault="008614A4" w:rsidP="00BE40E9">
            <w:pP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16,333</w:t>
            </w:r>
          </w:p>
        </w:tc>
        <w:tc>
          <w:tcPr>
            <w:tcW w:w="1215" w:type="dxa"/>
            <w:vAlign w:val="bottom"/>
          </w:tcPr>
          <w:p w14:paraId="1B9ABD3B" w14:textId="77777777" w:rsidR="00211F14" w:rsidRPr="0081104C" w:rsidRDefault="00211F14" w:rsidP="00BE40E9">
            <w:pP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16,946</w:t>
            </w:r>
          </w:p>
        </w:tc>
        <w:tc>
          <w:tcPr>
            <w:tcW w:w="1215" w:type="dxa"/>
            <w:vAlign w:val="bottom"/>
          </w:tcPr>
          <w:p w14:paraId="1B9ABD3C" w14:textId="533FC5A4" w:rsidR="00211F14" w:rsidRPr="0081104C" w:rsidRDefault="008614A4" w:rsidP="00BE40E9">
            <w:pP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15,758</w:t>
            </w:r>
          </w:p>
        </w:tc>
        <w:tc>
          <w:tcPr>
            <w:tcW w:w="1215" w:type="dxa"/>
            <w:vAlign w:val="bottom"/>
          </w:tcPr>
          <w:p w14:paraId="1B9ABD3D" w14:textId="77777777" w:rsidR="00211F14" w:rsidRPr="0081104C" w:rsidRDefault="00211F14" w:rsidP="00BE40E9">
            <w:pP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20,862</w:t>
            </w:r>
          </w:p>
        </w:tc>
      </w:tr>
      <w:tr w:rsidR="000444DE" w:rsidRPr="000444DE" w14:paraId="145EE148" w14:textId="77777777" w:rsidTr="00A34AE6">
        <w:tc>
          <w:tcPr>
            <w:tcW w:w="4320" w:type="dxa"/>
            <w:vAlign w:val="bottom"/>
          </w:tcPr>
          <w:p w14:paraId="245AE1FE" w14:textId="0AF0579B" w:rsidR="000444DE" w:rsidRPr="0081104C" w:rsidRDefault="000444DE" w:rsidP="00BE40E9">
            <w:pPr>
              <w:spacing w:line="42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5" w:type="dxa"/>
            <w:vAlign w:val="bottom"/>
          </w:tcPr>
          <w:p w14:paraId="4D9C9401" w14:textId="55DA130B" w:rsidR="000444DE" w:rsidRDefault="000444DE" w:rsidP="00BE40E9">
            <w:pP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4DE"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1215" w:type="dxa"/>
            <w:vAlign w:val="bottom"/>
          </w:tcPr>
          <w:p w14:paraId="0AE6D630" w14:textId="2A197260" w:rsidR="000444DE" w:rsidRPr="0081104C" w:rsidRDefault="000444DE" w:rsidP="00BE40E9">
            <w:pP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4DE">
              <w:rPr>
                <w:rFonts w:ascii="Angsana New" w:hAnsi="Angsana New"/>
                <w:sz w:val="32"/>
                <w:szCs w:val="32"/>
              </w:rPr>
              <w:t>(457)</w:t>
            </w:r>
          </w:p>
        </w:tc>
        <w:tc>
          <w:tcPr>
            <w:tcW w:w="1215" w:type="dxa"/>
            <w:vAlign w:val="bottom"/>
          </w:tcPr>
          <w:p w14:paraId="54B3B186" w14:textId="2D459D80" w:rsidR="000444DE" w:rsidRDefault="000444DE" w:rsidP="00BE40E9">
            <w:pP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4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0CAE4377" w14:textId="62B7FC0F" w:rsidR="000444DE" w:rsidRPr="0081104C" w:rsidRDefault="000444DE" w:rsidP="00BE40E9">
            <w:pP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4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44DE" w:rsidRPr="0081104C" w14:paraId="1B9ABD44" w14:textId="77777777" w:rsidTr="00A34AE6">
        <w:tc>
          <w:tcPr>
            <w:tcW w:w="4320" w:type="dxa"/>
            <w:vAlign w:val="bottom"/>
          </w:tcPr>
          <w:p w14:paraId="1B9ABD3F" w14:textId="77777777" w:rsidR="000444DE" w:rsidRPr="0081104C" w:rsidRDefault="000444DE" w:rsidP="00BE40E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81104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1B9ABD40" w14:textId="77777777" w:rsidR="000444DE" w:rsidRPr="0081104C" w:rsidRDefault="000444DE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ABD41" w14:textId="77777777" w:rsidR="000444DE" w:rsidRPr="0081104C" w:rsidRDefault="000444DE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ABD42" w14:textId="77777777" w:rsidR="000444DE" w:rsidRPr="0081104C" w:rsidRDefault="000444DE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ABD43" w14:textId="77777777" w:rsidR="000444DE" w:rsidRPr="0081104C" w:rsidRDefault="000444DE" w:rsidP="00BE40E9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44DE" w:rsidRPr="0081104C" w14:paraId="1B9ABD4A" w14:textId="77777777" w:rsidTr="00A34AE6">
        <w:tc>
          <w:tcPr>
            <w:tcW w:w="4320" w:type="dxa"/>
            <w:vAlign w:val="bottom"/>
          </w:tcPr>
          <w:p w14:paraId="1B9ABD45" w14:textId="77777777" w:rsidR="000444DE" w:rsidRPr="0081104C" w:rsidRDefault="000444DE" w:rsidP="00BE40E9">
            <w:pPr>
              <w:spacing w:line="420" w:lineRule="exact"/>
              <w:ind w:left="34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1B9ABD46" w14:textId="60E5CB68" w:rsidR="000444DE" w:rsidRPr="0081104C" w:rsidRDefault="005967D0" w:rsidP="00BE40E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2,873</w:t>
            </w:r>
          </w:p>
        </w:tc>
        <w:tc>
          <w:tcPr>
            <w:tcW w:w="1215" w:type="dxa"/>
            <w:vAlign w:val="bottom"/>
          </w:tcPr>
          <w:p w14:paraId="1B9ABD47" w14:textId="742DF67C" w:rsidR="000444DE" w:rsidRPr="0081104C" w:rsidRDefault="000444DE" w:rsidP="00BE40E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4DE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215" w:type="dxa"/>
            <w:vAlign w:val="bottom"/>
          </w:tcPr>
          <w:p w14:paraId="1B9ABD48" w14:textId="2CCA4A5F" w:rsidR="000444DE" w:rsidRPr="0081104C" w:rsidRDefault="005967D0" w:rsidP="00BE40E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2,641</w:t>
            </w:r>
          </w:p>
        </w:tc>
        <w:tc>
          <w:tcPr>
            <w:tcW w:w="1215" w:type="dxa"/>
            <w:vAlign w:val="bottom"/>
          </w:tcPr>
          <w:p w14:paraId="1B9ABD49" w14:textId="77777777" w:rsidR="000444DE" w:rsidRPr="0081104C" w:rsidRDefault="000444DE" w:rsidP="00BE40E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0444DE" w:rsidRPr="0081104C" w14:paraId="1B9ABD50" w14:textId="77777777" w:rsidTr="00A34AE6">
        <w:tc>
          <w:tcPr>
            <w:tcW w:w="4320" w:type="dxa"/>
            <w:vAlign w:val="bottom"/>
          </w:tcPr>
          <w:p w14:paraId="1B9ABD4B" w14:textId="77777777" w:rsidR="000444DE" w:rsidRPr="0081104C" w:rsidRDefault="000444DE" w:rsidP="00BE40E9">
            <w:pPr>
              <w:spacing w:line="420" w:lineRule="exact"/>
              <w:ind w:left="34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14:paraId="1B9ABD4C" w14:textId="09FADFBC" w:rsidR="000444DE" w:rsidRPr="0081104C" w:rsidRDefault="000444DE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(2,234)</w:t>
            </w:r>
          </w:p>
        </w:tc>
        <w:tc>
          <w:tcPr>
            <w:tcW w:w="1215" w:type="dxa"/>
            <w:vAlign w:val="bottom"/>
          </w:tcPr>
          <w:p w14:paraId="1B9ABD4D" w14:textId="77777777" w:rsidR="000444DE" w:rsidRPr="0081104C" w:rsidRDefault="000444DE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(9,833)</w:t>
            </w:r>
          </w:p>
        </w:tc>
        <w:tc>
          <w:tcPr>
            <w:tcW w:w="1215" w:type="dxa"/>
            <w:vAlign w:val="bottom"/>
          </w:tcPr>
          <w:p w14:paraId="1B9ABD4E" w14:textId="34D8D171" w:rsidR="000444DE" w:rsidRPr="0081104C" w:rsidRDefault="000444DE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(2,234)</w:t>
            </w:r>
          </w:p>
        </w:tc>
        <w:tc>
          <w:tcPr>
            <w:tcW w:w="1215" w:type="dxa"/>
            <w:vAlign w:val="bottom"/>
          </w:tcPr>
          <w:p w14:paraId="1B9ABD4F" w14:textId="77777777" w:rsidR="000444DE" w:rsidRPr="0081104C" w:rsidRDefault="000444DE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(9,833)</w:t>
            </w:r>
          </w:p>
        </w:tc>
      </w:tr>
      <w:tr w:rsidR="000444DE" w:rsidRPr="0081104C" w14:paraId="1B9ABD56" w14:textId="77777777" w:rsidTr="00A34AE6">
        <w:tc>
          <w:tcPr>
            <w:tcW w:w="4320" w:type="dxa"/>
            <w:vAlign w:val="bottom"/>
          </w:tcPr>
          <w:p w14:paraId="1B9ABD51" w14:textId="77777777" w:rsidR="000444DE" w:rsidRPr="0081104C" w:rsidRDefault="000444DE" w:rsidP="00BE40E9">
            <w:pPr>
              <w:spacing w:line="420" w:lineRule="exact"/>
              <w:ind w:left="342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รายได้ที่ไม่ต้องเสียภาษี</w:t>
            </w:r>
          </w:p>
        </w:tc>
        <w:tc>
          <w:tcPr>
            <w:tcW w:w="1215" w:type="dxa"/>
            <w:vAlign w:val="bottom"/>
          </w:tcPr>
          <w:p w14:paraId="1B9ABD52" w14:textId="69F967CB" w:rsidR="000444DE" w:rsidRPr="0081104C" w:rsidRDefault="000444DE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1B9ABD53" w14:textId="77777777" w:rsidR="000444DE" w:rsidRPr="0081104C" w:rsidRDefault="000444DE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15" w:type="dxa"/>
            <w:vAlign w:val="bottom"/>
          </w:tcPr>
          <w:p w14:paraId="1B9ABD54" w14:textId="200FB648" w:rsidR="000444DE" w:rsidRPr="0081104C" w:rsidRDefault="000444DE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1B9ABD55" w14:textId="77777777" w:rsidR="000444DE" w:rsidRPr="0081104C" w:rsidRDefault="000444DE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BE40E9" w:rsidRPr="0081104C" w14:paraId="46961924" w14:textId="77777777" w:rsidTr="00A34AE6">
        <w:tc>
          <w:tcPr>
            <w:tcW w:w="4320" w:type="dxa"/>
            <w:vAlign w:val="bottom"/>
          </w:tcPr>
          <w:p w14:paraId="117AFB63" w14:textId="1296EB85" w:rsidR="00BE40E9" w:rsidRPr="0081104C" w:rsidRDefault="00BE40E9" w:rsidP="00BE40E9">
            <w:pPr>
              <w:spacing w:line="420" w:lineRule="exact"/>
              <w:ind w:left="34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การใช้ประโยชน์จากผลขาดทุนสะสมทางภาษี</w:t>
            </w:r>
          </w:p>
        </w:tc>
        <w:tc>
          <w:tcPr>
            <w:tcW w:w="1215" w:type="dxa"/>
            <w:vAlign w:val="bottom"/>
          </w:tcPr>
          <w:p w14:paraId="360ABC56" w14:textId="43DA8455" w:rsidR="00BE40E9" w:rsidRDefault="00BE40E9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967D0">
              <w:rPr>
                <w:rFonts w:ascii="Angsana New" w:hAnsi="Angsana New"/>
                <w:sz w:val="32"/>
                <w:szCs w:val="32"/>
              </w:rPr>
              <w:t>9,355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54E811FF" w14:textId="7336B195" w:rsidR="00BE40E9" w:rsidRPr="0081104C" w:rsidRDefault="00BE40E9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66074CE9" w14:textId="7E7D06B1" w:rsidR="00BE40E9" w:rsidRDefault="00BE40E9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967D0">
              <w:rPr>
                <w:rFonts w:ascii="Angsana New" w:hAnsi="Angsana New"/>
                <w:sz w:val="32"/>
                <w:szCs w:val="32"/>
              </w:rPr>
              <w:t>8,615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411E685A" w14:textId="0A232077" w:rsidR="00BE40E9" w:rsidRPr="0081104C" w:rsidRDefault="00BE40E9" w:rsidP="00BE40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44DE" w:rsidRPr="0081104C" w14:paraId="1B9ABD5E" w14:textId="77777777" w:rsidTr="00A34AE6">
        <w:tc>
          <w:tcPr>
            <w:tcW w:w="4320" w:type="dxa"/>
            <w:vAlign w:val="bottom"/>
          </w:tcPr>
          <w:p w14:paraId="1B9ABD57" w14:textId="61DB9C4B" w:rsidR="000444DE" w:rsidRPr="0081104C" w:rsidRDefault="000444DE" w:rsidP="00BE40E9">
            <w:pPr>
              <w:spacing w:line="420" w:lineRule="exact"/>
              <w:ind w:left="342" w:right="-108" w:hanging="18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E40E9">
              <w:rPr>
                <w:rFonts w:ascii="Angsana New" w:hAnsi="Angsana New"/>
                <w:spacing w:val="-12"/>
                <w:sz w:val="32"/>
                <w:szCs w:val="32"/>
                <w:cs/>
              </w:rPr>
              <w:t>ผลแตกต่างชั่วคราวที่ใช้หักภาษีและขาดทุนทางภาษี</w:t>
            </w:r>
            <w:r w:rsidRPr="0081104C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ที่ยังไม่ได้ใช้ที่ไม่ได้รับรู้</w:t>
            </w:r>
            <w:r w:rsidR="00BE40E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BE40E9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BE40E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ที่ถูกนำมาใช้</w:t>
            </w:r>
            <w:r w:rsidR="00BE40E9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29113E07" w14:textId="77777777" w:rsidR="000444DE" w:rsidRDefault="000444DE" w:rsidP="00BE40E9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B9ABD59" w14:textId="0FAE09D0" w:rsidR="000444DE" w:rsidRPr="0081104C" w:rsidRDefault="000444DE" w:rsidP="00BE40E9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4DE">
              <w:rPr>
                <w:rFonts w:ascii="Angsana New" w:hAnsi="Angsana New"/>
                <w:sz w:val="32"/>
                <w:szCs w:val="32"/>
              </w:rPr>
              <w:t>(</w:t>
            </w:r>
            <w:r w:rsidR="00BE40E9">
              <w:rPr>
                <w:rFonts w:ascii="Angsana New" w:hAnsi="Angsana New"/>
                <w:sz w:val="32"/>
                <w:szCs w:val="32"/>
              </w:rPr>
              <w:t>1,839</w:t>
            </w:r>
            <w:r w:rsidRPr="000444D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382ED935" w14:textId="77777777" w:rsidR="000444DE" w:rsidRDefault="000444DE" w:rsidP="00BE40E9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B9ABD5A" w14:textId="15855C33" w:rsidR="000444DE" w:rsidRPr="0081104C" w:rsidRDefault="000444DE" w:rsidP="00BE40E9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4DE">
              <w:rPr>
                <w:rFonts w:ascii="Angsana New" w:hAnsi="Angsana New"/>
                <w:sz w:val="32"/>
                <w:szCs w:val="32"/>
              </w:rPr>
              <w:t>7,943</w:t>
            </w:r>
          </w:p>
        </w:tc>
        <w:tc>
          <w:tcPr>
            <w:tcW w:w="1215" w:type="dxa"/>
            <w:vAlign w:val="bottom"/>
          </w:tcPr>
          <w:p w14:paraId="22D73DB8" w14:textId="77777777" w:rsidR="000444DE" w:rsidRDefault="000444DE" w:rsidP="00BE40E9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B9ABD5C" w14:textId="3733A1FA" w:rsidR="000444DE" w:rsidRPr="0081104C" w:rsidRDefault="000444DE" w:rsidP="00BE40E9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4DE">
              <w:rPr>
                <w:rFonts w:ascii="Angsana New" w:hAnsi="Angsana New"/>
                <w:sz w:val="32"/>
                <w:szCs w:val="32"/>
              </w:rPr>
              <w:t>(</w:t>
            </w:r>
            <w:r w:rsidR="00BE40E9">
              <w:rPr>
                <w:rFonts w:ascii="Angsana New" w:hAnsi="Angsana New"/>
                <w:sz w:val="32"/>
                <w:szCs w:val="32"/>
              </w:rPr>
              <w:t>1,772</w:t>
            </w:r>
            <w:r w:rsidRPr="000444D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1B9ABD5D" w14:textId="77777777" w:rsidR="000444DE" w:rsidRPr="0081104C" w:rsidRDefault="000444DE" w:rsidP="00BE40E9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 xml:space="preserve">                  4,034</w:t>
            </w:r>
          </w:p>
        </w:tc>
      </w:tr>
      <w:tr w:rsidR="000444DE" w:rsidRPr="0081104C" w14:paraId="1B9ABD64" w14:textId="77777777" w:rsidTr="00A34AE6">
        <w:tc>
          <w:tcPr>
            <w:tcW w:w="4320" w:type="dxa"/>
            <w:vAlign w:val="bottom"/>
          </w:tcPr>
          <w:p w14:paraId="1B9ABD5F" w14:textId="77777777" w:rsidR="000444DE" w:rsidRPr="0081104C" w:rsidRDefault="000444DE" w:rsidP="00BE40E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1B9ABD60" w14:textId="742FABAC" w:rsidR="000444DE" w:rsidRPr="0081104C" w:rsidRDefault="000444DE" w:rsidP="00BE40E9">
            <w:pPr>
              <w:pBdr>
                <w:bottom w:val="single" w:sz="2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4DE">
              <w:rPr>
                <w:rFonts w:ascii="Angsana New" w:hAnsi="Angsana New"/>
                <w:sz w:val="32"/>
                <w:szCs w:val="32"/>
              </w:rPr>
              <w:t>(10,555)</w:t>
            </w:r>
          </w:p>
        </w:tc>
        <w:tc>
          <w:tcPr>
            <w:tcW w:w="1215" w:type="dxa"/>
            <w:vAlign w:val="bottom"/>
          </w:tcPr>
          <w:p w14:paraId="1B9ABD61" w14:textId="389E0AA6" w:rsidR="000444DE" w:rsidRPr="0081104C" w:rsidRDefault="000444DE" w:rsidP="00BE40E9">
            <w:pPr>
              <w:pBdr>
                <w:bottom w:val="single" w:sz="2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4DE">
              <w:rPr>
                <w:rFonts w:ascii="Angsana New" w:hAnsi="Angsana New"/>
                <w:sz w:val="32"/>
                <w:szCs w:val="32"/>
              </w:rPr>
              <w:t>(1,640)</w:t>
            </w:r>
          </w:p>
        </w:tc>
        <w:tc>
          <w:tcPr>
            <w:tcW w:w="1215" w:type="dxa"/>
            <w:vAlign w:val="bottom"/>
          </w:tcPr>
          <w:p w14:paraId="1B9ABD62" w14:textId="284DEF74" w:rsidR="000444DE" w:rsidRPr="0081104C" w:rsidRDefault="000444DE" w:rsidP="00BE40E9">
            <w:pPr>
              <w:pBdr>
                <w:bottom w:val="single" w:sz="2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4DE">
              <w:rPr>
                <w:rFonts w:ascii="Angsana New" w:hAnsi="Angsana New"/>
                <w:sz w:val="32"/>
                <w:szCs w:val="32"/>
              </w:rPr>
              <w:t>(9,980)</w:t>
            </w:r>
          </w:p>
        </w:tc>
        <w:tc>
          <w:tcPr>
            <w:tcW w:w="1215" w:type="dxa"/>
            <w:vAlign w:val="bottom"/>
          </w:tcPr>
          <w:p w14:paraId="1B9ABD63" w14:textId="77777777" w:rsidR="000444DE" w:rsidRPr="0081104C" w:rsidRDefault="000444DE" w:rsidP="00BE40E9">
            <w:pPr>
              <w:pBdr>
                <w:bottom w:val="single" w:sz="2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(5,556)</w:t>
            </w:r>
          </w:p>
        </w:tc>
      </w:tr>
      <w:tr w:rsidR="000444DE" w:rsidRPr="0081104C" w14:paraId="1B9ABD6A" w14:textId="77777777" w:rsidTr="00A34AE6">
        <w:tc>
          <w:tcPr>
            <w:tcW w:w="4320" w:type="dxa"/>
            <w:vAlign w:val="bottom"/>
          </w:tcPr>
          <w:p w14:paraId="1B9ABD65" w14:textId="77777777" w:rsidR="000444DE" w:rsidRPr="0081104C" w:rsidRDefault="000444DE" w:rsidP="00BE40E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14:paraId="1B9ABD66" w14:textId="77777777" w:rsidR="000444DE" w:rsidRPr="0081104C" w:rsidRDefault="000444DE" w:rsidP="00BE40E9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5,971</w:t>
            </w:r>
          </w:p>
        </w:tc>
        <w:tc>
          <w:tcPr>
            <w:tcW w:w="1215" w:type="dxa"/>
            <w:vAlign w:val="bottom"/>
          </w:tcPr>
          <w:p w14:paraId="1B9ABD67" w14:textId="77777777" w:rsidR="000444DE" w:rsidRPr="0081104C" w:rsidRDefault="000444DE" w:rsidP="00BE40E9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14,849</w:t>
            </w:r>
          </w:p>
        </w:tc>
        <w:tc>
          <w:tcPr>
            <w:tcW w:w="1215" w:type="dxa"/>
            <w:vAlign w:val="bottom"/>
          </w:tcPr>
          <w:p w14:paraId="1B9ABD68" w14:textId="77777777" w:rsidR="000444DE" w:rsidRPr="0081104C" w:rsidRDefault="000444DE" w:rsidP="00BE40E9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5,778</w:t>
            </w:r>
          </w:p>
        </w:tc>
        <w:tc>
          <w:tcPr>
            <w:tcW w:w="1215" w:type="dxa"/>
            <w:vAlign w:val="bottom"/>
          </w:tcPr>
          <w:p w14:paraId="1B9ABD69" w14:textId="77777777" w:rsidR="000444DE" w:rsidRPr="0081104C" w:rsidRDefault="000444DE" w:rsidP="00BE40E9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20" w:lineRule="exact"/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15,306</w:t>
            </w:r>
          </w:p>
        </w:tc>
      </w:tr>
    </w:tbl>
    <w:p w14:paraId="1B9ABD6C" w14:textId="77777777" w:rsidR="00D45E8E" w:rsidRPr="0081104C" w:rsidRDefault="00D45E8E" w:rsidP="00C0358A">
      <w:pPr>
        <w:tabs>
          <w:tab w:val="left" w:pos="562"/>
          <w:tab w:val="left" w:pos="1134"/>
          <w:tab w:val="left" w:pos="1701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215"/>
        <w:gridCol w:w="1215"/>
        <w:gridCol w:w="1215"/>
        <w:gridCol w:w="1215"/>
      </w:tblGrid>
      <w:tr w:rsidR="00022004" w:rsidRPr="0081104C" w14:paraId="1B9ABD6F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6D" w14:textId="77777777" w:rsidR="00D45E8E" w:rsidRPr="0081104C" w:rsidRDefault="00D45E8E" w:rsidP="008944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6E" w14:textId="77777777" w:rsidR="00022004" w:rsidRPr="0081104C" w:rsidRDefault="00022004" w:rsidP="00894457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1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22004" w:rsidRPr="0081104C" w14:paraId="1B9ABD72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70" w14:textId="77777777" w:rsidR="00022004" w:rsidRPr="0081104C" w:rsidRDefault="00022004" w:rsidP="008944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1B9ABD71" w14:textId="77777777" w:rsidR="00022004" w:rsidRPr="0081104C" w:rsidRDefault="00022004" w:rsidP="00894457">
            <w:pPr>
              <w:pBdr>
                <w:bottom w:val="single" w:sz="4" w:space="1" w:color="auto"/>
              </w:pBdr>
              <w:ind w:left="-16" w:right="72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  <w:r w:rsidR="00527B9B" w:rsidRPr="008110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27B9B" w:rsidRPr="00811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56DE6" w:rsidRPr="0081104C">
              <w:rPr>
                <w:rFonts w:ascii="Angsana New" w:hAnsi="Angsana New"/>
                <w:sz w:val="32"/>
                <w:szCs w:val="32"/>
              </w:rPr>
              <w:t>31</w:t>
            </w:r>
            <w:r w:rsidR="00527B9B" w:rsidRPr="008110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022004" w:rsidRPr="0081104C" w14:paraId="1B9ABD76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73" w14:textId="77777777" w:rsidR="00022004" w:rsidRPr="0081104C" w:rsidRDefault="00022004" w:rsidP="008944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B9ABD74" w14:textId="77777777" w:rsidR="00022004" w:rsidRPr="0081104C" w:rsidRDefault="00022004" w:rsidP="0089445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B9ABD75" w14:textId="77777777" w:rsidR="00022004" w:rsidRPr="0081104C" w:rsidRDefault="00022004" w:rsidP="0089445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D9" w:rsidRPr="0081104C" w14:paraId="1B9ABD7C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77" w14:textId="77777777" w:rsidR="00E959D9" w:rsidRPr="0081104C" w:rsidRDefault="00E959D9" w:rsidP="008944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1B9ABD78" w14:textId="77777777" w:rsidR="00E959D9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B9ABD79" w14:textId="77777777" w:rsidR="00E959D9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5" w:type="dxa"/>
            <w:vAlign w:val="bottom"/>
          </w:tcPr>
          <w:p w14:paraId="1B9ABD7A" w14:textId="77777777" w:rsidR="00E959D9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vAlign w:val="bottom"/>
          </w:tcPr>
          <w:p w14:paraId="1B9ABD7B" w14:textId="77777777" w:rsidR="00E959D9" w:rsidRPr="0081104C" w:rsidRDefault="00E854E6" w:rsidP="00894457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A69C0" w:rsidRPr="0081104C" w14:paraId="1B9ABD82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7D" w14:textId="77777777" w:rsidR="002A69C0" w:rsidRPr="0081104C" w:rsidRDefault="002A69C0" w:rsidP="008944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11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1B9ABD7E" w14:textId="77777777" w:rsidR="002A69C0" w:rsidRPr="0081104C" w:rsidRDefault="002A69C0" w:rsidP="0089445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B9ABD7F" w14:textId="77777777" w:rsidR="002A69C0" w:rsidRPr="0081104C" w:rsidRDefault="002A69C0" w:rsidP="0089445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ABD80" w14:textId="77777777" w:rsidR="002A69C0" w:rsidRPr="0081104C" w:rsidRDefault="002A69C0" w:rsidP="0089445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ABD81" w14:textId="77777777" w:rsidR="002A69C0" w:rsidRPr="0081104C" w:rsidRDefault="002A69C0" w:rsidP="0089445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55FAF" w:rsidRPr="0081104C" w14:paraId="1B9ABD88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83" w14:textId="77777777" w:rsidR="00255FAF" w:rsidRPr="0081104C" w:rsidRDefault="00255FAF" w:rsidP="00894457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ประมาณการค่าใช้จ่ายสำหรับโครงการ</w:t>
            </w:r>
          </w:p>
        </w:tc>
        <w:tc>
          <w:tcPr>
            <w:tcW w:w="1215" w:type="dxa"/>
            <w:vAlign w:val="bottom"/>
          </w:tcPr>
          <w:p w14:paraId="1B9ABD84" w14:textId="77777777" w:rsidR="00255FAF" w:rsidRPr="0081104C" w:rsidRDefault="00255FAF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43,569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B9ABD85" w14:textId="77777777" w:rsidR="00255FAF" w:rsidRPr="0081104C" w:rsidRDefault="00255FAF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38,597</w:t>
            </w:r>
          </w:p>
        </w:tc>
        <w:tc>
          <w:tcPr>
            <w:tcW w:w="1215" w:type="dxa"/>
            <w:vAlign w:val="bottom"/>
          </w:tcPr>
          <w:p w14:paraId="1B9ABD86" w14:textId="77777777" w:rsidR="00255FAF" w:rsidRPr="0081104C" w:rsidRDefault="00255FAF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43,569</w:t>
            </w:r>
          </w:p>
        </w:tc>
        <w:tc>
          <w:tcPr>
            <w:tcW w:w="1215" w:type="dxa"/>
            <w:vAlign w:val="bottom"/>
          </w:tcPr>
          <w:p w14:paraId="1B9ABD87" w14:textId="77777777" w:rsidR="00255FAF" w:rsidRPr="0081104C" w:rsidRDefault="00255FAF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38,597</w:t>
            </w:r>
          </w:p>
        </w:tc>
      </w:tr>
      <w:tr w:rsidR="00255FAF" w:rsidRPr="0081104C" w14:paraId="1B9ABD8E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89" w14:textId="77777777" w:rsidR="00255FAF" w:rsidRPr="0081104C" w:rsidRDefault="00255FAF" w:rsidP="00894457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  <w:vAlign w:val="bottom"/>
          </w:tcPr>
          <w:p w14:paraId="1B9ABD8A" w14:textId="77777777" w:rsidR="00255FAF" w:rsidRPr="0081104C" w:rsidRDefault="00255FAF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37,165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B9ABD8B" w14:textId="77777777" w:rsidR="00255FAF" w:rsidRPr="0081104C" w:rsidRDefault="00255FAF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32,433</w:t>
            </w:r>
          </w:p>
        </w:tc>
        <w:tc>
          <w:tcPr>
            <w:tcW w:w="1215" w:type="dxa"/>
            <w:vAlign w:val="bottom"/>
          </w:tcPr>
          <w:p w14:paraId="1B9ABD8C" w14:textId="77777777" w:rsidR="00255FAF" w:rsidRPr="0081104C" w:rsidRDefault="00255FAF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37,165</w:t>
            </w:r>
          </w:p>
        </w:tc>
        <w:tc>
          <w:tcPr>
            <w:tcW w:w="1215" w:type="dxa"/>
            <w:vAlign w:val="bottom"/>
          </w:tcPr>
          <w:p w14:paraId="1B9ABD8D" w14:textId="77777777" w:rsidR="00255FAF" w:rsidRPr="0081104C" w:rsidRDefault="00255FAF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32,433</w:t>
            </w:r>
          </w:p>
        </w:tc>
      </w:tr>
      <w:tr w:rsidR="007F4496" w:rsidRPr="0081104C" w14:paraId="1B9ABD94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8F" w14:textId="77777777" w:rsidR="007F4496" w:rsidRPr="0081104C" w:rsidRDefault="007F4496" w:rsidP="00894457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15" w:type="dxa"/>
            <w:vAlign w:val="bottom"/>
          </w:tcPr>
          <w:p w14:paraId="1B9ABD90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37,598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B9ABD91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37,7</w:t>
            </w:r>
            <w:r w:rsidR="004649BB" w:rsidRPr="0081104C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215" w:type="dxa"/>
            <w:vAlign w:val="bottom"/>
          </w:tcPr>
          <w:p w14:paraId="1B9ABD92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37,598</w:t>
            </w:r>
          </w:p>
        </w:tc>
        <w:tc>
          <w:tcPr>
            <w:tcW w:w="1215" w:type="dxa"/>
            <w:vAlign w:val="bottom"/>
          </w:tcPr>
          <w:p w14:paraId="1B9ABD93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37,758</w:t>
            </w:r>
          </w:p>
        </w:tc>
      </w:tr>
      <w:tr w:rsidR="007F4496" w:rsidRPr="0081104C" w14:paraId="1B9ABD9A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95" w14:textId="77777777" w:rsidR="007F4496" w:rsidRPr="0081104C" w:rsidRDefault="007F4496" w:rsidP="00894457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1B9ABD96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3,786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B9ABD97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4,6</w:t>
            </w:r>
            <w:r w:rsidR="004649BB" w:rsidRPr="0081104C">
              <w:rPr>
                <w:rFonts w:ascii="Angsana New" w:hAnsi="Angsana New"/>
                <w:spacing w:val="-4"/>
                <w:sz w:val="32"/>
                <w:szCs w:val="32"/>
              </w:rPr>
              <w:t>28</w:t>
            </w:r>
          </w:p>
        </w:tc>
        <w:tc>
          <w:tcPr>
            <w:tcW w:w="1215" w:type="dxa"/>
            <w:vAlign w:val="bottom"/>
          </w:tcPr>
          <w:p w14:paraId="1B9ABD98" w14:textId="160C3D78" w:rsidR="007F4496" w:rsidRPr="0081104C" w:rsidRDefault="00417A7C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4,045</w:t>
            </w:r>
          </w:p>
        </w:tc>
        <w:tc>
          <w:tcPr>
            <w:tcW w:w="1215" w:type="dxa"/>
            <w:vAlign w:val="bottom"/>
          </w:tcPr>
          <w:p w14:paraId="1B9ABD99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4,628</w:t>
            </w:r>
          </w:p>
        </w:tc>
      </w:tr>
      <w:tr w:rsidR="007F4496" w:rsidRPr="0081104C" w14:paraId="1B9ABDA0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9B" w14:textId="77777777" w:rsidR="007F4496" w:rsidRPr="0081104C" w:rsidRDefault="007F4496" w:rsidP="00894457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1B9ABD9C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122,118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B9ABD9D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113,416</w:t>
            </w:r>
          </w:p>
        </w:tc>
        <w:tc>
          <w:tcPr>
            <w:tcW w:w="1215" w:type="dxa"/>
            <w:vAlign w:val="bottom"/>
          </w:tcPr>
          <w:p w14:paraId="1B9ABD9E" w14:textId="42D302FE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122,</w:t>
            </w:r>
            <w:r w:rsidR="00DE776C">
              <w:rPr>
                <w:rFonts w:ascii="Angsana New" w:hAnsi="Angsana New"/>
                <w:spacing w:val="-4"/>
                <w:sz w:val="32"/>
                <w:szCs w:val="32"/>
              </w:rPr>
              <w:t>377</w:t>
            </w:r>
          </w:p>
        </w:tc>
        <w:tc>
          <w:tcPr>
            <w:tcW w:w="1215" w:type="dxa"/>
            <w:vAlign w:val="bottom"/>
          </w:tcPr>
          <w:p w14:paraId="1B9ABD9F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113,416</w:t>
            </w:r>
          </w:p>
        </w:tc>
      </w:tr>
      <w:tr w:rsidR="007F4496" w:rsidRPr="0081104C" w14:paraId="1B9ABDA6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A1" w14:textId="77777777" w:rsidR="007F4496" w:rsidRPr="0081104C" w:rsidRDefault="007F4496" w:rsidP="00894457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left w:val="nil"/>
              <w:bottom w:val="nil"/>
            </w:tcBorders>
            <w:vAlign w:val="bottom"/>
          </w:tcPr>
          <w:p w14:paraId="1B9ABDA2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B9ABDA3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ABDA4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color w:val="FF0000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ABDA5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F4496" w:rsidRPr="0081104C" w14:paraId="1B9ABDAC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A7" w14:textId="77777777" w:rsidR="007F4496" w:rsidRPr="0081104C" w:rsidRDefault="007F4496" w:rsidP="00894457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215" w:type="dxa"/>
            <w:vAlign w:val="bottom"/>
          </w:tcPr>
          <w:p w14:paraId="1B9ABDA8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(45,477)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B9ABDA9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(9,705)</w:t>
            </w:r>
          </w:p>
        </w:tc>
        <w:tc>
          <w:tcPr>
            <w:tcW w:w="1215" w:type="dxa"/>
            <w:vAlign w:val="bottom"/>
          </w:tcPr>
          <w:p w14:paraId="1B9ABDAA" w14:textId="0D0862F1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DE776C">
              <w:rPr>
                <w:rFonts w:ascii="Angsana New" w:hAnsi="Angsana New"/>
                <w:spacing w:val="-4"/>
                <w:sz w:val="32"/>
                <w:szCs w:val="32"/>
              </w:rPr>
              <w:t>21,806</w:t>
            </w: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1B9ABDAB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(9,705)</w:t>
            </w:r>
          </w:p>
        </w:tc>
      </w:tr>
      <w:tr w:rsidR="007F4496" w:rsidRPr="0081104C" w14:paraId="1B9ABDB2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AD" w14:textId="77777777" w:rsidR="007F4496" w:rsidRPr="0081104C" w:rsidRDefault="007F4496" w:rsidP="00894457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15" w:type="dxa"/>
            <w:vAlign w:val="bottom"/>
          </w:tcPr>
          <w:p w14:paraId="1B9ABDAE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(124,588)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B9ABDAF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(149,412)</w:t>
            </w:r>
          </w:p>
        </w:tc>
        <w:tc>
          <w:tcPr>
            <w:tcW w:w="1215" w:type="dxa"/>
            <w:vAlign w:val="bottom"/>
          </w:tcPr>
          <w:p w14:paraId="1B9ABDB0" w14:textId="48495EF3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DE776C">
              <w:rPr>
                <w:rFonts w:ascii="Angsana New" w:hAnsi="Angsana New"/>
                <w:spacing w:val="-4"/>
                <w:sz w:val="32"/>
                <w:szCs w:val="32"/>
              </w:rPr>
              <w:t>148,518</w:t>
            </w: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1B9ABDB1" w14:textId="77777777" w:rsidR="007F4496" w:rsidRPr="0081104C" w:rsidRDefault="007F4496" w:rsidP="0089445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(149,412)</w:t>
            </w:r>
          </w:p>
        </w:tc>
      </w:tr>
      <w:tr w:rsidR="007F4496" w:rsidRPr="0081104C" w14:paraId="1B9ABDB8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B3" w14:textId="5F1F0E59" w:rsidR="007F4496" w:rsidRPr="0081104C" w:rsidRDefault="007F4496" w:rsidP="00894457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15" w:type="dxa"/>
            <w:vAlign w:val="bottom"/>
          </w:tcPr>
          <w:p w14:paraId="1B9ABDB4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(1,105)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B9ABDB5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(2,393)</w:t>
            </w:r>
          </w:p>
        </w:tc>
        <w:tc>
          <w:tcPr>
            <w:tcW w:w="1215" w:type="dxa"/>
            <w:vAlign w:val="bottom"/>
          </w:tcPr>
          <w:p w14:paraId="1B9ABDB6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(1,105)</w:t>
            </w:r>
          </w:p>
        </w:tc>
        <w:tc>
          <w:tcPr>
            <w:tcW w:w="1215" w:type="dxa"/>
            <w:vAlign w:val="bottom"/>
          </w:tcPr>
          <w:p w14:paraId="1B9ABDB7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(2,393)</w:t>
            </w:r>
          </w:p>
        </w:tc>
      </w:tr>
      <w:tr w:rsidR="007F4496" w:rsidRPr="0081104C" w14:paraId="1B9ABDBE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B9" w14:textId="77777777" w:rsidR="007F4496" w:rsidRPr="0081104C" w:rsidRDefault="007F4496" w:rsidP="008944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1B9ABDBA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(171,170)</w:t>
            </w:r>
          </w:p>
        </w:tc>
        <w:tc>
          <w:tcPr>
            <w:tcW w:w="1215" w:type="dxa"/>
            <w:vAlign w:val="bottom"/>
          </w:tcPr>
          <w:p w14:paraId="1B9ABDBB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(161,510)</w:t>
            </w:r>
          </w:p>
        </w:tc>
        <w:tc>
          <w:tcPr>
            <w:tcW w:w="1215" w:type="dxa"/>
            <w:vAlign w:val="bottom"/>
          </w:tcPr>
          <w:p w14:paraId="1B9ABDBC" w14:textId="37F2AD15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(171,</w:t>
            </w:r>
            <w:r w:rsidR="00DE776C">
              <w:rPr>
                <w:rFonts w:ascii="Angsana New" w:hAnsi="Angsana New"/>
                <w:spacing w:val="-4"/>
                <w:sz w:val="32"/>
                <w:szCs w:val="32"/>
              </w:rPr>
              <w:t>429</w:t>
            </w: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1B9ABDBD" w14:textId="77777777" w:rsidR="007F4496" w:rsidRPr="0081104C" w:rsidRDefault="007F4496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(161,510)</w:t>
            </w:r>
          </w:p>
        </w:tc>
      </w:tr>
      <w:tr w:rsidR="007F4496" w:rsidRPr="0081104C" w14:paraId="1B9ABDC4" w14:textId="77777777" w:rsidTr="00C0358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BDBF" w14:textId="7387A188" w:rsidR="007F4496" w:rsidRPr="0081104C" w:rsidRDefault="007F4496" w:rsidP="008944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215" w:type="dxa"/>
            <w:vAlign w:val="bottom"/>
          </w:tcPr>
          <w:p w14:paraId="1B9ABDC0" w14:textId="77777777" w:rsidR="007F4496" w:rsidRPr="0081104C" w:rsidRDefault="007F4496" w:rsidP="0089445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(49,052)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B9ABDC1" w14:textId="77777777" w:rsidR="007F4496" w:rsidRPr="0081104C" w:rsidRDefault="007F4496" w:rsidP="0089445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(48,094)</w:t>
            </w:r>
          </w:p>
        </w:tc>
        <w:tc>
          <w:tcPr>
            <w:tcW w:w="1215" w:type="dxa"/>
            <w:vAlign w:val="bottom"/>
          </w:tcPr>
          <w:p w14:paraId="1B9ABDC2" w14:textId="77777777" w:rsidR="007F4496" w:rsidRPr="0081104C" w:rsidRDefault="007F4496" w:rsidP="0089445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(49,052)</w:t>
            </w:r>
          </w:p>
        </w:tc>
        <w:tc>
          <w:tcPr>
            <w:tcW w:w="1215" w:type="dxa"/>
            <w:vAlign w:val="bottom"/>
          </w:tcPr>
          <w:p w14:paraId="1B9ABDC3" w14:textId="77777777" w:rsidR="007F4496" w:rsidRPr="0081104C" w:rsidRDefault="007F4496" w:rsidP="0089445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(48,094)</w:t>
            </w:r>
          </w:p>
        </w:tc>
      </w:tr>
    </w:tbl>
    <w:p w14:paraId="1B9ABDC5" w14:textId="7B7700B1" w:rsidR="00672F36" w:rsidRPr="0081104C" w:rsidRDefault="00E748D5" w:rsidP="008944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81104C">
        <w:rPr>
          <w:rFonts w:ascii="Angsana New" w:hAnsi="Angsana New"/>
          <w:sz w:val="32"/>
          <w:szCs w:val="32"/>
        </w:rPr>
        <w:t xml:space="preserve">31 </w:t>
      </w:r>
      <w:r w:rsidR="009E4CA5"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="0032576A" w:rsidRPr="0081104C">
        <w:rPr>
          <w:rFonts w:ascii="Angsana New" w:hAnsi="Angsana New"/>
          <w:sz w:val="32"/>
          <w:szCs w:val="32"/>
          <w:cs/>
        </w:rPr>
        <w:t>กลุ่ม</w:t>
      </w:r>
      <w:r w:rsidRPr="0081104C">
        <w:rPr>
          <w:rFonts w:ascii="Angsana New" w:hAnsi="Angsana New"/>
          <w:sz w:val="32"/>
          <w:szCs w:val="32"/>
          <w:cs/>
        </w:rPr>
        <w:t>บ</w:t>
      </w:r>
      <w:r w:rsidRPr="0081104C">
        <w:rPr>
          <w:rFonts w:ascii="Angsana New" w:eastAsia="MS Mincho" w:hAnsi="Angsana New"/>
          <w:sz w:val="32"/>
          <w:szCs w:val="32"/>
          <w:cs/>
        </w:rPr>
        <w:t>ริษัทมีรายการ</w:t>
      </w:r>
      <w:r w:rsidR="00F403B5" w:rsidRPr="0081104C">
        <w:rPr>
          <w:rFonts w:ascii="Angsana New" w:eastAsia="MS Mincho" w:hAnsi="Angsana New"/>
          <w:sz w:val="32"/>
          <w:szCs w:val="32"/>
          <w:cs/>
        </w:rPr>
        <w:t>ผลแตกต่างชั่วคราวที่ใช้หักภาษีและ</w:t>
      </w:r>
      <w:r w:rsidRPr="0081104C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ขาดทุนทางภาษีที่ยังไม่ได้ใช้จำนวน</w:t>
      </w:r>
      <w:r w:rsidR="002D1956" w:rsidRPr="0081104C">
        <w:rPr>
          <w:rFonts w:ascii="Angsana New" w:eastAsia="MS Mincho" w:hAnsi="Angsana New"/>
          <w:sz w:val="32"/>
          <w:szCs w:val="32"/>
        </w:rPr>
        <w:t xml:space="preserve"> </w:t>
      </w:r>
      <w:r w:rsidR="003A5D97">
        <w:rPr>
          <w:rFonts w:ascii="Angsana New" w:eastAsia="MS Mincho" w:hAnsi="Angsana New"/>
          <w:sz w:val="32"/>
          <w:szCs w:val="32"/>
        </w:rPr>
        <w:t>2</w:t>
      </w:r>
      <w:r w:rsidR="000444DE">
        <w:rPr>
          <w:rFonts w:ascii="Angsana New" w:eastAsia="MS Mincho" w:hAnsi="Angsana New"/>
          <w:sz w:val="32"/>
          <w:szCs w:val="32"/>
        </w:rPr>
        <w:t>42</w:t>
      </w:r>
      <w:r w:rsidR="009456D0" w:rsidRPr="0081104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81104C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403B5" w:rsidRPr="0081104C">
        <w:rPr>
          <w:rFonts w:ascii="Angsana New" w:eastAsia="MS Mincho" w:hAnsi="Angsana New"/>
          <w:sz w:val="32"/>
          <w:szCs w:val="32"/>
        </w:rPr>
        <w:t xml:space="preserve"> </w:t>
      </w:r>
      <w:r w:rsidR="00E959D9" w:rsidRPr="0081104C">
        <w:rPr>
          <w:rFonts w:ascii="Angsana New" w:eastAsia="MS Mincho" w:hAnsi="Angsana New"/>
          <w:sz w:val="32"/>
          <w:szCs w:val="32"/>
        </w:rPr>
        <w:t>(</w:t>
      </w:r>
      <w:r w:rsidR="00E854E6" w:rsidRPr="0081104C">
        <w:rPr>
          <w:rFonts w:ascii="Angsana New" w:eastAsia="MS Mincho" w:hAnsi="Angsana New"/>
          <w:sz w:val="32"/>
          <w:szCs w:val="32"/>
        </w:rPr>
        <w:t>2562</w:t>
      </w:r>
      <w:r w:rsidR="005C243D" w:rsidRPr="0081104C">
        <w:rPr>
          <w:rFonts w:ascii="Angsana New" w:eastAsia="MS Mincho" w:hAnsi="Angsana New"/>
          <w:sz w:val="32"/>
          <w:szCs w:val="32"/>
        </w:rPr>
        <w:t>:</w:t>
      </w:r>
      <w:r w:rsidR="00F403B5" w:rsidRPr="0081104C">
        <w:rPr>
          <w:rFonts w:ascii="Angsana New" w:eastAsia="MS Mincho" w:hAnsi="Angsana New"/>
          <w:sz w:val="32"/>
          <w:szCs w:val="32"/>
        </w:rPr>
        <w:t xml:space="preserve"> </w:t>
      </w:r>
      <w:r w:rsidR="00211F14" w:rsidRPr="0081104C">
        <w:rPr>
          <w:rFonts w:ascii="Angsana New" w:eastAsia="MS Mincho" w:hAnsi="Angsana New"/>
          <w:sz w:val="32"/>
          <w:szCs w:val="32"/>
        </w:rPr>
        <w:t>386</w:t>
      </w:r>
      <w:r w:rsidR="009456D0" w:rsidRPr="0081104C">
        <w:rPr>
          <w:rFonts w:ascii="Angsana New" w:eastAsia="MS Mincho" w:hAnsi="Angsana New"/>
          <w:sz w:val="32"/>
          <w:szCs w:val="32"/>
        </w:rPr>
        <w:t xml:space="preserve"> </w:t>
      </w:r>
      <w:r w:rsidR="00F403B5" w:rsidRPr="0081104C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403B5" w:rsidRPr="0081104C">
        <w:rPr>
          <w:rFonts w:ascii="Angsana New" w:eastAsia="MS Mincho" w:hAnsi="Angsana New"/>
          <w:sz w:val="32"/>
          <w:szCs w:val="32"/>
        </w:rPr>
        <w:t>)</w:t>
      </w:r>
      <w:r w:rsidR="00A62E37" w:rsidRPr="0081104C">
        <w:rPr>
          <w:rFonts w:ascii="Angsana New" w:eastAsia="MS Mincho" w:hAnsi="Angsana New"/>
          <w:sz w:val="32"/>
          <w:szCs w:val="32"/>
        </w:rPr>
        <w:t xml:space="preserve"> (</w:t>
      </w:r>
      <w:r w:rsidR="00A62E37" w:rsidRPr="0081104C">
        <w:rPr>
          <w:rFonts w:ascii="Angsana New" w:eastAsia="MS Mincho" w:hAnsi="Angsana New"/>
          <w:sz w:val="32"/>
          <w:szCs w:val="32"/>
          <w:cs/>
        </w:rPr>
        <w:t>เฉพาะของบริษัทฯ</w:t>
      </w:r>
      <w:r w:rsidR="00870EEB" w:rsidRPr="0081104C">
        <w:rPr>
          <w:rFonts w:ascii="Angsana New" w:eastAsia="MS Mincho" w:hAnsi="Angsana New"/>
          <w:sz w:val="32"/>
          <w:szCs w:val="32"/>
        </w:rPr>
        <w:t xml:space="preserve">: </w:t>
      </w:r>
      <w:r w:rsidR="003A5D97">
        <w:rPr>
          <w:rFonts w:ascii="Angsana New" w:eastAsia="MS Mincho" w:hAnsi="Angsana New"/>
          <w:sz w:val="32"/>
          <w:szCs w:val="32"/>
        </w:rPr>
        <w:t>1,</w:t>
      </w:r>
      <w:r w:rsidR="000444DE">
        <w:rPr>
          <w:rFonts w:ascii="Angsana New" w:eastAsia="MS Mincho" w:hAnsi="Angsana New"/>
          <w:sz w:val="32"/>
          <w:szCs w:val="32"/>
        </w:rPr>
        <w:t>723</w:t>
      </w:r>
      <w:r w:rsidR="00D74C83" w:rsidRPr="0081104C">
        <w:rPr>
          <w:rFonts w:ascii="Angsana New" w:eastAsia="MS Mincho" w:hAnsi="Angsana New"/>
          <w:sz w:val="32"/>
          <w:szCs w:val="32"/>
        </w:rPr>
        <w:t xml:space="preserve"> </w:t>
      </w:r>
      <w:r w:rsidR="00A62E37" w:rsidRPr="0081104C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403B5" w:rsidRPr="0081104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E854E6" w:rsidRPr="0081104C">
        <w:rPr>
          <w:rFonts w:ascii="Angsana New" w:eastAsia="MS Mincho" w:hAnsi="Angsana New"/>
          <w:sz w:val="32"/>
          <w:szCs w:val="32"/>
        </w:rPr>
        <w:t>2562</w:t>
      </w:r>
      <w:r w:rsidR="005C243D" w:rsidRPr="0081104C">
        <w:rPr>
          <w:rFonts w:ascii="Angsana New" w:eastAsia="MS Mincho" w:hAnsi="Angsana New"/>
          <w:sz w:val="32"/>
          <w:szCs w:val="32"/>
        </w:rPr>
        <w:t>:</w:t>
      </w:r>
      <w:r w:rsidR="00F403B5" w:rsidRPr="0081104C">
        <w:rPr>
          <w:rFonts w:ascii="Angsana New" w:eastAsia="MS Mincho" w:hAnsi="Angsana New"/>
          <w:sz w:val="32"/>
          <w:szCs w:val="32"/>
        </w:rPr>
        <w:t xml:space="preserve"> </w:t>
      </w:r>
      <w:r w:rsidR="00211F14" w:rsidRPr="0081104C">
        <w:rPr>
          <w:rFonts w:ascii="Angsana New" w:eastAsia="MS Mincho" w:hAnsi="Angsana New"/>
          <w:sz w:val="32"/>
          <w:szCs w:val="32"/>
        </w:rPr>
        <w:t>1,856</w:t>
      </w:r>
      <w:r w:rsidR="00E959D9" w:rsidRPr="0081104C">
        <w:rPr>
          <w:rFonts w:ascii="Angsana New" w:eastAsia="MS Mincho" w:hAnsi="Angsana New"/>
          <w:sz w:val="32"/>
          <w:szCs w:val="32"/>
        </w:rPr>
        <w:t xml:space="preserve"> </w:t>
      </w:r>
      <w:r w:rsidR="00F403B5" w:rsidRPr="0081104C">
        <w:rPr>
          <w:rFonts w:ascii="Angsana New" w:eastAsia="MS Mincho" w:hAnsi="Angsana New"/>
          <w:sz w:val="32"/>
          <w:szCs w:val="32"/>
          <w:cs/>
        </w:rPr>
        <w:t>ล้านบาท</w:t>
      </w:r>
      <w:r w:rsidR="00A62E37" w:rsidRPr="0081104C">
        <w:rPr>
          <w:rFonts w:ascii="Angsana New" w:eastAsia="MS Mincho" w:hAnsi="Angsana New"/>
          <w:sz w:val="32"/>
          <w:szCs w:val="32"/>
          <w:cs/>
        </w:rPr>
        <w:t>)</w:t>
      </w:r>
      <w:r w:rsidRPr="0081104C">
        <w:rPr>
          <w:rFonts w:ascii="Angsana New" w:eastAsia="MS Mincho" w:hAnsi="Angsana New"/>
          <w:sz w:val="32"/>
          <w:szCs w:val="32"/>
        </w:rPr>
        <w:t xml:space="preserve"> </w:t>
      </w:r>
      <w:r w:rsidRPr="0081104C">
        <w:rPr>
          <w:rFonts w:ascii="Angsana New" w:eastAsia="MS Mincho" w:hAnsi="Angsana New"/>
          <w:spacing w:val="-10"/>
          <w:sz w:val="32"/>
          <w:szCs w:val="32"/>
          <w:cs/>
        </w:rPr>
        <w:t>ที่</w:t>
      </w:r>
      <w:r w:rsidR="00E66710" w:rsidRPr="0081104C">
        <w:rPr>
          <w:rFonts w:ascii="Angsana New" w:eastAsia="MS Mincho" w:hAnsi="Angsana New"/>
          <w:spacing w:val="-10"/>
          <w:sz w:val="32"/>
          <w:szCs w:val="32"/>
          <w:cs/>
        </w:rPr>
        <w:t>กลุ่มบริษัท</w:t>
      </w:r>
      <w:r w:rsidRPr="0081104C">
        <w:rPr>
          <w:rFonts w:ascii="Angsana New" w:eastAsia="MS Mincho" w:hAnsi="Angsana New"/>
          <w:spacing w:val="-10"/>
          <w:sz w:val="32"/>
          <w:szCs w:val="32"/>
          <w:cs/>
        </w:rPr>
        <w:t xml:space="preserve">ไม่ได้บันทึกสินทรัพย์ภาษีเงินได้รอการตัดบัญชี </w:t>
      </w:r>
      <w:r w:rsidRPr="0081104C">
        <w:rPr>
          <w:rFonts w:ascii="Angsana New" w:hAnsi="Angsana New"/>
          <w:spacing w:val="-10"/>
          <w:sz w:val="32"/>
          <w:szCs w:val="32"/>
          <w:cs/>
        </w:rPr>
        <w:t xml:space="preserve"> เนื่องจาก</w:t>
      </w:r>
      <w:r w:rsidR="00991ABC" w:rsidRPr="0081104C">
        <w:rPr>
          <w:rFonts w:ascii="Angsana New" w:hAnsi="Angsana New"/>
          <w:spacing w:val="-10"/>
          <w:sz w:val="32"/>
          <w:szCs w:val="32"/>
          <w:cs/>
        </w:rPr>
        <w:t>ฝ่ายบริหาร</w:t>
      </w:r>
      <w:r w:rsidRPr="0081104C">
        <w:rPr>
          <w:rFonts w:ascii="Angsana New" w:hAnsi="Angsana New"/>
          <w:spacing w:val="-10"/>
          <w:sz w:val="32"/>
          <w:szCs w:val="32"/>
          <w:cs/>
        </w:rPr>
        <w:t>พิจารณา</w:t>
      </w:r>
      <w:r w:rsidRPr="0081104C">
        <w:rPr>
          <w:rFonts w:ascii="Angsana New" w:hAnsi="Angsana New"/>
          <w:sz w:val="32"/>
          <w:szCs w:val="32"/>
          <w:cs/>
        </w:rPr>
        <w:t>แล้วเห็นว่า</w:t>
      </w:r>
      <w:r w:rsidR="00E66710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</w:t>
      </w:r>
      <w:r w:rsidR="00991ABC" w:rsidRPr="0081104C">
        <w:rPr>
          <w:rFonts w:ascii="Angsana New" w:hAnsi="Angsana New"/>
          <w:sz w:val="32"/>
          <w:szCs w:val="32"/>
          <w:cs/>
        </w:rPr>
        <w:t>ผลแตกต่างชั่วคราวที่ใช้หักภาษีและ</w:t>
      </w:r>
      <w:r w:rsidRPr="0081104C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14:paraId="1B9ABDC6" w14:textId="77777777" w:rsidR="00D5710B" w:rsidRPr="0081104C" w:rsidRDefault="00B84421" w:rsidP="00C0358A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br w:type="page"/>
      </w:r>
      <w:r w:rsidR="00D5710B" w:rsidRPr="0081104C">
        <w:rPr>
          <w:rFonts w:ascii="Angsana New" w:hAnsi="Angsana New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</w:t>
      </w:r>
      <w:r w:rsidR="00D5710B" w:rsidRPr="0081104C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="004A19B3" w:rsidRPr="0081104C">
        <w:rPr>
          <w:rFonts w:ascii="Angsana New" w:eastAsia="MS Mincho" w:hAnsi="Angsana New"/>
          <w:sz w:val="32"/>
          <w:szCs w:val="32"/>
          <w:cs/>
        </w:rPr>
        <w:t>ซึ่ง</w:t>
      </w:r>
      <w:r w:rsidR="00E66710" w:rsidRPr="0081104C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="004A19B3" w:rsidRPr="0081104C">
        <w:rPr>
          <w:rFonts w:ascii="Angsana New" w:eastAsia="MS Mincho" w:hAnsi="Angsana New"/>
          <w:sz w:val="32"/>
          <w:szCs w:val="32"/>
          <w:cs/>
        </w:rPr>
        <w:t xml:space="preserve">ไม่ได้บันทึกสินทรัพย์ภาษีเงินได้รอการตัดบัญชี </w:t>
      </w:r>
      <w:r w:rsidR="00D5710B" w:rsidRPr="0081104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8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72"/>
        <w:gridCol w:w="1102"/>
        <w:gridCol w:w="1103"/>
        <w:gridCol w:w="1102"/>
        <w:gridCol w:w="1103"/>
        <w:gridCol w:w="6"/>
      </w:tblGrid>
      <w:tr w:rsidR="004527B4" w:rsidRPr="0081104C" w14:paraId="1B9ABDC8" w14:textId="77777777" w:rsidTr="00C0358A">
        <w:tc>
          <w:tcPr>
            <w:tcW w:w="8988" w:type="dxa"/>
            <w:gridSpan w:val="6"/>
            <w:vAlign w:val="bottom"/>
          </w:tcPr>
          <w:p w14:paraId="1B9ABDC7" w14:textId="77777777" w:rsidR="004527B4" w:rsidRPr="0081104C" w:rsidRDefault="004527B4" w:rsidP="00894457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811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5710B" w:rsidRPr="0081104C" w14:paraId="1B9ABDCC" w14:textId="77777777" w:rsidTr="00C0358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1B9ABDC9" w14:textId="77777777" w:rsidR="00D5710B" w:rsidRPr="0081104C" w:rsidRDefault="00D5710B" w:rsidP="0089445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1B9ABDCA" w14:textId="77777777" w:rsidR="00D5710B" w:rsidRPr="0081104C" w:rsidRDefault="00D5710B" w:rsidP="008944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B9ABDCB" w14:textId="77777777" w:rsidR="00D5710B" w:rsidRPr="0081104C" w:rsidRDefault="00D5710B" w:rsidP="008944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710B" w:rsidRPr="0081104C" w14:paraId="1B9ABDD2" w14:textId="77777777" w:rsidTr="00C0358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1B9ABDCD" w14:textId="77777777" w:rsidR="00D5710B" w:rsidRPr="0081104C" w:rsidRDefault="00D5710B" w:rsidP="0089445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02" w:type="dxa"/>
            <w:vAlign w:val="bottom"/>
          </w:tcPr>
          <w:p w14:paraId="1B9ABDCE" w14:textId="77777777" w:rsidR="00D5710B" w:rsidRPr="0081104C" w:rsidRDefault="00E854E6" w:rsidP="00894457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2563</w:t>
            </w:r>
          </w:p>
        </w:tc>
        <w:tc>
          <w:tcPr>
            <w:tcW w:w="1103" w:type="dxa"/>
            <w:vAlign w:val="bottom"/>
          </w:tcPr>
          <w:p w14:paraId="1B9ABDCF" w14:textId="77777777" w:rsidR="00D5710B" w:rsidRPr="0081104C" w:rsidRDefault="00E854E6" w:rsidP="00894457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  <w:tc>
          <w:tcPr>
            <w:tcW w:w="1102" w:type="dxa"/>
            <w:vAlign w:val="bottom"/>
          </w:tcPr>
          <w:p w14:paraId="1B9ABDD0" w14:textId="77777777" w:rsidR="00D5710B" w:rsidRPr="0081104C" w:rsidRDefault="00E854E6" w:rsidP="00894457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2563</w:t>
            </w:r>
          </w:p>
        </w:tc>
        <w:tc>
          <w:tcPr>
            <w:tcW w:w="1103" w:type="dxa"/>
            <w:vAlign w:val="bottom"/>
          </w:tcPr>
          <w:p w14:paraId="1B9ABDD1" w14:textId="77777777" w:rsidR="00D5710B" w:rsidRPr="0081104C" w:rsidRDefault="00E854E6" w:rsidP="00894457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50782C" w:rsidRPr="0081104C" w14:paraId="1B9ABDD8" w14:textId="77777777" w:rsidTr="00C0358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1B9ABDD3" w14:textId="77777777" w:rsidR="0050782C" w:rsidRPr="0081104C" w:rsidRDefault="0050782C" w:rsidP="0089445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110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02" w:type="dxa"/>
            <w:vAlign w:val="bottom"/>
          </w:tcPr>
          <w:p w14:paraId="1B9ABDD4" w14:textId="44BE910D" w:rsidR="0050782C" w:rsidRPr="0081104C" w:rsidRDefault="003A5D97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14:paraId="1B9ABDD5" w14:textId="77777777" w:rsidR="0050782C" w:rsidRPr="0081104C" w:rsidRDefault="0050782C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101</w:t>
            </w:r>
          </w:p>
        </w:tc>
        <w:tc>
          <w:tcPr>
            <w:tcW w:w="1102" w:type="dxa"/>
            <w:vAlign w:val="bottom"/>
          </w:tcPr>
          <w:p w14:paraId="1B9ABDD6" w14:textId="7C8E2E70" w:rsidR="0050782C" w:rsidRPr="0081104C" w:rsidRDefault="003A5D97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14:paraId="1B9ABDD7" w14:textId="77777777" w:rsidR="0050782C" w:rsidRPr="0081104C" w:rsidRDefault="0050782C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99</w:t>
            </w:r>
          </w:p>
        </w:tc>
      </w:tr>
      <w:tr w:rsidR="0050782C" w:rsidRPr="0081104C" w14:paraId="1B9ABDDE" w14:textId="77777777" w:rsidTr="00C0358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1B9ABDD9" w14:textId="77777777" w:rsidR="0050782C" w:rsidRPr="0081104C" w:rsidRDefault="0050782C" w:rsidP="0089445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110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02" w:type="dxa"/>
            <w:vAlign w:val="bottom"/>
          </w:tcPr>
          <w:p w14:paraId="1B9ABDDA" w14:textId="77777777" w:rsidR="0050782C" w:rsidRPr="0081104C" w:rsidRDefault="0050782C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03" w:type="dxa"/>
            <w:vAlign w:val="bottom"/>
          </w:tcPr>
          <w:p w14:paraId="1B9ABDDB" w14:textId="77777777" w:rsidR="0050782C" w:rsidRPr="0081104C" w:rsidRDefault="0050782C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02" w:type="dxa"/>
            <w:vAlign w:val="bottom"/>
          </w:tcPr>
          <w:p w14:paraId="1B9ABDDC" w14:textId="77777777" w:rsidR="0050782C" w:rsidRPr="0081104C" w:rsidRDefault="0050782C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14:paraId="1B9ABDDD" w14:textId="77777777" w:rsidR="0050782C" w:rsidRPr="0081104C" w:rsidRDefault="0050782C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0782C" w:rsidRPr="0081104C" w14:paraId="1B9ABDE4" w14:textId="77777777" w:rsidTr="00C0358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1B9ABDDF" w14:textId="77777777" w:rsidR="0050782C" w:rsidRPr="0081104C" w:rsidRDefault="0050782C" w:rsidP="0089445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1104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02" w:type="dxa"/>
            <w:vAlign w:val="bottom"/>
          </w:tcPr>
          <w:p w14:paraId="1B9ABDE0" w14:textId="77777777" w:rsidR="0050782C" w:rsidRPr="0081104C" w:rsidRDefault="0050782C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03" w:type="dxa"/>
            <w:vAlign w:val="bottom"/>
          </w:tcPr>
          <w:p w14:paraId="1B9ABDE1" w14:textId="77777777" w:rsidR="0050782C" w:rsidRPr="0081104C" w:rsidRDefault="0050782C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02" w:type="dxa"/>
            <w:vAlign w:val="bottom"/>
          </w:tcPr>
          <w:p w14:paraId="1B9ABDE2" w14:textId="77777777" w:rsidR="0050782C" w:rsidRPr="0081104C" w:rsidRDefault="0050782C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14:paraId="1B9ABDE3" w14:textId="77777777" w:rsidR="0050782C" w:rsidRPr="0081104C" w:rsidRDefault="0050782C" w:rsidP="00894457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444DE" w:rsidRPr="0081104C" w14:paraId="1B9ABDEA" w14:textId="77777777" w:rsidTr="00C0358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1B9ABDE5" w14:textId="77777777" w:rsidR="000444DE" w:rsidRPr="0081104C" w:rsidRDefault="000444DE" w:rsidP="000444D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1104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02" w:type="dxa"/>
            <w:vAlign w:val="bottom"/>
          </w:tcPr>
          <w:p w14:paraId="1B9ABDE6" w14:textId="2583F895" w:rsidR="000444DE" w:rsidRPr="0081104C" w:rsidRDefault="000444DE" w:rsidP="000444DE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44DE">
              <w:rPr>
                <w:rFonts w:ascii="Angsana New" w:hAnsi="Angsana New"/>
                <w:spacing w:val="-4"/>
                <w:sz w:val="32"/>
                <w:szCs w:val="32"/>
              </w:rPr>
              <w:t>176</w:t>
            </w:r>
          </w:p>
        </w:tc>
        <w:tc>
          <w:tcPr>
            <w:tcW w:w="1103" w:type="dxa"/>
            <w:vAlign w:val="bottom"/>
          </w:tcPr>
          <w:p w14:paraId="1B9ABDE7" w14:textId="182C85FD" w:rsidR="000444DE" w:rsidRPr="0081104C" w:rsidRDefault="000444DE" w:rsidP="000444DE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44DE">
              <w:rPr>
                <w:rFonts w:ascii="Angsana New" w:hAnsi="Angsana New"/>
                <w:spacing w:val="-4"/>
                <w:sz w:val="32"/>
                <w:szCs w:val="32"/>
              </w:rPr>
              <w:t>173</w:t>
            </w:r>
          </w:p>
        </w:tc>
        <w:tc>
          <w:tcPr>
            <w:tcW w:w="1102" w:type="dxa"/>
            <w:vAlign w:val="bottom"/>
          </w:tcPr>
          <w:p w14:paraId="1B9ABDE8" w14:textId="139341E8" w:rsidR="000444DE" w:rsidRPr="0081104C" w:rsidRDefault="000444DE" w:rsidP="000444DE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44DE">
              <w:rPr>
                <w:rFonts w:ascii="Angsana New" w:hAnsi="Angsana New"/>
                <w:spacing w:val="-4"/>
                <w:sz w:val="32"/>
                <w:szCs w:val="32"/>
              </w:rPr>
              <w:t>175</w:t>
            </w:r>
          </w:p>
        </w:tc>
        <w:tc>
          <w:tcPr>
            <w:tcW w:w="1103" w:type="dxa"/>
            <w:vAlign w:val="bottom"/>
          </w:tcPr>
          <w:p w14:paraId="1B9ABDE9" w14:textId="77777777" w:rsidR="000444DE" w:rsidRPr="0081104C" w:rsidRDefault="000444DE" w:rsidP="000444DE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173</w:t>
            </w:r>
          </w:p>
        </w:tc>
      </w:tr>
      <w:tr w:rsidR="000444DE" w:rsidRPr="0081104C" w14:paraId="1B9ABDF0" w14:textId="77777777" w:rsidTr="00C0358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1B9ABDEB" w14:textId="77777777" w:rsidR="000444DE" w:rsidRPr="0081104C" w:rsidRDefault="000444DE" w:rsidP="000444D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31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1104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02" w:type="dxa"/>
            <w:vAlign w:val="bottom"/>
          </w:tcPr>
          <w:p w14:paraId="1B9ABDEC" w14:textId="1EC0C4B7" w:rsidR="000444DE" w:rsidRPr="0081104C" w:rsidRDefault="000444DE" w:rsidP="000444D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44DE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1103" w:type="dxa"/>
            <w:vAlign w:val="bottom"/>
          </w:tcPr>
          <w:p w14:paraId="1B9ABDED" w14:textId="229D0AF3" w:rsidR="000444DE" w:rsidRPr="0081104C" w:rsidRDefault="000444DE" w:rsidP="000444D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44DE">
              <w:rPr>
                <w:rFonts w:ascii="Angsana New" w:hAnsi="Angsana New"/>
                <w:spacing w:val="-4"/>
                <w:sz w:val="32"/>
                <w:szCs w:val="32"/>
              </w:rPr>
              <w:t>65</w:t>
            </w:r>
          </w:p>
        </w:tc>
        <w:tc>
          <w:tcPr>
            <w:tcW w:w="1102" w:type="dxa"/>
            <w:vAlign w:val="bottom"/>
          </w:tcPr>
          <w:p w14:paraId="1B9ABDEE" w14:textId="5CC140F8" w:rsidR="000444DE" w:rsidRPr="0081104C" w:rsidRDefault="000444DE" w:rsidP="000444D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44DE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14:paraId="1B9ABDEF" w14:textId="77777777" w:rsidR="000444DE" w:rsidRPr="0081104C" w:rsidRDefault="000444DE" w:rsidP="000444D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45</w:t>
            </w:r>
          </w:p>
        </w:tc>
      </w:tr>
      <w:tr w:rsidR="000444DE" w:rsidRPr="0081104C" w14:paraId="1B9ABDF6" w14:textId="77777777" w:rsidTr="00C0358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1B9ABDF1" w14:textId="77777777" w:rsidR="000444DE" w:rsidRPr="0081104C" w:rsidRDefault="000444DE" w:rsidP="000444D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1B9ABDF2" w14:textId="2C04D440" w:rsidR="000444DE" w:rsidRPr="0081104C" w:rsidRDefault="000444DE" w:rsidP="000444D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44DE">
              <w:rPr>
                <w:rFonts w:ascii="Angsana New" w:hAnsi="Angsana New"/>
                <w:spacing w:val="-4"/>
                <w:sz w:val="32"/>
                <w:szCs w:val="32"/>
              </w:rPr>
              <w:t>197</w:t>
            </w:r>
          </w:p>
        </w:tc>
        <w:tc>
          <w:tcPr>
            <w:tcW w:w="1103" w:type="dxa"/>
            <w:vAlign w:val="bottom"/>
          </w:tcPr>
          <w:p w14:paraId="1B9ABDF3" w14:textId="139C4169" w:rsidR="000444DE" w:rsidRPr="0081104C" w:rsidRDefault="000444DE" w:rsidP="000444D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44DE">
              <w:rPr>
                <w:rFonts w:ascii="Angsana New" w:hAnsi="Angsana New"/>
                <w:spacing w:val="-4"/>
                <w:sz w:val="32"/>
                <w:szCs w:val="32"/>
              </w:rPr>
              <w:t>341</w:t>
            </w:r>
          </w:p>
        </w:tc>
        <w:tc>
          <w:tcPr>
            <w:tcW w:w="1102" w:type="dxa"/>
            <w:vAlign w:val="bottom"/>
          </w:tcPr>
          <w:p w14:paraId="1B9ABDF4" w14:textId="6D8242B9" w:rsidR="000444DE" w:rsidRPr="0081104C" w:rsidRDefault="000444DE" w:rsidP="000444D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44DE">
              <w:rPr>
                <w:rFonts w:ascii="Angsana New" w:hAnsi="Angsana New"/>
                <w:spacing w:val="-4"/>
                <w:sz w:val="32"/>
                <w:szCs w:val="32"/>
              </w:rPr>
              <w:t>175</w:t>
            </w:r>
          </w:p>
        </w:tc>
        <w:tc>
          <w:tcPr>
            <w:tcW w:w="1103" w:type="dxa"/>
            <w:vAlign w:val="bottom"/>
          </w:tcPr>
          <w:p w14:paraId="1B9ABDF5" w14:textId="77777777" w:rsidR="000444DE" w:rsidRPr="0081104C" w:rsidRDefault="000444DE" w:rsidP="000444D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1104C">
              <w:rPr>
                <w:rFonts w:ascii="Angsana New" w:hAnsi="Angsana New"/>
                <w:spacing w:val="-4"/>
                <w:sz w:val="32"/>
                <w:szCs w:val="32"/>
              </w:rPr>
              <w:t>317</w:t>
            </w:r>
          </w:p>
        </w:tc>
      </w:tr>
    </w:tbl>
    <w:p w14:paraId="1B9ABDF7" w14:textId="77777777" w:rsidR="00E748D5" w:rsidRPr="0081104C" w:rsidRDefault="004649BB" w:rsidP="00894457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1</w:t>
      </w:r>
      <w:r w:rsidR="00E748D5" w:rsidRPr="0081104C">
        <w:rPr>
          <w:rFonts w:ascii="Angsana New" w:hAnsi="Angsana New"/>
          <w:b/>
          <w:bCs/>
          <w:sz w:val="32"/>
          <w:szCs w:val="32"/>
        </w:rPr>
        <w:t>.</w:t>
      </w:r>
      <w:r w:rsidR="00E748D5" w:rsidRPr="0081104C">
        <w:rPr>
          <w:rFonts w:ascii="Angsana New" w:hAnsi="Angsana New"/>
          <w:b/>
          <w:bCs/>
          <w:sz w:val="32"/>
          <w:szCs w:val="32"/>
        </w:rPr>
        <w:tab/>
      </w:r>
      <w:r w:rsidR="00E748D5" w:rsidRPr="0081104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B9ABDF8" w14:textId="77777777" w:rsidR="009F3C21" w:rsidRPr="0081104C" w:rsidRDefault="009F3C21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A62E37" w:rsidRPr="0081104C">
        <w:rPr>
          <w:rFonts w:ascii="Angsana New" w:hAnsi="Angsana New"/>
          <w:sz w:val="32"/>
          <w:szCs w:val="32"/>
          <w:cs/>
        </w:rPr>
        <w:t>ปี</w:t>
      </w:r>
      <w:r w:rsidRPr="0081104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81104C">
        <w:rPr>
          <w:rFonts w:ascii="Angsana New" w:hAnsi="Angsana New"/>
          <w:sz w:val="32"/>
          <w:szCs w:val="32"/>
        </w:rPr>
        <w:t xml:space="preserve"> (</w:t>
      </w:r>
      <w:r w:rsidRPr="0081104C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D1956" w:rsidRPr="0081104C">
        <w:rPr>
          <w:rFonts w:ascii="Angsana New" w:hAnsi="Angsana New"/>
          <w:sz w:val="32"/>
          <w:szCs w:val="32"/>
          <w:cs/>
        </w:rPr>
        <w:t>ปี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p w14:paraId="1B9ABDF9" w14:textId="77777777" w:rsidR="009F3C21" w:rsidRPr="0081104C" w:rsidRDefault="004649BB" w:rsidP="0089445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2</w:t>
      </w:r>
      <w:r w:rsidR="009F3C21" w:rsidRPr="0081104C">
        <w:rPr>
          <w:rFonts w:ascii="Angsana New" w:hAnsi="Angsana New"/>
          <w:b/>
          <w:bCs/>
          <w:sz w:val="32"/>
          <w:szCs w:val="32"/>
        </w:rPr>
        <w:tab/>
      </w:r>
      <w:r w:rsidR="009F3C21" w:rsidRPr="0081104C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1B9ABDFA" w14:textId="77777777" w:rsidR="009F3C21" w:rsidRPr="0081104C" w:rsidRDefault="009F3C21" w:rsidP="00894457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69224E" w:rsidRPr="0081104C">
        <w:rPr>
          <w:rFonts w:ascii="Angsana New" w:hAnsi="Angsana New"/>
          <w:sz w:val="32"/>
          <w:szCs w:val="32"/>
          <w:cs/>
        </w:rPr>
        <w:t>ในระหว่าง</w:t>
      </w:r>
      <w:r w:rsidRPr="0081104C">
        <w:rPr>
          <w:rFonts w:ascii="Angsana New" w:hAnsi="Angsana New"/>
          <w:sz w:val="32"/>
          <w:szCs w:val="32"/>
          <w:cs/>
        </w:rPr>
        <w:t>ปีสิ้นสุดวันที่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9E4CA5" w:rsidRPr="0081104C">
        <w:rPr>
          <w:rFonts w:ascii="Angsana New" w:hAnsi="Angsana New"/>
          <w:sz w:val="32"/>
          <w:szCs w:val="32"/>
        </w:rPr>
        <w:t xml:space="preserve">31 </w:t>
      </w:r>
      <w:r w:rsidR="009E4CA5"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</w:t>
      </w:r>
      <w:r w:rsidR="0060447C" w:rsidRPr="0081104C">
        <w:rPr>
          <w:rFonts w:ascii="Angsana New" w:hAnsi="Angsana New"/>
          <w:sz w:val="32"/>
          <w:szCs w:val="32"/>
        </w:rPr>
        <w:t>3</w:t>
      </w:r>
      <w:r w:rsidR="0069224E" w:rsidRPr="0081104C">
        <w:rPr>
          <w:rFonts w:ascii="Angsana New" w:hAnsi="Angsana New"/>
          <w:sz w:val="32"/>
          <w:szCs w:val="32"/>
        </w:rPr>
        <w:t xml:space="preserve"> </w:t>
      </w:r>
      <w:r w:rsidR="00E66710" w:rsidRPr="0081104C">
        <w:rPr>
          <w:rFonts w:ascii="Angsana New" w:hAnsi="Angsana New"/>
          <w:sz w:val="32"/>
          <w:szCs w:val="32"/>
          <w:cs/>
        </w:rPr>
        <w:t>บริษัท</w:t>
      </w:r>
      <w:r w:rsidR="00B84421" w:rsidRPr="0081104C">
        <w:rPr>
          <w:rFonts w:ascii="Angsana New" w:hAnsi="Angsana New"/>
          <w:sz w:val="32"/>
          <w:szCs w:val="32"/>
          <w:cs/>
        </w:rPr>
        <w:t>ฯ</w:t>
      </w:r>
      <w:r w:rsidR="0069224E" w:rsidRPr="0081104C">
        <w:rPr>
          <w:rFonts w:ascii="Angsana New" w:hAnsi="Angsana New"/>
          <w:sz w:val="32"/>
          <w:szCs w:val="32"/>
          <w:cs/>
        </w:rPr>
        <w:t>มีเงินปันผลจ่าย</w:t>
      </w:r>
      <w:r w:rsidRPr="0081104C">
        <w:rPr>
          <w:rFonts w:ascii="Angsana New" w:hAnsi="Angsana New"/>
          <w:sz w:val="32"/>
          <w:szCs w:val="32"/>
          <w:cs/>
        </w:rPr>
        <w:t>ดังนี้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070"/>
        <w:gridCol w:w="2700"/>
        <w:gridCol w:w="1350"/>
        <w:gridCol w:w="1260"/>
        <w:gridCol w:w="1710"/>
      </w:tblGrid>
      <w:tr w:rsidR="00D33449" w:rsidRPr="0081104C" w14:paraId="1B9ABE00" w14:textId="77777777" w:rsidTr="00A22F2B">
        <w:tc>
          <w:tcPr>
            <w:tcW w:w="2070" w:type="dxa"/>
            <w:vAlign w:val="bottom"/>
          </w:tcPr>
          <w:p w14:paraId="1B9ABDFB" w14:textId="77777777" w:rsidR="00D33449" w:rsidRPr="0081104C" w:rsidRDefault="00D33449" w:rsidP="00894457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1B9ABDFC" w14:textId="77777777" w:rsidR="00D33449" w:rsidRPr="0081104C" w:rsidRDefault="00D33449" w:rsidP="00894457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1B9ABDFD" w14:textId="77777777" w:rsidR="00D33449" w:rsidRPr="0081104C" w:rsidRDefault="00D33449" w:rsidP="00894457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1B9ABDFE" w14:textId="77777777" w:rsidR="00D33449" w:rsidRPr="0081104C" w:rsidRDefault="00D33449" w:rsidP="00894457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710" w:type="dxa"/>
            <w:vAlign w:val="bottom"/>
          </w:tcPr>
          <w:p w14:paraId="1B9ABDFF" w14:textId="77777777" w:rsidR="00D33449" w:rsidRPr="0081104C" w:rsidRDefault="00D33449" w:rsidP="00894457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D33449" w:rsidRPr="0081104C" w14:paraId="1B9ABE06" w14:textId="77777777" w:rsidTr="00A22F2B">
        <w:tc>
          <w:tcPr>
            <w:tcW w:w="2070" w:type="dxa"/>
            <w:vAlign w:val="bottom"/>
          </w:tcPr>
          <w:p w14:paraId="1B9ABE01" w14:textId="77777777" w:rsidR="00D33449" w:rsidRPr="0081104C" w:rsidRDefault="00D33449" w:rsidP="00894457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vAlign w:val="bottom"/>
          </w:tcPr>
          <w:p w14:paraId="1B9ABE02" w14:textId="77777777" w:rsidR="00D33449" w:rsidRPr="0081104C" w:rsidRDefault="00D33449" w:rsidP="00894457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9ABE03" w14:textId="77777777" w:rsidR="00D33449" w:rsidRPr="0081104C" w:rsidRDefault="00D33449" w:rsidP="00894457">
            <w:pPr>
              <w:pStyle w:val="Heading1"/>
              <w:jc w:val="center"/>
              <w:rPr>
                <w:b/>
                <w:bCs/>
                <w:cs/>
              </w:rPr>
            </w:pPr>
            <w:r w:rsidRPr="0081104C">
              <w:rPr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14:paraId="1B9ABE04" w14:textId="77777777" w:rsidR="00D33449" w:rsidRPr="0081104C" w:rsidRDefault="00D33449" w:rsidP="00894457">
            <w:pPr>
              <w:pStyle w:val="Heading1"/>
              <w:jc w:val="center"/>
              <w:rPr>
                <w:b/>
                <w:bCs/>
                <w:cs/>
              </w:rPr>
            </w:pPr>
            <w:r w:rsidRPr="0081104C">
              <w:rPr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1B9ABE05" w14:textId="77777777" w:rsidR="00D33449" w:rsidRPr="0081104C" w:rsidRDefault="00D33449" w:rsidP="00894457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33449" w:rsidRPr="0081104C" w14:paraId="1B9ABE0C" w14:textId="77777777" w:rsidTr="00A22F2B">
        <w:tc>
          <w:tcPr>
            <w:tcW w:w="2070" w:type="dxa"/>
            <w:vAlign w:val="bottom"/>
          </w:tcPr>
          <w:p w14:paraId="1B9ABE07" w14:textId="77777777" w:rsidR="00D33449" w:rsidRPr="0081104C" w:rsidRDefault="00D33449" w:rsidP="00894457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  <w:u w:val="single"/>
              </w:rPr>
              <w:t>256</w:t>
            </w:r>
            <w:r w:rsidR="0060447C" w:rsidRPr="0081104C">
              <w:rPr>
                <w:rFonts w:ascii="Angsana New" w:eastAsia="Calibri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2700" w:type="dxa"/>
            <w:vAlign w:val="bottom"/>
          </w:tcPr>
          <w:p w14:paraId="1B9ABE08" w14:textId="77777777" w:rsidR="00D33449" w:rsidRPr="0081104C" w:rsidRDefault="00D33449" w:rsidP="00894457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9ABE09" w14:textId="77777777" w:rsidR="00D33449" w:rsidRPr="0081104C" w:rsidRDefault="00D33449" w:rsidP="00894457">
            <w:pPr>
              <w:pStyle w:val="Heading1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1B9ABE0A" w14:textId="77777777" w:rsidR="00D33449" w:rsidRPr="0081104C" w:rsidRDefault="00D33449" w:rsidP="00894457">
            <w:pPr>
              <w:pStyle w:val="Heading1"/>
              <w:jc w:val="center"/>
              <w:rPr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14:paraId="1B9ABE0B" w14:textId="77777777" w:rsidR="00D33449" w:rsidRPr="0081104C" w:rsidRDefault="00D33449" w:rsidP="00894457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60447C" w:rsidRPr="0081104C" w14:paraId="1B9ABE12" w14:textId="77777777" w:rsidTr="00A22F2B">
        <w:tc>
          <w:tcPr>
            <w:tcW w:w="2070" w:type="dxa"/>
          </w:tcPr>
          <w:p w14:paraId="1B9ABE0D" w14:textId="727D298C" w:rsidR="0060447C" w:rsidRPr="0081104C" w:rsidRDefault="0060447C" w:rsidP="00894457">
            <w:pPr>
              <w:ind w:left="162" w:hanging="162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เงินปันผลระหว่างกาล</w:t>
            </w:r>
            <w:r w:rsidR="00A22F2B" w:rsidRPr="0081104C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81104C">
              <w:rPr>
                <w:rFonts w:ascii="Angsana New" w:eastAsia="Calibri" w:hAnsi="Angsana New"/>
                <w:sz w:val="28"/>
                <w:szCs w:val="28"/>
                <w:cs/>
              </w:rPr>
              <w:t>ผลการ</w:t>
            </w:r>
            <w:r w:rsidR="001A35F3">
              <w:rPr>
                <w:rFonts w:ascii="Angsana New" w:eastAsia="Calibri" w:hAnsi="Angsana New" w:hint="cs"/>
                <w:sz w:val="28"/>
                <w:szCs w:val="28"/>
                <w:cs/>
              </w:rPr>
              <w:t>ดำเนินงาน</w:t>
            </w:r>
            <w:r w:rsidR="00A22F2B" w:rsidRPr="0081104C">
              <w:rPr>
                <w:rFonts w:ascii="Angsana New" w:eastAsia="Calibri" w:hAnsi="Angsana New"/>
                <w:sz w:val="28"/>
                <w:szCs w:val="28"/>
                <w:cs/>
              </w:rPr>
              <w:t xml:space="preserve">ปี </w:t>
            </w:r>
            <w:r w:rsidR="00A22F2B" w:rsidRPr="0081104C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2700" w:type="dxa"/>
          </w:tcPr>
          <w:p w14:paraId="1B9ABE0E" w14:textId="0084F76A" w:rsidR="0060447C" w:rsidRPr="0081104C" w:rsidRDefault="0060447C" w:rsidP="00894457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560E10" w:rsidRPr="0081104C">
              <w:rPr>
                <w:rFonts w:ascii="Angsana New" w:hAnsi="Angsana New"/>
                <w:sz w:val="28"/>
                <w:szCs w:val="28"/>
                <w:cs/>
              </w:rPr>
              <w:t xml:space="preserve">คณะกรรมการบริษัทฯครั้งที่ </w:t>
            </w:r>
            <w:r w:rsidR="00A22F2B" w:rsidRPr="0081104C">
              <w:rPr>
                <w:rFonts w:ascii="Angsana New" w:hAnsi="Angsana New"/>
                <w:sz w:val="28"/>
                <w:szCs w:val="28"/>
              </w:rPr>
              <w:t>449</w:t>
            </w:r>
            <w:r w:rsidR="00560E10" w:rsidRPr="0081104C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</w:t>
            </w:r>
            <w:r w:rsidR="000352C8" w:rsidRPr="008110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E10" w:rsidRPr="008110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352C8" w:rsidRPr="0081104C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="00A22F2B" w:rsidRPr="0081104C">
              <w:rPr>
                <w:rFonts w:ascii="Angsana New" w:hAnsi="Angsana New"/>
                <w:sz w:val="28"/>
                <w:szCs w:val="28"/>
              </w:rPr>
              <w:t>13</w:t>
            </w:r>
            <w:r w:rsidR="00BA5EA1" w:rsidRPr="008110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E10" w:rsidRPr="0081104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="00A22F2B" w:rsidRPr="00811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1B9ABE0F" w14:textId="77777777" w:rsidR="0060447C" w:rsidRPr="0081104C" w:rsidRDefault="004649BB" w:rsidP="00894457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</w:rPr>
              <w:t>41</w:t>
            </w:r>
            <w:r w:rsidR="00D02818" w:rsidRPr="0081104C">
              <w:rPr>
                <w:rFonts w:ascii="Angsana New" w:eastAsia="Calibri" w:hAnsi="Angsana New"/>
                <w:sz w:val="28"/>
                <w:szCs w:val="28"/>
              </w:rPr>
              <w:t>,11</w:t>
            </w:r>
            <w:r w:rsidRPr="0081104C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1B9ABE10" w14:textId="77777777" w:rsidR="0060447C" w:rsidRPr="0081104C" w:rsidRDefault="00D02818" w:rsidP="00894457">
            <w:pPr>
              <w:tabs>
                <w:tab w:val="decimal" w:pos="58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</w:rPr>
              <w:t>0.04</w:t>
            </w:r>
          </w:p>
        </w:tc>
        <w:tc>
          <w:tcPr>
            <w:tcW w:w="1710" w:type="dxa"/>
          </w:tcPr>
          <w:p w14:paraId="1B9ABE11" w14:textId="77777777" w:rsidR="0060447C" w:rsidRPr="0081104C" w:rsidRDefault="004649BB" w:rsidP="00894457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</w:rPr>
              <w:t>12</w:t>
            </w:r>
            <w:r w:rsidR="0060447C" w:rsidRPr="0081104C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60447C" w:rsidRPr="0081104C">
              <w:rPr>
                <w:rFonts w:ascii="Angsana New" w:eastAsia="Calibri" w:hAnsi="Angsana New"/>
                <w:sz w:val="28"/>
                <w:szCs w:val="28"/>
                <w:cs/>
              </w:rPr>
              <w:t>พฤษภาคม</w:t>
            </w:r>
            <w:r w:rsidR="0060447C" w:rsidRPr="0081104C">
              <w:rPr>
                <w:rFonts w:ascii="Angsana New" w:eastAsia="Calibri" w:hAnsi="Angsana New"/>
                <w:sz w:val="28"/>
                <w:szCs w:val="28"/>
              </w:rPr>
              <w:t xml:space="preserve"> 256</w:t>
            </w:r>
            <w:r w:rsidRPr="0081104C">
              <w:rPr>
                <w:rFonts w:ascii="Angsana New" w:eastAsia="Calibri" w:hAnsi="Angsana New"/>
                <w:sz w:val="28"/>
                <w:szCs w:val="28"/>
              </w:rPr>
              <w:t>3</w:t>
            </w:r>
          </w:p>
        </w:tc>
      </w:tr>
      <w:tr w:rsidR="00D33449" w:rsidRPr="0081104C" w14:paraId="1B9ABE18" w14:textId="77777777" w:rsidTr="00A22F2B">
        <w:tc>
          <w:tcPr>
            <w:tcW w:w="2070" w:type="dxa"/>
            <w:vAlign w:val="bottom"/>
          </w:tcPr>
          <w:p w14:paraId="1B9ABE13" w14:textId="77777777" w:rsidR="00D33449" w:rsidRPr="0081104C" w:rsidRDefault="00D33449" w:rsidP="00894457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1B9ABE14" w14:textId="77777777" w:rsidR="00D33449" w:rsidRPr="0081104C" w:rsidRDefault="00D33449" w:rsidP="00894457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9ABE15" w14:textId="77777777" w:rsidR="00D33449" w:rsidRPr="0081104C" w:rsidRDefault="004649BB" w:rsidP="00894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</w:rPr>
              <w:t>41</w:t>
            </w:r>
            <w:r w:rsidR="00560E10" w:rsidRPr="0081104C">
              <w:rPr>
                <w:rFonts w:ascii="Angsana New" w:eastAsia="Calibri" w:hAnsi="Angsana New"/>
                <w:sz w:val="28"/>
                <w:szCs w:val="28"/>
                <w:cs/>
              </w:rPr>
              <w:t>,</w:t>
            </w:r>
            <w:r w:rsidRPr="0081104C">
              <w:rPr>
                <w:rFonts w:ascii="Angsana New" w:eastAsia="Calibri" w:hAnsi="Angsana New"/>
                <w:sz w:val="28"/>
                <w:szCs w:val="28"/>
              </w:rPr>
              <w:t>115</w:t>
            </w:r>
          </w:p>
        </w:tc>
        <w:tc>
          <w:tcPr>
            <w:tcW w:w="1260" w:type="dxa"/>
          </w:tcPr>
          <w:p w14:paraId="1B9ABE16" w14:textId="77777777" w:rsidR="00D33449" w:rsidRPr="0081104C" w:rsidRDefault="004649BB" w:rsidP="00894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1104C"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="00560E10" w:rsidRPr="0081104C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  <w:r w:rsidRPr="0081104C">
              <w:rPr>
                <w:rFonts w:ascii="Angsana New" w:eastAsia="Calibri" w:hAnsi="Angsana New"/>
                <w:sz w:val="28"/>
                <w:szCs w:val="28"/>
              </w:rPr>
              <w:t>04</w:t>
            </w:r>
          </w:p>
        </w:tc>
        <w:tc>
          <w:tcPr>
            <w:tcW w:w="1710" w:type="dxa"/>
            <w:vAlign w:val="bottom"/>
          </w:tcPr>
          <w:p w14:paraId="1B9ABE17" w14:textId="77777777" w:rsidR="00D33449" w:rsidRPr="0081104C" w:rsidRDefault="00D33449" w:rsidP="00894457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02818" w:rsidRPr="0081104C" w14:paraId="1B9ABE1E" w14:textId="77777777" w:rsidTr="00A22F2B">
        <w:tc>
          <w:tcPr>
            <w:tcW w:w="2070" w:type="dxa"/>
            <w:vAlign w:val="bottom"/>
          </w:tcPr>
          <w:p w14:paraId="1B9ABE19" w14:textId="77777777" w:rsidR="00D02818" w:rsidRPr="0081104C" w:rsidRDefault="00D02818" w:rsidP="00894457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vAlign w:val="bottom"/>
          </w:tcPr>
          <w:p w14:paraId="1B9ABE1A" w14:textId="77777777" w:rsidR="00D02818" w:rsidRPr="0081104C" w:rsidRDefault="00D02818" w:rsidP="00894457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9ABE1B" w14:textId="77777777" w:rsidR="00D02818" w:rsidRPr="0081104C" w:rsidRDefault="00D02818" w:rsidP="00894457">
            <w:pPr>
              <w:rPr>
                <w:rFonts w:ascii="Angsana New" w:eastAsia="Calibri" w:hAnsi="Angsana New"/>
                <w:cs/>
              </w:rPr>
            </w:pPr>
          </w:p>
        </w:tc>
        <w:tc>
          <w:tcPr>
            <w:tcW w:w="1260" w:type="dxa"/>
          </w:tcPr>
          <w:p w14:paraId="1B9ABE1C" w14:textId="77777777" w:rsidR="00D02818" w:rsidRPr="0081104C" w:rsidRDefault="00D02818" w:rsidP="00894457">
            <w:pPr>
              <w:rPr>
                <w:rFonts w:ascii="Angsana New" w:eastAsia="Calibri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1B9ABE1D" w14:textId="77777777" w:rsidR="00D02818" w:rsidRPr="0081104C" w:rsidRDefault="00D02818" w:rsidP="00894457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1B9ABE1F" w14:textId="77777777" w:rsidR="008B00FE" w:rsidRPr="0081104C" w:rsidRDefault="008B00FE" w:rsidP="00894457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B9ABE20" w14:textId="77777777" w:rsidR="008B00FE" w:rsidRPr="0081104C" w:rsidRDefault="008B00FE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br w:type="page"/>
      </w:r>
    </w:p>
    <w:p w14:paraId="1B9ABE21" w14:textId="77777777" w:rsidR="009A78FB" w:rsidRPr="0081104C" w:rsidRDefault="00D555CF" w:rsidP="00894457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3</w:t>
      </w:r>
      <w:r w:rsidR="009A78FB" w:rsidRPr="0081104C">
        <w:rPr>
          <w:rFonts w:ascii="Angsana New" w:hAnsi="Angsana New"/>
          <w:b/>
          <w:bCs/>
          <w:sz w:val="32"/>
          <w:szCs w:val="32"/>
        </w:rPr>
        <w:t>.</w:t>
      </w:r>
      <w:r w:rsidR="009A78FB" w:rsidRPr="0081104C">
        <w:rPr>
          <w:rFonts w:ascii="Angsana New" w:hAnsi="Angsana New"/>
          <w:b/>
          <w:bCs/>
          <w:sz w:val="32"/>
          <w:szCs w:val="32"/>
        </w:rPr>
        <w:tab/>
      </w:r>
      <w:r w:rsidR="00CD7010" w:rsidRPr="0081104C">
        <w:rPr>
          <w:rFonts w:ascii="Angsana New" w:hAnsi="Angsana New"/>
          <w:b/>
          <w:bCs/>
          <w:sz w:val="32"/>
          <w:szCs w:val="32"/>
          <w:cs/>
        </w:rPr>
        <w:t>ข้อมูลส่วนงาน</w:t>
      </w:r>
      <w:r w:rsidR="00527B9B" w:rsidRPr="0081104C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1B9ABE22" w14:textId="77777777" w:rsidR="009A78FB" w:rsidRPr="0081104C" w:rsidRDefault="009A78FB" w:rsidP="008944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1B9ABE23" w14:textId="77777777" w:rsidR="00B84421" w:rsidRPr="0081104C" w:rsidRDefault="00B84421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กลุ่มบริษัทจัดโครงสร้างองค์กรเป็นหน่วยธุรกิจตามประเภทของรายได้ </w:t>
      </w:r>
      <w:r w:rsidR="00BA37C7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81104C">
        <w:rPr>
          <w:rFonts w:ascii="Angsana New" w:hAnsi="Angsana New"/>
          <w:sz w:val="32"/>
          <w:szCs w:val="32"/>
        </w:rPr>
        <w:t>2</w:t>
      </w:r>
      <w:r w:rsidRPr="0081104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B9ABE24" w14:textId="77777777" w:rsidR="00B84421" w:rsidRPr="0081104C" w:rsidRDefault="00B84421" w:rsidP="00894457">
      <w:pPr>
        <w:numPr>
          <w:ilvl w:val="0"/>
          <w:numId w:val="27"/>
        </w:numPr>
        <w:overflowPunct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14:paraId="1B9ABE25" w14:textId="77777777" w:rsidR="00B84421" w:rsidRPr="0081104C" w:rsidRDefault="00B84421" w:rsidP="00894457">
      <w:pPr>
        <w:numPr>
          <w:ilvl w:val="0"/>
          <w:numId w:val="27"/>
        </w:num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ส่วนงานการขายและให้บริการจัดหาทางออกทางด้านพลังงานแสงอาทิตย์ พลังงานลม และพลังงานทดแทนอื่น โดยดำเนินธุรกิจในประเทศไทย ซึ่งปัจจุบันมีจำนวนไม่เป็นสาระสำคัญ</w:t>
      </w:r>
    </w:p>
    <w:p w14:paraId="1B9ABE26" w14:textId="77777777" w:rsidR="00B84421" w:rsidRPr="0081104C" w:rsidRDefault="00B84421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1B9ABE27" w14:textId="77777777" w:rsidR="00B84421" w:rsidRPr="0081104C" w:rsidRDefault="00B84421" w:rsidP="008944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B9ABE28" w14:textId="77777777" w:rsidR="009A78FB" w:rsidRPr="0081104C" w:rsidRDefault="009A78FB" w:rsidP="0089445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B9ABE29" w14:textId="77777777" w:rsidR="00C90728" w:rsidRPr="0081104C" w:rsidRDefault="00C90728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ในปี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4649BB" w:rsidRPr="0081104C">
        <w:rPr>
          <w:rFonts w:ascii="Angsana New" w:hAnsi="Angsana New"/>
          <w:sz w:val="32"/>
          <w:szCs w:val="32"/>
        </w:rPr>
        <w:t>3</w:t>
      </w:r>
      <w:r w:rsidR="00491195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="00CD4DA7" w:rsidRPr="0081104C">
        <w:rPr>
          <w:rFonts w:ascii="Angsana New" w:hAnsi="Angsana New"/>
          <w:sz w:val="32"/>
          <w:szCs w:val="32"/>
        </w:rPr>
        <w:t xml:space="preserve"> </w:t>
      </w:r>
      <w:r w:rsidR="004649BB" w:rsidRPr="0081104C">
        <w:rPr>
          <w:rFonts w:ascii="Angsana New" w:hAnsi="Angsana New"/>
          <w:sz w:val="32"/>
          <w:szCs w:val="32"/>
        </w:rPr>
        <w:t>3</w:t>
      </w:r>
      <w:r w:rsidR="00491195" w:rsidRPr="0081104C">
        <w:rPr>
          <w:rFonts w:ascii="Angsana New" w:hAnsi="Angsana New"/>
          <w:sz w:val="32"/>
          <w:szCs w:val="32"/>
          <w:cs/>
        </w:rPr>
        <w:t>,</w:t>
      </w:r>
      <w:r w:rsidR="004649BB" w:rsidRPr="0081104C">
        <w:rPr>
          <w:rFonts w:ascii="Angsana New" w:hAnsi="Angsana New"/>
          <w:sz w:val="32"/>
          <w:szCs w:val="32"/>
        </w:rPr>
        <w:t>3</w:t>
      </w:r>
      <w:r w:rsidR="00921259" w:rsidRPr="0081104C">
        <w:rPr>
          <w:rFonts w:ascii="Angsana New" w:hAnsi="Angsana New"/>
          <w:sz w:val="32"/>
          <w:szCs w:val="32"/>
        </w:rPr>
        <w:t>67</w:t>
      </w:r>
      <w:r w:rsidR="00491195" w:rsidRPr="0081104C">
        <w:rPr>
          <w:rFonts w:ascii="Angsana New" w:hAnsi="Angsana New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 ซึ่งเป็นรายได้จากการรับเหมาก่อสร้างทั่วไป 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</w:rPr>
        <w:t xml:space="preserve">: </w:t>
      </w:r>
      <w:r w:rsidRPr="0081104C">
        <w:rPr>
          <w:rFonts w:ascii="Angsana New" w:hAnsi="Angsana New"/>
          <w:sz w:val="32"/>
          <w:szCs w:val="32"/>
          <w:cs/>
        </w:rPr>
        <w:t xml:space="preserve">จำนวน </w:t>
      </w:r>
      <w:r w:rsidR="00211F14" w:rsidRPr="0081104C">
        <w:rPr>
          <w:rFonts w:ascii="Angsana New" w:hAnsi="Angsana New"/>
          <w:sz w:val="32"/>
          <w:szCs w:val="32"/>
        </w:rPr>
        <w:t>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211F14" w:rsidRPr="0081104C">
        <w:rPr>
          <w:rFonts w:ascii="Angsana New" w:hAnsi="Angsana New"/>
          <w:sz w:val="32"/>
          <w:szCs w:val="32"/>
        </w:rPr>
        <w:t>2,298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ล้านบาท)</w:t>
      </w:r>
    </w:p>
    <w:p w14:paraId="1B9ABE2A" w14:textId="77777777" w:rsidR="007C4B29" w:rsidRPr="0081104C" w:rsidRDefault="007C4B29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9ABE2B" w14:textId="77777777" w:rsidR="00994A1A" w:rsidRPr="0081104C" w:rsidRDefault="004649BB" w:rsidP="00894457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4</w:t>
      </w:r>
      <w:r w:rsidR="00994A1A" w:rsidRPr="0081104C">
        <w:rPr>
          <w:rFonts w:ascii="Angsana New" w:hAnsi="Angsana New"/>
          <w:b/>
          <w:bCs/>
          <w:sz w:val="32"/>
          <w:szCs w:val="32"/>
        </w:rPr>
        <w:t>.</w:t>
      </w:r>
      <w:r w:rsidR="00994A1A" w:rsidRPr="0081104C">
        <w:rPr>
          <w:rFonts w:ascii="Angsana New" w:hAnsi="Angsana New"/>
          <w:b/>
          <w:bCs/>
          <w:sz w:val="32"/>
          <w:szCs w:val="32"/>
        </w:rPr>
        <w:tab/>
      </w:r>
      <w:r w:rsidR="00994A1A" w:rsidRPr="0081104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B9ABE2C" w14:textId="77777777" w:rsidR="007A1B20" w:rsidRPr="0081104C" w:rsidRDefault="00E74270" w:rsidP="0089445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บริษัท</w:t>
      </w:r>
      <w:r w:rsidR="00CD7010" w:rsidRPr="0081104C">
        <w:rPr>
          <w:rFonts w:ascii="Angsana New" w:hAnsi="Angsana New"/>
          <w:sz w:val="32"/>
          <w:szCs w:val="32"/>
          <w:cs/>
        </w:rPr>
        <w:t>ฯ</w:t>
      </w:r>
      <w:r w:rsidR="00994A1A" w:rsidRPr="0081104C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94A1A" w:rsidRPr="0081104C">
        <w:rPr>
          <w:rFonts w:ascii="Angsana New" w:hAnsi="Angsana New"/>
          <w:sz w:val="32"/>
          <w:szCs w:val="32"/>
        </w:rPr>
        <w:t xml:space="preserve">2530 </w:t>
      </w:r>
      <w:r w:rsidR="00994A1A" w:rsidRPr="0081104C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94A1A" w:rsidRPr="0081104C">
        <w:rPr>
          <w:rFonts w:ascii="Angsana New" w:hAnsi="Angsana New"/>
          <w:sz w:val="32"/>
          <w:szCs w:val="32"/>
        </w:rPr>
        <w:t>5</w:t>
      </w:r>
      <w:r w:rsidR="00527B9B" w:rsidRPr="0081104C">
        <w:rPr>
          <w:rFonts w:ascii="Angsana New" w:hAnsi="Angsana New"/>
          <w:sz w:val="32"/>
          <w:szCs w:val="32"/>
        </w:rPr>
        <w:t xml:space="preserve"> - </w:t>
      </w:r>
      <w:r w:rsidR="004C4E43" w:rsidRPr="0081104C">
        <w:rPr>
          <w:rFonts w:ascii="Angsana New" w:hAnsi="Angsana New"/>
          <w:sz w:val="32"/>
          <w:szCs w:val="32"/>
        </w:rPr>
        <w:t>15</w:t>
      </w:r>
      <w:r w:rsidR="00994A1A" w:rsidRPr="0081104C">
        <w:rPr>
          <w:rFonts w:ascii="Angsana New" w:hAnsi="Angsana New"/>
          <w:sz w:val="32"/>
          <w:szCs w:val="32"/>
        </w:rPr>
        <w:t xml:space="preserve"> </w:t>
      </w:r>
      <w:r w:rsidR="00994A1A" w:rsidRPr="0081104C">
        <w:rPr>
          <w:rFonts w:ascii="Angsana New" w:hAnsi="Angsana New"/>
          <w:sz w:val="32"/>
          <w:szCs w:val="32"/>
          <w:cs/>
        </w:rPr>
        <w:t>ของเงินเดือน</w:t>
      </w:r>
      <w:r w:rsidR="00527B9B" w:rsidRPr="0081104C">
        <w:rPr>
          <w:rFonts w:ascii="Angsana New" w:hAnsi="Angsana New"/>
          <w:sz w:val="32"/>
          <w:szCs w:val="32"/>
          <w:cs/>
        </w:rPr>
        <w:t>ขึ้นอยู่กับอายุการทำงานของพนักงาน</w:t>
      </w:r>
      <w:r w:rsidR="00994A1A" w:rsidRPr="0081104C">
        <w:rPr>
          <w:rFonts w:ascii="Angsana New" w:hAnsi="Angsana New"/>
          <w:sz w:val="32"/>
          <w:szCs w:val="32"/>
          <w:cs/>
        </w:rPr>
        <w:t xml:space="preserve"> กองทุนสำรองเลี้ยงชีพนี้บริหารโดยบริษัท หลักทรัพย์จัดการกองทุนไทยพาณิชย์ จำกัด</w:t>
      </w:r>
      <w:r w:rsidR="00994A1A" w:rsidRPr="0081104C">
        <w:rPr>
          <w:rFonts w:ascii="Angsana New" w:hAnsi="Angsana New"/>
          <w:sz w:val="32"/>
          <w:szCs w:val="32"/>
        </w:rPr>
        <w:t xml:space="preserve"> </w:t>
      </w:r>
      <w:r w:rsidR="00994A1A" w:rsidRPr="0081104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994A1A" w:rsidRPr="0081104C">
        <w:rPr>
          <w:rFonts w:ascii="Angsana New" w:hAnsi="Angsana New"/>
          <w:sz w:val="32"/>
          <w:szCs w:val="32"/>
        </w:rPr>
        <w:t xml:space="preserve"> </w:t>
      </w:r>
      <w:r w:rsidR="00994A1A" w:rsidRPr="0081104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="00994A1A" w:rsidRPr="0081104C">
        <w:rPr>
          <w:rFonts w:ascii="Angsana New" w:hAnsi="Angsana New"/>
          <w:sz w:val="32"/>
          <w:szCs w:val="32"/>
        </w:rPr>
        <w:t xml:space="preserve"> </w:t>
      </w:r>
      <w:r w:rsidR="00BA6A55" w:rsidRPr="0081104C">
        <w:rPr>
          <w:rFonts w:ascii="Angsana New" w:hAnsi="Angsana New"/>
          <w:sz w:val="32"/>
          <w:szCs w:val="32"/>
          <w:cs/>
        </w:rPr>
        <w:t>บริษัท</w:t>
      </w:r>
      <w:r w:rsidR="00CD7010" w:rsidRPr="0081104C">
        <w:rPr>
          <w:rFonts w:ascii="Angsana New" w:hAnsi="Angsana New"/>
          <w:sz w:val="32"/>
          <w:szCs w:val="32"/>
          <w:cs/>
        </w:rPr>
        <w:t>ฯ</w:t>
      </w:r>
      <w:r w:rsidR="00902AEC" w:rsidRPr="0081104C">
        <w:rPr>
          <w:rFonts w:ascii="Angsana New" w:hAnsi="Angsana New"/>
          <w:sz w:val="32"/>
          <w:szCs w:val="32"/>
          <w:cs/>
        </w:rPr>
        <w:t>รับรู้</w:t>
      </w:r>
      <w:r w:rsidR="00994A1A" w:rsidRPr="0081104C">
        <w:rPr>
          <w:rFonts w:ascii="Angsana New" w:hAnsi="Angsana New"/>
          <w:sz w:val="32"/>
          <w:szCs w:val="32"/>
          <w:cs/>
        </w:rPr>
        <w:t>เงินสมทบ</w:t>
      </w:r>
      <w:r w:rsidR="00902AEC" w:rsidRPr="0081104C">
        <w:rPr>
          <w:rFonts w:ascii="Angsana New" w:hAnsi="Angsana New"/>
          <w:sz w:val="32"/>
          <w:szCs w:val="32"/>
          <w:cs/>
        </w:rPr>
        <w:t>ดังกล่าวเป็นค่าใช้จ่ายจำนวน</w:t>
      </w:r>
      <w:r w:rsidR="00CC1E90" w:rsidRPr="0081104C">
        <w:rPr>
          <w:rFonts w:ascii="Angsana New" w:hAnsi="Angsana New"/>
          <w:sz w:val="32"/>
          <w:szCs w:val="32"/>
        </w:rPr>
        <w:t xml:space="preserve"> </w:t>
      </w:r>
      <w:r w:rsidR="00A22F2B" w:rsidRPr="0081104C">
        <w:rPr>
          <w:rFonts w:ascii="Angsana New" w:hAnsi="Angsana New"/>
          <w:sz w:val="32"/>
          <w:szCs w:val="32"/>
        </w:rPr>
        <w:t>19</w:t>
      </w:r>
      <w:r w:rsidR="00EC7FA7" w:rsidRPr="0081104C">
        <w:rPr>
          <w:rFonts w:ascii="Angsana New" w:hAnsi="Angsana New"/>
          <w:sz w:val="32"/>
          <w:szCs w:val="32"/>
          <w:cs/>
        </w:rPr>
        <w:t xml:space="preserve"> </w:t>
      </w:r>
      <w:r w:rsidR="00994A1A" w:rsidRPr="0081104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01AB6" w:rsidRPr="0081104C">
        <w:rPr>
          <w:rFonts w:ascii="Angsana New" w:hAnsi="Angsana New"/>
          <w:sz w:val="32"/>
          <w:szCs w:val="32"/>
          <w:cs/>
        </w:rPr>
        <w:t>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="005C243D" w:rsidRPr="0081104C">
        <w:rPr>
          <w:rFonts w:ascii="Angsana New" w:hAnsi="Angsana New"/>
          <w:sz w:val="32"/>
          <w:szCs w:val="32"/>
        </w:rPr>
        <w:t>:</w:t>
      </w:r>
      <w:r w:rsidR="00994A1A" w:rsidRPr="0081104C">
        <w:rPr>
          <w:rFonts w:ascii="Angsana New" w:hAnsi="Angsana New"/>
          <w:sz w:val="32"/>
          <w:szCs w:val="32"/>
        </w:rPr>
        <w:t xml:space="preserve"> </w:t>
      </w:r>
      <w:r w:rsidR="00EC7FA7" w:rsidRPr="0081104C">
        <w:rPr>
          <w:rFonts w:ascii="Angsana New" w:hAnsi="Angsana New"/>
          <w:sz w:val="32"/>
          <w:szCs w:val="32"/>
        </w:rPr>
        <w:t>2</w:t>
      </w:r>
      <w:r w:rsidR="00211F14" w:rsidRPr="0081104C">
        <w:rPr>
          <w:rFonts w:ascii="Angsana New" w:hAnsi="Angsana New"/>
          <w:sz w:val="32"/>
          <w:szCs w:val="32"/>
        </w:rPr>
        <w:t>0</w:t>
      </w:r>
      <w:r w:rsidR="00EC7FA7" w:rsidRPr="0081104C">
        <w:rPr>
          <w:rFonts w:ascii="Angsana New" w:hAnsi="Angsana New"/>
          <w:sz w:val="32"/>
          <w:szCs w:val="32"/>
          <w:cs/>
        </w:rPr>
        <w:t xml:space="preserve"> </w:t>
      </w:r>
      <w:r w:rsidR="00994A1A" w:rsidRPr="0081104C">
        <w:rPr>
          <w:rFonts w:ascii="Angsana New" w:hAnsi="Angsana New"/>
          <w:sz w:val="32"/>
          <w:szCs w:val="32"/>
          <w:cs/>
        </w:rPr>
        <w:t>ล้านบาท</w:t>
      </w:r>
      <w:r w:rsidR="00994A1A" w:rsidRPr="0081104C">
        <w:rPr>
          <w:rFonts w:ascii="Angsana New" w:hAnsi="Angsana New"/>
          <w:sz w:val="32"/>
          <w:szCs w:val="32"/>
        </w:rPr>
        <w:t>)</w:t>
      </w:r>
    </w:p>
    <w:p w14:paraId="1B9ABE2D" w14:textId="77777777" w:rsidR="00570632" w:rsidRPr="0081104C" w:rsidRDefault="004649BB" w:rsidP="008944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5</w:t>
      </w:r>
      <w:r w:rsidR="00570632" w:rsidRPr="0081104C">
        <w:rPr>
          <w:rFonts w:ascii="Angsana New" w:hAnsi="Angsana New"/>
          <w:b/>
          <w:bCs/>
          <w:sz w:val="32"/>
          <w:szCs w:val="32"/>
        </w:rPr>
        <w:t>.</w:t>
      </w:r>
      <w:r w:rsidR="00570632" w:rsidRPr="0081104C">
        <w:rPr>
          <w:rFonts w:ascii="Angsana New" w:hAnsi="Angsana New"/>
          <w:b/>
          <w:bCs/>
          <w:sz w:val="32"/>
          <w:szCs w:val="32"/>
        </w:rPr>
        <w:tab/>
      </w:r>
      <w:r w:rsidR="00570632" w:rsidRPr="0081104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B9ABE2E" w14:textId="77777777" w:rsidR="00570632" w:rsidRPr="0081104C" w:rsidRDefault="00183ABB" w:rsidP="00894457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5</w:t>
      </w:r>
      <w:r w:rsidR="00570632" w:rsidRPr="0081104C">
        <w:rPr>
          <w:rFonts w:ascii="Angsana New" w:hAnsi="Angsana New"/>
          <w:b/>
          <w:bCs/>
          <w:sz w:val="32"/>
          <w:szCs w:val="32"/>
        </w:rPr>
        <w:t>.1</w:t>
      </w:r>
      <w:r w:rsidR="00570632" w:rsidRPr="0081104C">
        <w:rPr>
          <w:rFonts w:ascii="Angsana New" w:hAnsi="Angsana New"/>
          <w:b/>
          <w:bCs/>
          <w:sz w:val="32"/>
          <w:szCs w:val="32"/>
        </w:rPr>
        <w:tab/>
      </w:r>
      <w:r w:rsidR="00570632" w:rsidRPr="0081104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1B9ABE2F" w14:textId="77777777" w:rsidR="00570632" w:rsidRPr="0081104C" w:rsidRDefault="00570632" w:rsidP="0089445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81104C">
        <w:rPr>
          <w:rFonts w:ascii="Angsana New" w:hAnsi="Angsana New"/>
          <w:sz w:val="32"/>
          <w:szCs w:val="32"/>
        </w:rPr>
        <w:t xml:space="preserve">31 </w:t>
      </w:r>
      <w:r w:rsidR="009E4CA5" w:rsidRPr="008944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94457">
        <w:rPr>
          <w:rFonts w:ascii="Angsana New" w:hAnsi="Angsana New"/>
          <w:sz w:val="32"/>
          <w:szCs w:val="32"/>
        </w:rPr>
        <w:t>2563</w:t>
      </w:r>
      <w:r w:rsidRPr="00894457">
        <w:rPr>
          <w:rFonts w:ascii="Angsana New" w:hAnsi="Angsana New"/>
          <w:sz w:val="32"/>
          <w:szCs w:val="32"/>
          <w:cs/>
        </w:rPr>
        <w:t xml:space="preserve"> </w:t>
      </w:r>
      <w:r w:rsidR="002962EC" w:rsidRPr="00894457">
        <w:rPr>
          <w:rFonts w:ascii="Angsana New" w:hAnsi="Angsana New"/>
          <w:sz w:val="32"/>
          <w:szCs w:val="32"/>
          <w:cs/>
        </w:rPr>
        <w:t>บริษัทฯ</w:t>
      </w:r>
      <w:r w:rsidRPr="00894457">
        <w:rPr>
          <w:rFonts w:ascii="Angsana New" w:hAnsi="Angsana New"/>
          <w:sz w:val="32"/>
          <w:szCs w:val="32"/>
          <w:cs/>
        </w:rPr>
        <w:t xml:space="preserve">มีภาระผูกพันตามสัญญาว่าจ้างผู้รับเหมาช่วงที่จะต้องจ่ายในอนาคตเป็นจำนวนเงินประมาณ </w:t>
      </w:r>
      <w:r w:rsidR="003961B6" w:rsidRPr="00894457">
        <w:rPr>
          <w:rFonts w:ascii="Angsana New" w:hAnsi="Angsana New"/>
          <w:sz w:val="32"/>
          <w:szCs w:val="32"/>
        </w:rPr>
        <w:t>4,386</w:t>
      </w:r>
      <w:r w:rsidR="00EC7FA7" w:rsidRPr="00894457">
        <w:rPr>
          <w:rFonts w:ascii="Angsana New" w:hAnsi="Angsana New"/>
          <w:sz w:val="32"/>
          <w:szCs w:val="32"/>
          <w:cs/>
        </w:rPr>
        <w:t xml:space="preserve"> </w:t>
      </w:r>
      <w:r w:rsidRPr="00894457">
        <w:rPr>
          <w:rFonts w:ascii="Angsana New" w:hAnsi="Angsana New"/>
          <w:sz w:val="32"/>
          <w:szCs w:val="32"/>
          <w:cs/>
        </w:rPr>
        <w:t xml:space="preserve">ล้านบาท </w:t>
      </w:r>
      <w:r w:rsidR="00201AB6" w:rsidRPr="00894457">
        <w:rPr>
          <w:rFonts w:ascii="Angsana New" w:hAnsi="Angsana New"/>
          <w:sz w:val="32"/>
          <w:szCs w:val="32"/>
        </w:rPr>
        <w:t>(</w:t>
      </w:r>
      <w:r w:rsidR="00E854E6" w:rsidRPr="00894457">
        <w:rPr>
          <w:rFonts w:ascii="Angsana New" w:hAnsi="Angsana New"/>
          <w:sz w:val="32"/>
          <w:szCs w:val="32"/>
        </w:rPr>
        <w:t>2562</w:t>
      </w:r>
      <w:r w:rsidR="005C243D" w:rsidRPr="0081104C">
        <w:rPr>
          <w:rFonts w:ascii="Angsana New" w:hAnsi="Angsana New"/>
          <w:sz w:val="32"/>
          <w:szCs w:val="32"/>
        </w:rPr>
        <w:t>:</w:t>
      </w:r>
      <w:r w:rsidR="00527B9B" w:rsidRPr="0081104C">
        <w:rPr>
          <w:rFonts w:ascii="Angsana New" w:hAnsi="Angsana New"/>
          <w:sz w:val="32"/>
          <w:szCs w:val="32"/>
        </w:rPr>
        <w:t xml:space="preserve"> </w:t>
      </w:r>
      <w:r w:rsidR="00211F14" w:rsidRPr="0081104C">
        <w:rPr>
          <w:rFonts w:ascii="Angsana New" w:hAnsi="Angsana New"/>
          <w:sz w:val="32"/>
          <w:szCs w:val="32"/>
        </w:rPr>
        <w:t>5,77</w:t>
      </w:r>
      <w:r w:rsidR="00A30E62" w:rsidRPr="0081104C">
        <w:rPr>
          <w:rFonts w:ascii="Angsana New" w:hAnsi="Angsana New"/>
          <w:sz w:val="32"/>
          <w:szCs w:val="32"/>
        </w:rPr>
        <w:t>9</w:t>
      </w:r>
      <w:r w:rsidR="00EC7FA7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</w:t>
      </w:r>
      <w:r w:rsidR="00527B9B" w:rsidRPr="0081104C">
        <w:rPr>
          <w:rFonts w:ascii="Angsana New" w:hAnsi="Angsana New"/>
          <w:sz w:val="32"/>
          <w:szCs w:val="32"/>
        </w:rPr>
        <w:t>)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p w14:paraId="1B9ABE30" w14:textId="77777777" w:rsidR="00570632" w:rsidRPr="0081104C" w:rsidRDefault="004649BB" w:rsidP="00894457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5</w:t>
      </w:r>
      <w:r w:rsidR="00570632" w:rsidRPr="0081104C">
        <w:rPr>
          <w:rFonts w:ascii="Angsana New" w:hAnsi="Angsana New"/>
          <w:b/>
          <w:bCs/>
          <w:sz w:val="32"/>
          <w:szCs w:val="32"/>
        </w:rPr>
        <w:t>.</w:t>
      </w:r>
      <w:r w:rsidR="00A22F2B" w:rsidRPr="0081104C">
        <w:rPr>
          <w:rFonts w:ascii="Angsana New" w:hAnsi="Angsana New"/>
          <w:b/>
          <w:bCs/>
          <w:sz w:val="32"/>
          <w:szCs w:val="32"/>
        </w:rPr>
        <w:t>2</w:t>
      </w:r>
      <w:r w:rsidR="00570632" w:rsidRPr="0081104C">
        <w:rPr>
          <w:rFonts w:ascii="Angsana New" w:hAnsi="Angsana New"/>
          <w:b/>
          <w:bCs/>
          <w:sz w:val="32"/>
          <w:szCs w:val="32"/>
        </w:rPr>
        <w:tab/>
      </w:r>
      <w:r w:rsidR="00570632" w:rsidRPr="0081104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B9ABE31" w14:textId="77777777" w:rsidR="00570632" w:rsidRPr="0081104C" w:rsidRDefault="00570632" w:rsidP="00894457">
      <w:pPr>
        <w:tabs>
          <w:tab w:val="left" w:pos="156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ก)</w:t>
      </w:r>
      <w:r w:rsidRPr="0081104C">
        <w:rPr>
          <w:rFonts w:ascii="Angsana New" w:hAnsi="Angsana New"/>
          <w:b/>
          <w:bCs/>
          <w:sz w:val="32"/>
          <w:szCs w:val="32"/>
          <w:cs/>
        </w:rPr>
        <w:tab/>
      </w:r>
      <w:r w:rsidR="00D904F3" w:rsidRPr="0081104C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E4CA5" w:rsidRPr="0081104C">
        <w:rPr>
          <w:rFonts w:ascii="Angsana New" w:hAnsi="Angsana New"/>
          <w:spacing w:val="-6"/>
          <w:sz w:val="32"/>
          <w:szCs w:val="32"/>
        </w:rPr>
        <w:t xml:space="preserve">31 </w:t>
      </w:r>
      <w:r w:rsidR="009E4CA5" w:rsidRPr="0081104C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pacing w:val="-6"/>
          <w:sz w:val="32"/>
          <w:szCs w:val="32"/>
        </w:rPr>
        <w:t>2563</w:t>
      </w:r>
      <w:r w:rsidR="00D904F3" w:rsidRPr="0081104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pacing w:val="-6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3961B6" w:rsidRPr="0081104C">
        <w:rPr>
          <w:rFonts w:ascii="Angsana New" w:hAnsi="Angsana New"/>
          <w:spacing w:val="-6"/>
          <w:sz w:val="32"/>
          <w:szCs w:val="32"/>
        </w:rPr>
        <w:t>31</w:t>
      </w:r>
      <w:r w:rsidR="00EC7FA7" w:rsidRPr="0081104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="00307D00" w:rsidRPr="0081104C">
        <w:rPr>
          <w:rFonts w:ascii="Angsana New" w:hAnsi="Angsana New"/>
          <w:sz w:val="32"/>
          <w:szCs w:val="32"/>
        </w:rPr>
        <w:t>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="005C243D" w:rsidRPr="0081104C">
        <w:rPr>
          <w:rFonts w:ascii="Angsana New" w:hAnsi="Angsana New"/>
          <w:sz w:val="32"/>
          <w:szCs w:val="32"/>
        </w:rPr>
        <w:t>:</w:t>
      </w:r>
      <w:r w:rsidR="00527B9B" w:rsidRPr="0081104C">
        <w:rPr>
          <w:rFonts w:ascii="Angsana New" w:hAnsi="Angsana New"/>
          <w:sz w:val="32"/>
          <w:szCs w:val="32"/>
        </w:rPr>
        <w:t xml:space="preserve"> </w:t>
      </w:r>
      <w:r w:rsidR="00211F14" w:rsidRPr="0081104C">
        <w:rPr>
          <w:rFonts w:ascii="Angsana New" w:hAnsi="Angsana New"/>
          <w:spacing w:val="-6"/>
          <w:sz w:val="32"/>
          <w:szCs w:val="32"/>
        </w:rPr>
        <w:t>52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ล้านบาท</w:t>
      </w:r>
      <w:r w:rsidR="00527B9B" w:rsidRPr="0081104C">
        <w:rPr>
          <w:rFonts w:ascii="Angsana New" w:hAnsi="Angsana New"/>
          <w:sz w:val="32"/>
          <w:szCs w:val="32"/>
        </w:rPr>
        <w:t>)</w:t>
      </w:r>
    </w:p>
    <w:p w14:paraId="1B9ABE32" w14:textId="77777777" w:rsidR="00A85093" w:rsidRPr="0081104C" w:rsidRDefault="00570632" w:rsidP="00894457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ข)</w:t>
      </w:r>
      <w:r w:rsidRPr="0081104C">
        <w:rPr>
          <w:rFonts w:ascii="Angsana New" w:hAnsi="Angsana New"/>
          <w:sz w:val="32"/>
          <w:szCs w:val="32"/>
          <w:cs/>
        </w:rPr>
        <w:tab/>
      </w:r>
      <w:r w:rsidRPr="0081104C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81104C">
        <w:rPr>
          <w:rFonts w:ascii="Angsana New" w:hAnsi="Angsana New"/>
          <w:spacing w:val="-2"/>
          <w:sz w:val="32"/>
          <w:szCs w:val="32"/>
        </w:rPr>
        <w:t xml:space="preserve"> </w:t>
      </w:r>
      <w:r w:rsidR="009E4CA5" w:rsidRPr="0081104C">
        <w:rPr>
          <w:rFonts w:ascii="Angsana New" w:hAnsi="Angsana New"/>
          <w:spacing w:val="-2"/>
          <w:sz w:val="32"/>
          <w:szCs w:val="32"/>
        </w:rPr>
        <w:t xml:space="preserve">31 </w:t>
      </w:r>
      <w:r w:rsidR="009E4CA5" w:rsidRPr="0081104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pacing w:val="-2"/>
          <w:sz w:val="32"/>
          <w:szCs w:val="32"/>
        </w:rPr>
        <w:t>2563</w:t>
      </w:r>
      <w:r w:rsidR="009E4CA5" w:rsidRPr="0081104C">
        <w:rPr>
          <w:rFonts w:ascii="Angsana New" w:hAnsi="Angsana New"/>
          <w:spacing w:val="-2"/>
          <w:sz w:val="32"/>
          <w:szCs w:val="32"/>
        </w:rPr>
        <w:t xml:space="preserve"> </w:t>
      </w:r>
      <w:r w:rsidR="009E4CA5" w:rsidRPr="0081104C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E854E6" w:rsidRPr="0081104C">
        <w:rPr>
          <w:rFonts w:ascii="Angsana New" w:hAnsi="Angsana New"/>
          <w:spacing w:val="-2"/>
          <w:sz w:val="32"/>
          <w:szCs w:val="32"/>
        </w:rPr>
        <w:t>2562</w:t>
      </w:r>
      <w:r w:rsidRPr="0081104C">
        <w:rPr>
          <w:rFonts w:ascii="Angsana New" w:hAnsi="Angsana New"/>
          <w:spacing w:val="-2"/>
          <w:sz w:val="32"/>
          <w:szCs w:val="32"/>
          <w:cs/>
        </w:rPr>
        <w:t xml:space="preserve"> มีหนังสือค้ำประกันที่ออกโดยธนาคารในนามของ</w:t>
      </w:r>
      <w:r w:rsidR="00E66710" w:rsidRPr="0081104C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ซึ่งเกี่ยวเนื่องกับภาระผูกพันทางปฏิบัติตามปกติธุรกิจของ</w:t>
      </w:r>
      <w:r w:rsidR="00E66710" w:rsidRPr="0081104C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pacing w:val="-2"/>
          <w:sz w:val="32"/>
          <w:szCs w:val="32"/>
          <w:cs/>
        </w:rPr>
        <w:t>โดยมีรายละเอียดดังนี้</w:t>
      </w:r>
      <w:r w:rsidRPr="0081104C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846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</w:tblGrid>
      <w:tr w:rsidR="002962EC" w:rsidRPr="0081104C" w14:paraId="1B9ABE35" w14:textId="77777777" w:rsidTr="002962EC">
        <w:tc>
          <w:tcPr>
            <w:tcW w:w="3780" w:type="dxa"/>
            <w:vAlign w:val="bottom"/>
          </w:tcPr>
          <w:p w14:paraId="1B9ABE33" w14:textId="77777777" w:rsidR="002962EC" w:rsidRPr="0081104C" w:rsidRDefault="00D74C83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Hlk1052688"/>
            <w:r w:rsidRPr="0081104C">
              <w:rPr>
                <w:rFonts w:ascii="Angsana New" w:hAnsi="Angsana New"/>
              </w:rPr>
              <w:br w:type="page"/>
            </w:r>
          </w:p>
        </w:tc>
        <w:tc>
          <w:tcPr>
            <w:tcW w:w="4680" w:type="dxa"/>
            <w:gridSpan w:val="4"/>
          </w:tcPr>
          <w:p w14:paraId="1B9ABE34" w14:textId="77777777" w:rsidR="002962EC" w:rsidRPr="0081104C" w:rsidRDefault="002962EC" w:rsidP="00894457">
            <w:pPr>
              <w:tabs>
                <w:tab w:val="decimal" w:pos="7740"/>
                <w:tab w:val="decimal" w:pos="882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110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1104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811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2EC" w:rsidRPr="0081104C" w14:paraId="1B9ABE39" w14:textId="77777777" w:rsidTr="002962EC">
        <w:tc>
          <w:tcPr>
            <w:tcW w:w="3780" w:type="dxa"/>
            <w:vAlign w:val="bottom"/>
          </w:tcPr>
          <w:p w14:paraId="1B9ABE36" w14:textId="77777777" w:rsidR="002962EC" w:rsidRPr="0081104C" w:rsidRDefault="002962EC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B9ABE37" w14:textId="77777777" w:rsidR="002962EC" w:rsidRPr="0081104C" w:rsidRDefault="002962EC" w:rsidP="0089445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B9ABE38" w14:textId="77777777" w:rsidR="002962EC" w:rsidRPr="0081104C" w:rsidRDefault="002962EC" w:rsidP="00894457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400" w:lineRule="exact"/>
              <w:ind w:left="-106" w:right="-10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 xml:space="preserve">     งบการเงินเฉพาะกิจการ</w:t>
            </w:r>
          </w:p>
        </w:tc>
      </w:tr>
      <w:tr w:rsidR="002962EC" w:rsidRPr="0081104C" w14:paraId="1B9ABE3F" w14:textId="77777777" w:rsidTr="002962EC">
        <w:tc>
          <w:tcPr>
            <w:tcW w:w="3780" w:type="dxa"/>
            <w:vAlign w:val="bottom"/>
          </w:tcPr>
          <w:p w14:paraId="1B9ABE3A" w14:textId="77777777" w:rsidR="002962EC" w:rsidRPr="0081104C" w:rsidRDefault="002962EC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B9ABE3B" w14:textId="77777777" w:rsidR="002962EC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vAlign w:val="bottom"/>
          </w:tcPr>
          <w:p w14:paraId="1B9ABE3C" w14:textId="77777777" w:rsidR="002962EC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14:paraId="1B9ABE3D" w14:textId="77777777" w:rsidR="002962EC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vAlign w:val="bottom"/>
          </w:tcPr>
          <w:p w14:paraId="1B9ABE3E" w14:textId="77777777" w:rsidR="002962EC" w:rsidRPr="0081104C" w:rsidRDefault="00E854E6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104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85C9F" w:rsidRPr="0081104C" w14:paraId="1B9ABE45" w14:textId="77777777" w:rsidTr="00320422">
        <w:tc>
          <w:tcPr>
            <w:tcW w:w="3780" w:type="dxa"/>
            <w:vAlign w:val="bottom"/>
          </w:tcPr>
          <w:p w14:paraId="1B9ABE40" w14:textId="77777777" w:rsidR="00385C9F" w:rsidRPr="0081104C" w:rsidRDefault="00385C9F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ABE41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170" w:type="dxa"/>
            <w:vAlign w:val="bottom"/>
          </w:tcPr>
          <w:p w14:paraId="1B9ABE42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170" w:type="dxa"/>
            <w:vAlign w:val="bottom"/>
          </w:tcPr>
          <w:p w14:paraId="1B9ABE43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170" w:type="dxa"/>
            <w:vAlign w:val="bottom"/>
          </w:tcPr>
          <w:p w14:paraId="1B9ABE44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385C9F" w:rsidRPr="0081104C" w14:paraId="1B9ABE4B" w14:textId="77777777" w:rsidTr="00320422">
        <w:tc>
          <w:tcPr>
            <w:tcW w:w="3780" w:type="dxa"/>
            <w:vAlign w:val="bottom"/>
          </w:tcPr>
          <w:p w14:paraId="1B9ABE46" w14:textId="77777777" w:rsidR="00385C9F" w:rsidRPr="0081104C" w:rsidRDefault="00385C9F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170" w:type="dxa"/>
            <w:shd w:val="clear" w:color="auto" w:fill="auto"/>
          </w:tcPr>
          <w:p w14:paraId="1B9ABE47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1,8</w:t>
            </w:r>
            <w:r w:rsidR="004649BB" w:rsidRPr="0081104C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170" w:type="dxa"/>
          </w:tcPr>
          <w:p w14:paraId="1B9ABE48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  <w:tc>
          <w:tcPr>
            <w:tcW w:w="1170" w:type="dxa"/>
          </w:tcPr>
          <w:p w14:paraId="1B9ABE49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1,889</w:t>
            </w:r>
          </w:p>
        </w:tc>
        <w:tc>
          <w:tcPr>
            <w:tcW w:w="1170" w:type="dxa"/>
            <w:vAlign w:val="bottom"/>
          </w:tcPr>
          <w:p w14:paraId="1B9ABE4A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</w:tr>
      <w:tr w:rsidR="00385C9F" w:rsidRPr="0081104C" w14:paraId="1B9ABE51" w14:textId="77777777" w:rsidTr="00320422">
        <w:tc>
          <w:tcPr>
            <w:tcW w:w="3780" w:type="dxa"/>
            <w:vAlign w:val="bottom"/>
          </w:tcPr>
          <w:p w14:paraId="1B9ABE4C" w14:textId="77777777" w:rsidR="00385C9F" w:rsidRPr="0081104C" w:rsidRDefault="00385C9F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ประกันการปฏิบัติตามสัญญา</w:t>
            </w:r>
          </w:p>
        </w:tc>
        <w:tc>
          <w:tcPr>
            <w:tcW w:w="1170" w:type="dxa"/>
            <w:shd w:val="clear" w:color="auto" w:fill="auto"/>
          </w:tcPr>
          <w:p w14:paraId="1B9ABE4D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1,53</w:t>
            </w:r>
            <w:r w:rsidR="004649BB" w:rsidRPr="0081104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1B9ABE4E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  <w:tc>
          <w:tcPr>
            <w:tcW w:w="1170" w:type="dxa"/>
          </w:tcPr>
          <w:p w14:paraId="1B9ABE4F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1,532</w:t>
            </w:r>
          </w:p>
        </w:tc>
        <w:tc>
          <w:tcPr>
            <w:tcW w:w="1170" w:type="dxa"/>
            <w:vAlign w:val="bottom"/>
          </w:tcPr>
          <w:p w14:paraId="1B9ABE50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</w:tr>
      <w:tr w:rsidR="00385C9F" w:rsidRPr="0081104C" w14:paraId="1B9ABE57" w14:textId="77777777" w:rsidTr="00320422">
        <w:tc>
          <w:tcPr>
            <w:tcW w:w="3780" w:type="dxa"/>
            <w:vAlign w:val="bottom"/>
          </w:tcPr>
          <w:p w14:paraId="1B9ABE52" w14:textId="77777777" w:rsidR="00385C9F" w:rsidRPr="0081104C" w:rsidRDefault="00385C9F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1B9ABE53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170" w:type="dxa"/>
          </w:tcPr>
          <w:p w14:paraId="1B9ABE54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170" w:type="dxa"/>
          </w:tcPr>
          <w:p w14:paraId="1B9ABE55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170" w:type="dxa"/>
            <w:vAlign w:val="bottom"/>
          </w:tcPr>
          <w:p w14:paraId="1B9ABE56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444</w:t>
            </w:r>
          </w:p>
        </w:tc>
      </w:tr>
      <w:tr w:rsidR="00385C9F" w:rsidRPr="0081104C" w14:paraId="1B9ABE5D" w14:textId="77777777" w:rsidTr="00FC3AA3">
        <w:tc>
          <w:tcPr>
            <w:tcW w:w="3780" w:type="dxa"/>
            <w:vAlign w:val="bottom"/>
          </w:tcPr>
          <w:p w14:paraId="1B9ABE58" w14:textId="77777777" w:rsidR="00385C9F" w:rsidRPr="0081104C" w:rsidRDefault="00385C9F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ประกันการจ่ายชำระเจ้าหนี้</w:t>
            </w:r>
          </w:p>
        </w:tc>
        <w:tc>
          <w:tcPr>
            <w:tcW w:w="1170" w:type="dxa"/>
            <w:shd w:val="clear" w:color="auto" w:fill="auto"/>
          </w:tcPr>
          <w:p w14:paraId="1B9ABE59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170" w:type="dxa"/>
          </w:tcPr>
          <w:p w14:paraId="1B9ABE5A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170" w:type="dxa"/>
          </w:tcPr>
          <w:p w14:paraId="1B9ABE5B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170" w:type="dxa"/>
            <w:vAlign w:val="bottom"/>
          </w:tcPr>
          <w:p w14:paraId="1B9ABE5C" w14:textId="77777777" w:rsidR="00385C9F" w:rsidRPr="0081104C" w:rsidRDefault="00385C9F" w:rsidP="00894457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385C9F" w:rsidRPr="0081104C" w14:paraId="1B9ABE63" w14:textId="77777777" w:rsidTr="00FC3AA3">
        <w:tc>
          <w:tcPr>
            <w:tcW w:w="3780" w:type="dxa"/>
            <w:vAlign w:val="bottom"/>
          </w:tcPr>
          <w:p w14:paraId="1B9ABE5E" w14:textId="77777777" w:rsidR="00385C9F" w:rsidRPr="0081104C" w:rsidRDefault="00385C9F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ประกันการรับคืนภาษี</w:t>
            </w:r>
          </w:p>
        </w:tc>
        <w:tc>
          <w:tcPr>
            <w:tcW w:w="1170" w:type="dxa"/>
            <w:shd w:val="clear" w:color="auto" w:fill="auto"/>
          </w:tcPr>
          <w:p w14:paraId="1B9ABE5F" w14:textId="77777777" w:rsidR="00385C9F" w:rsidRPr="0081104C" w:rsidRDefault="00385C9F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170" w:type="dxa"/>
          </w:tcPr>
          <w:p w14:paraId="1B9ABE60" w14:textId="77777777" w:rsidR="00385C9F" w:rsidRPr="0081104C" w:rsidRDefault="00385C9F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865</w:t>
            </w:r>
          </w:p>
        </w:tc>
        <w:tc>
          <w:tcPr>
            <w:tcW w:w="1170" w:type="dxa"/>
          </w:tcPr>
          <w:p w14:paraId="1B9ABE61" w14:textId="77777777" w:rsidR="00385C9F" w:rsidRPr="0081104C" w:rsidRDefault="00385C9F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170" w:type="dxa"/>
            <w:vAlign w:val="bottom"/>
          </w:tcPr>
          <w:p w14:paraId="1B9ABE62" w14:textId="77777777" w:rsidR="00385C9F" w:rsidRPr="0081104C" w:rsidRDefault="00385C9F" w:rsidP="008944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865</w:t>
            </w:r>
          </w:p>
        </w:tc>
      </w:tr>
      <w:tr w:rsidR="00385C9F" w:rsidRPr="0081104C" w14:paraId="1B9ABE69" w14:textId="77777777" w:rsidTr="00FC3AA3">
        <w:tc>
          <w:tcPr>
            <w:tcW w:w="3780" w:type="dxa"/>
            <w:vAlign w:val="bottom"/>
          </w:tcPr>
          <w:p w14:paraId="1B9ABE64" w14:textId="77777777" w:rsidR="00385C9F" w:rsidRPr="0081104C" w:rsidRDefault="00385C9F" w:rsidP="0089445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B9ABE65" w14:textId="77777777" w:rsidR="00385C9F" w:rsidRPr="0081104C" w:rsidRDefault="00385C9F" w:rsidP="0089445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4,7</w:t>
            </w:r>
            <w:r w:rsidR="004649BB" w:rsidRPr="0081104C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170" w:type="dxa"/>
          </w:tcPr>
          <w:p w14:paraId="1B9ABE66" w14:textId="77777777" w:rsidR="00385C9F" w:rsidRPr="0081104C" w:rsidRDefault="00385C9F" w:rsidP="0089445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5,143</w:t>
            </w:r>
          </w:p>
        </w:tc>
        <w:tc>
          <w:tcPr>
            <w:tcW w:w="1170" w:type="dxa"/>
          </w:tcPr>
          <w:p w14:paraId="1B9ABE67" w14:textId="77777777" w:rsidR="00385C9F" w:rsidRPr="0081104C" w:rsidRDefault="00385C9F" w:rsidP="0089445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4,784</w:t>
            </w:r>
          </w:p>
        </w:tc>
        <w:tc>
          <w:tcPr>
            <w:tcW w:w="1170" w:type="dxa"/>
            <w:vAlign w:val="bottom"/>
          </w:tcPr>
          <w:p w14:paraId="1B9ABE68" w14:textId="77777777" w:rsidR="00385C9F" w:rsidRPr="0081104C" w:rsidRDefault="00385C9F" w:rsidP="0089445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104C">
              <w:rPr>
                <w:rFonts w:ascii="Angsana New" w:hAnsi="Angsana New"/>
                <w:sz w:val="32"/>
                <w:szCs w:val="32"/>
              </w:rPr>
              <w:t>5,134</w:t>
            </w:r>
          </w:p>
        </w:tc>
      </w:tr>
      <w:bookmarkEnd w:id="13"/>
    </w:tbl>
    <w:p w14:paraId="1B9ABE6A" w14:textId="77777777" w:rsidR="00A22F2B" w:rsidRPr="0081104C" w:rsidRDefault="00A22F2B" w:rsidP="00894457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1B9ABE6B" w14:textId="77777777" w:rsidR="00A22F2B" w:rsidRPr="0081104C" w:rsidRDefault="00A22F2B" w:rsidP="008944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br w:type="page"/>
      </w:r>
    </w:p>
    <w:p w14:paraId="1B9ABE6C" w14:textId="77777777" w:rsidR="00C90728" w:rsidRPr="0081104C" w:rsidRDefault="006C46C9" w:rsidP="00894457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lastRenderedPageBreak/>
        <w:t>ค)</w:t>
      </w:r>
      <w:r w:rsidRPr="0081104C">
        <w:rPr>
          <w:rFonts w:ascii="Angsana New" w:hAnsi="Angsana New"/>
          <w:sz w:val="32"/>
          <w:szCs w:val="32"/>
          <w:cs/>
        </w:rPr>
        <w:tab/>
      </w:r>
      <w:r w:rsidRPr="0081104C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F3057E" w:rsidRPr="0081104C">
        <w:rPr>
          <w:rFonts w:ascii="Angsana New" w:hAnsi="Angsana New"/>
          <w:spacing w:val="-8"/>
          <w:sz w:val="32"/>
          <w:szCs w:val="32"/>
        </w:rPr>
        <w:t xml:space="preserve">31 </w:t>
      </w:r>
      <w:r w:rsidR="00F3057E" w:rsidRPr="0081104C">
        <w:rPr>
          <w:rFonts w:ascii="Angsana New" w:hAnsi="Angsana New"/>
          <w:spacing w:val="-8"/>
          <w:sz w:val="32"/>
          <w:szCs w:val="32"/>
          <w:cs/>
        </w:rPr>
        <w:t>ธันวาคม</w:t>
      </w:r>
      <w:r w:rsidRPr="0081104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pacing w:val="-8"/>
          <w:sz w:val="32"/>
          <w:szCs w:val="32"/>
        </w:rPr>
        <w:t>2563</w:t>
      </w:r>
      <w:r w:rsidRPr="0081104C">
        <w:rPr>
          <w:rFonts w:ascii="Angsana New" w:hAnsi="Angsana New"/>
          <w:spacing w:val="-8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บริษัทฯได้ออกหนังสือค้ำประกันให้แก่สถาบันการเงินของบริษัทย่อยแห่งหนึ่ง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Pr="002206A9">
        <w:rPr>
          <w:rFonts w:ascii="Angsana New" w:hAnsi="Angsana New"/>
          <w:spacing w:val="-2"/>
          <w:sz w:val="32"/>
          <w:szCs w:val="32"/>
          <w:cs/>
        </w:rPr>
        <w:t xml:space="preserve">เพื่อค้ำประกันวงเงินสินเชื่อเงินเบิกเกินบัญชี หนังสือค้ำประกัน ตั๋วสัญญาใช้เงิน ตราสารเครดิต </w:t>
      </w:r>
      <w:r w:rsidRPr="002206A9">
        <w:rPr>
          <w:rFonts w:ascii="Angsana New" w:hAnsi="Angsana New"/>
          <w:spacing w:val="-8"/>
          <w:sz w:val="32"/>
          <w:szCs w:val="32"/>
          <w:cs/>
        </w:rPr>
        <w:t xml:space="preserve">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Pr="002206A9">
        <w:rPr>
          <w:rFonts w:ascii="Angsana New" w:hAnsi="Angsana New"/>
          <w:spacing w:val="-8"/>
          <w:sz w:val="32"/>
          <w:szCs w:val="32"/>
        </w:rPr>
        <w:t>34</w:t>
      </w:r>
      <w:r w:rsidR="004649BB" w:rsidRPr="002206A9">
        <w:rPr>
          <w:rFonts w:ascii="Angsana New" w:hAnsi="Angsana New"/>
          <w:spacing w:val="-8"/>
          <w:sz w:val="32"/>
          <w:szCs w:val="32"/>
        </w:rPr>
        <w:t>3</w:t>
      </w:r>
      <w:r w:rsidRPr="002206A9">
        <w:rPr>
          <w:rFonts w:ascii="Angsana New" w:hAnsi="Angsana New"/>
          <w:spacing w:val="-8"/>
          <w:sz w:val="32"/>
          <w:szCs w:val="32"/>
        </w:rPr>
        <w:t xml:space="preserve"> </w:t>
      </w:r>
      <w:r w:rsidRPr="002206A9">
        <w:rPr>
          <w:rFonts w:ascii="Angsana New" w:hAnsi="Angsana New"/>
          <w:spacing w:val="-8"/>
          <w:sz w:val="32"/>
          <w:szCs w:val="32"/>
          <w:cs/>
        </w:rPr>
        <w:t>ล้านบาท</w:t>
      </w:r>
    </w:p>
    <w:p w14:paraId="1B9ABE6D" w14:textId="77777777" w:rsidR="004C5445" w:rsidRPr="0081104C" w:rsidRDefault="004C5445" w:rsidP="00894457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pacing w:val="-6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ณ วันที่</w:t>
      </w:r>
      <w:r w:rsidRPr="0081104C">
        <w:rPr>
          <w:rFonts w:ascii="Angsana New" w:hAnsi="Angsana New"/>
          <w:sz w:val="32"/>
          <w:szCs w:val="32"/>
        </w:rPr>
        <w:t> </w:t>
      </w:r>
      <w:r w:rsidRPr="0081104C">
        <w:rPr>
          <w:rFonts w:ascii="Angsana New" w:hAnsi="Angsana New"/>
          <w:spacing w:val="-2"/>
          <w:sz w:val="32"/>
          <w:szCs w:val="32"/>
        </w:rPr>
        <w:t xml:space="preserve">31 </w:t>
      </w:r>
      <w:r w:rsidRPr="0081104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81104C">
        <w:rPr>
          <w:rFonts w:ascii="Angsana New" w:hAnsi="Angsana New"/>
          <w:spacing w:val="-2"/>
          <w:sz w:val="32"/>
          <w:szCs w:val="32"/>
        </w:rPr>
        <w:t xml:space="preserve">2562 </w:t>
      </w:r>
      <w:r w:rsidRPr="0081104C">
        <w:rPr>
          <w:rFonts w:ascii="Angsana New" w:hAnsi="Angsana New"/>
          <w:sz w:val="32"/>
          <w:szCs w:val="32"/>
          <w:cs/>
        </w:rPr>
        <w:t>บริษัทฯมีหนังสือสัญญาวงเงินสแตน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ด์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>บายเลต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เครดิตกับธนาคารเพื่อค้ำประกันการออกหนังสือค้ำประกันการปฏิบัติตามสัญญาจำนวน </w:t>
      </w:r>
      <w:r w:rsidRPr="0081104C">
        <w:rPr>
          <w:rFonts w:ascii="Angsana New" w:hAnsi="Angsana New"/>
          <w:sz w:val="32"/>
          <w:szCs w:val="32"/>
        </w:rPr>
        <w:t>9</w:t>
      </w:r>
      <w:r w:rsidRPr="0081104C">
        <w:rPr>
          <w:rFonts w:ascii="Angsana New" w:hAnsi="Angsana New"/>
          <w:sz w:val="32"/>
          <w:szCs w:val="32"/>
          <w:cs/>
        </w:rPr>
        <w:t>.</w:t>
      </w:r>
      <w:r w:rsidRPr="0081104C">
        <w:rPr>
          <w:rFonts w:ascii="Angsana New" w:hAnsi="Angsana New"/>
          <w:sz w:val="32"/>
          <w:szCs w:val="32"/>
        </w:rPr>
        <w:t>3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B9ABE6E" w14:textId="77777777" w:rsidR="004D03EC" w:rsidRPr="0081104C" w:rsidRDefault="004649BB" w:rsidP="00894457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5</w:t>
      </w:r>
      <w:r w:rsidR="00A22F2B" w:rsidRPr="0081104C">
        <w:rPr>
          <w:rFonts w:ascii="Angsana New" w:hAnsi="Angsana New"/>
          <w:b/>
          <w:bCs/>
          <w:sz w:val="32"/>
          <w:szCs w:val="32"/>
        </w:rPr>
        <w:t>.3</w:t>
      </w:r>
      <w:r w:rsidR="004D03EC" w:rsidRPr="0081104C">
        <w:rPr>
          <w:rFonts w:ascii="Angsana New" w:hAnsi="Angsana New"/>
          <w:b/>
          <w:bCs/>
          <w:sz w:val="32"/>
          <w:szCs w:val="32"/>
        </w:rPr>
        <w:tab/>
      </w:r>
      <w:r w:rsidR="004D03EC" w:rsidRPr="0081104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B9ABE6F" w14:textId="77777777" w:rsidR="00DF36AF" w:rsidRPr="0081104C" w:rsidRDefault="00DF36AF" w:rsidP="00894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ก)</w:t>
      </w:r>
      <w:r w:rsidRPr="0081104C">
        <w:rPr>
          <w:rFonts w:ascii="Angsana New" w:hAnsi="Angsana New"/>
          <w:sz w:val="32"/>
          <w:szCs w:val="32"/>
          <w:cs/>
        </w:rPr>
        <w:tab/>
      </w:r>
      <w:r w:rsidRPr="0081104C">
        <w:rPr>
          <w:rFonts w:ascii="Angsana New" w:hAnsi="Angsana New"/>
          <w:sz w:val="32"/>
          <w:szCs w:val="32"/>
          <w:cs/>
        </w:rPr>
        <w:tab/>
      </w:r>
      <w:r w:rsidR="00AF13AB" w:rsidRPr="0081104C">
        <w:rPr>
          <w:rFonts w:ascii="Angsana New" w:hAnsi="Angsana New"/>
          <w:sz w:val="32"/>
          <w:szCs w:val="32"/>
          <w:cs/>
        </w:rPr>
        <w:t>ในระหว่างปี</w:t>
      </w:r>
      <w:r w:rsidR="00AF13AB" w:rsidRPr="0081104C">
        <w:rPr>
          <w:rFonts w:ascii="Angsana New" w:hAnsi="Angsana New"/>
          <w:sz w:val="32"/>
          <w:szCs w:val="32"/>
        </w:rPr>
        <w:t xml:space="preserve"> 2558 </w:t>
      </w:r>
      <w:r w:rsidR="00AF13AB" w:rsidRPr="0081104C">
        <w:rPr>
          <w:rFonts w:ascii="Angsana New" w:hAnsi="Angsana New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="00AF13AB" w:rsidRPr="0081104C">
        <w:rPr>
          <w:rFonts w:ascii="Angsana New" w:hAnsi="Angsana New"/>
          <w:sz w:val="32"/>
          <w:szCs w:val="32"/>
        </w:rPr>
        <w:t xml:space="preserve">235 </w:t>
      </w:r>
      <w:r w:rsidR="00AF13AB" w:rsidRPr="0081104C">
        <w:rPr>
          <w:rFonts w:ascii="Angsana New" w:hAnsi="Angsana New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="00AF13AB" w:rsidRPr="0081104C">
        <w:rPr>
          <w:rFonts w:ascii="Angsana New" w:hAnsi="Angsana New"/>
          <w:sz w:val="32"/>
          <w:szCs w:val="32"/>
        </w:rPr>
        <w:t xml:space="preserve">16 </w:t>
      </w:r>
      <w:r w:rsidR="00AF13AB" w:rsidRPr="0081104C">
        <w:rPr>
          <w:rFonts w:ascii="Angsana New" w:hAnsi="Angsana New"/>
          <w:sz w:val="32"/>
          <w:szCs w:val="32"/>
          <w:cs/>
        </w:rPr>
        <w:t xml:space="preserve">กรกฎาคม </w:t>
      </w:r>
      <w:r w:rsidR="00AF13AB" w:rsidRPr="0081104C">
        <w:rPr>
          <w:rFonts w:ascii="Angsana New" w:hAnsi="Angsana New"/>
          <w:sz w:val="32"/>
          <w:szCs w:val="32"/>
        </w:rPr>
        <w:t xml:space="preserve">2558 </w:t>
      </w:r>
      <w:r w:rsidR="00AF13AB" w:rsidRPr="0081104C">
        <w:rPr>
          <w:rFonts w:ascii="Angsana New" w:hAnsi="Angsana New"/>
          <w:sz w:val="32"/>
          <w:szCs w:val="32"/>
          <w:cs/>
        </w:rPr>
        <w:t xml:space="preserve">โดยเรียกร้องค่าเสียหายจำนวน </w:t>
      </w:r>
      <w:r w:rsidR="00AF13AB" w:rsidRPr="0081104C">
        <w:rPr>
          <w:rFonts w:ascii="Angsana New" w:hAnsi="Angsana New"/>
          <w:sz w:val="32"/>
          <w:szCs w:val="32"/>
        </w:rPr>
        <w:t xml:space="preserve">632 </w:t>
      </w:r>
      <w:r w:rsidR="00AF13AB" w:rsidRPr="0081104C">
        <w:rPr>
          <w:rFonts w:ascii="Angsana New" w:hAnsi="Angsana New"/>
          <w:sz w:val="32"/>
          <w:szCs w:val="32"/>
          <w:cs/>
        </w:rPr>
        <w:t>ล้านบาท</w:t>
      </w:r>
    </w:p>
    <w:p w14:paraId="1B9ABE70" w14:textId="77777777" w:rsidR="00D33449" w:rsidRPr="0081104C" w:rsidRDefault="00DF36AF" w:rsidP="00894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ab/>
      </w:r>
      <w:r w:rsidRPr="0081104C">
        <w:rPr>
          <w:rFonts w:ascii="Angsana New" w:hAnsi="Angsana New"/>
          <w:sz w:val="32"/>
          <w:szCs w:val="32"/>
          <w:cs/>
        </w:rPr>
        <w:tab/>
      </w:r>
      <w:r w:rsidR="00D33449" w:rsidRPr="008110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3449" w:rsidRPr="0081104C">
        <w:rPr>
          <w:rFonts w:ascii="Angsana New" w:hAnsi="Angsana New"/>
          <w:sz w:val="32"/>
          <w:szCs w:val="32"/>
        </w:rPr>
        <w:t xml:space="preserve">23 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มีนาคม </w:t>
      </w:r>
      <w:r w:rsidR="00D33449" w:rsidRPr="0081104C">
        <w:rPr>
          <w:rFonts w:ascii="Angsana New" w:hAnsi="Angsana New"/>
          <w:sz w:val="32"/>
          <w:szCs w:val="32"/>
        </w:rPr>
        <w:t xml:space="preserve">2560 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ศาลแพ่งพิพากษาให้บริษัทฯชำระเงินจำนวน </w:t>
      </w:r>
      <w:r w:rsidR="00D33449" w:rsidRPr="0081104C">
        <w:rPr>
          <w:rFonts w:ascii="Angsana New" w:hAnsi="Angsana New"/>
          <w:sz w:val="32"/>
          <w:szCs w:val="32"/>
        </w:rPr>
        <w:t xml:space="preserve">101 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="00D33449" w:rsidRPr="0081104C">
        <w:rPr>
          <w:rFonts w:ascii="Angsana New" w:hAnsi="Angsana New"/>
          <w:sz w:val="32"/>
          <w:szCs w:val="32"/>
        </w:rPr>
        <w:t xml:space="preserve">7.5 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ต่อปี และให้คืนหนังสือค้ำประกันค่าจ้างล่วงหน้าให้ผู้รับเหมาช่วง และให้ผู้รับเหมาช่วงชำระเงินจำนวน </w:t>
      </w:r>
      <w:r w:rsidR="00D33449" w:rsidRPr="0081104C">
        <w:rPr>
          <w:rFonts w:ascii="Angsana New" w:hAnsi="Angsana New"/>
          <w:sz w:val="32"/>
          <w:szCs w:val="32"/>
        </w:rPr>
        <w:t xml:space="preserve">105 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="00D33449" w:rsidRPr="0081104C">
        <w:rPr>
          <w:rFonts w:ascii="Angsana New" w:hAnsi="Angsana New"/>
          <w:sz w:val="32"/>
          <w:szCs w:val="32"/>
        </w:rPr>
        <w:t xml:space="preserve">7.5 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ต่อปีให้แก่บริษัทฯ ในปี </w:t>
      </w:r>
      <w:r w:rsidR="00D33449" w:rsidRPr="0081104C">
        <w:rPr>
          <w:rFonts w:ascii="Angsana New" w:hAnsi="Angsana New"/>
          <w:sz w:val="32"/>
          <w:szCs w:val="32"/>
        </w:rPr>
        <w:t>2561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 บริษัทฯและผู้รับเหมาช่วงต่างได้ยื่นอุทธรณ์ต่อศาลอุทธรณ์</w:t>
      </w:r>
    </w:p>
    <w:p w14:paraId="1B9ABE71" w14:textId="04F704F6" w:rsidR="00DC6E60" w:rsidRPr="00B91012" w:rsidRDefault="007C4B29" w:rsidP="00894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DF36AF" w:rsidRPr="0081104C">
        <w:rPr>
          <w:rFonts w:ascii="Angsana New" w:hAnsi="Angsana New"/>
          <w:sz w:val="32"/>
          <w:szCs w:val="32"/>
          <w:cs/>
        </w:rPr>
        <w:tab/>
      </w:r>
      <w:r w:rsidR="00D33449" w:rsidRPr="008110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3449" w:rsidRPr="0081104C">
        <w:rPr>
          <w:rFonts w:ascii="Angsana New" w:hAnsi="Angsana New"/>
          <w:sz w:val="32"/>
          <w:szCs w:val="32"/>
        </w:rPr>
        <w:t>18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 กันยายน </w:t>
      </w:r>
      <w:r w:rsidR="00D33449" w:rsidRPr="0081104C">
        <w:rPr>
          <w:rFonts w:ascii="Angsana New" w:hAnsi="Angsana New"/>
          <w:sz w:val="32"/>
          <w:szCs w:val="32"/>
        </w:rPr>
        <w:t>2561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ศาลอุทธรณ์ได้มีคำพิพากษาให้บริษัทฯชำระเงินจำนวน </w:t>
      </w:r>
      <w:r w:rsidR="00D33449" w:rsidRPr="0081104C">
        <w:rPr>
          <w:rFonts w:ascii="Angsana New" w:hAnsi="Angsana New"/>
          <w:sz w:val="32"/>
          <w:szCs w:val="32"/>
        </w:rPr>
        <w:t>76.5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 ล้านบาทให้แก่ผู้รับเหมาช่วง สำหรับงานที่ผู้รับเหมาช่วงได้ทำไป</w:t>
      </w:r>
      <w:r w:rsidR="00F3388C">
        <w:rPr>
          <w:rFonts w:ascii="Angsana New" w:hAnsi="Angsana New" w:hint="cs"/>
          <w:sz w:val="32"/>
          <w:szCs w:val="32"/>
          <w:cs/>
        </w:rPr>
        <w:t>และเงินประกันผลงาน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 พร้อมดอกเบี้ยในอัตราร้อยละ </w:t>
      </w:r>
      <w:r w:rsidR="00D33449" w:rsidRPr="0081104C">
        <w:rPr>
          <w:rFonts w:ascii="Angsana New" w:hAnsi="Angsana New"/>
          <w:sz w:val="32"/>
          <w:szCs w:val="32"/>
        </w:rPr>
        <w:t>7.5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 ต่อปี พร้อมให้บริษัทฯชำระค่าธรรมเนียมหนังสือค้ำประกันจำนวน </w:t>
      </w:r>
      <w:r w:rsidR="00D33449" w:rsidRPr="0081104C">
        <w:rPr>
          <w:rFonts w:ascii="Angsana New" w:hAnsi="Angsana New"/>
          <w:sz w:val="32"/>
          <w:szCs w:val="32"/>
        </w:rPr>
        <w:t>0.2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 ล้านบาทต่อเดือน และให้บริษัทฯคืนหนังสือค้ำประกันให้</w:t>
      </w:r>
      <w:r w:rsidR="00E5016C" w:rsidRPr="0081104C">
        <w:rPr>
          <w:rFonts w:ascii="Angsana New" w:hAnsi="Angsana New"/>
          <w:sz w:val="32"/>
          <w:szCs w:val="32"/>
          <w:cs/>
        </w:rPr>
        <w:t>แก่</w:t>
      </w:r>
      <w:r w:rsidR="00D33449" w:rsidRPr="0081104C">
        <w:rPr>
          <w:rFonts w:ascii="Angsana New" w:hAnsi="Angsana New"/>
          <w:sz w:val="32"/>
          <w:szCs w:val="32"/>
          <w:cs/>
        </w:rPr>
        <w:t xml:space="preserve">ผู้รับเหมาช่วง นอกจากนี้ ศาลอุทธรณ์ยังมีคำพิพากษาให้ผู้รับเหมาช่วงชำระเงินค่าจ้างงานล่วงหน้าจำนวน </w:t>
      </w:r>
      <w:r w:rsidR="00D33449" w:rsidRPr="0081104C">
        <w:rPr>
          <w:rFonts w:ascii="Angsana New" w:hAnsi="Angsana New"/>
          <w:sz w:val="32"/>
          <w:szCs w:val="32"/>
        </w:rPr>
        <w:t>50.4</w:t>
      </w:r>
      <w:r w:rsidR="00E5016C" w:rsidRPr="0081104C">
        <w:rPr>
          <w:rFonts w:ascii="Angsana New" w:hAnsi="Angsana New"/>
          <w:sz w:val="32"/>
          <w:szCs w:val="32"/>
          <w:cs/>
        </w:rPr>
        <w:t xml:space="preserve"> </w:t>
      </w:r>
      <w:r w:rsidR="00E5016C" w:rsidRPr="00B91012">
        <w:rPr>
          <w:rFonts w:ascii="Angsana New" w:hAnsi="Angsana New"/>
          <w:sz w:val="32"/>
          <w:szCs w:val="32"/>
          <w:cs/>
        </w:rPr>
        <w:t>ล้านบาท</w:t>
      </w:r>
      <w:r w:rsidR="00D33449" w:rsidRPr="00B91012">
        <w:rPr>
          <w:rFonts w:ascii="Angsana New" w:hAnsi="Angsana New"/>
          <w:sz w:val="32"/>
          <w:szCs w:val="32"/>
          <w:cs/>
        </w:rPr>
        <w:t>คืนให้แก่บริษัทฯ</w:t>
      </w:r>
      <w:r w:rsidR="00DC6E60" w:rsidRPr="00B91012">
        <w:rPr>
          <w:rFonts w:ascii="Angsana New" w:hAnsi="Angsana New"/>
          <w:sz w:val="32"/>
          <w:szCs w:val="32"/>
          <w:cs/>
        </w:rPr>
        <w:t>โดยบริษัทฯยื่นอุทธรณ์ต่อศาลฎีกาเพื่อคัดค้านคำพิพากษาของศาลอุทธรณ์</w:t>
      </w:r>
    </w:p>
    <w:p w14:paraId="1B9ABE72" w14:textId="593C730F" w:rsidR="00D33449" w:rsidRPr="00B91012" w:rsidRDefault="00DC6E60" w:rsidP="00894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91012">
        <w:rPr>
          <w:rFonts w:ascii="Angsana New" w:hAnsi="Angsana New"/>
          <w:sz w:val="32"/>
          <w:szCs w:val="32"/>
          <w:cs/>
        </w:rPr>
        <w:t xml:space="preserve">          เมื่อวันที่ </w:t>
      </w:r>
      <w:r w:rsidR="00A22F2B" w:rsidRPr="00B91012">
        <w:rPr>
          <w:rFonts w:ascii="Angsana New" w:hAnsi="Angsana New"/>
          <w:sz w:val="32"/>
          <w:szCs w:val="32"/>
        </w:rPr>
        <w:t>22</w:t>
      </w:r>
      <w:r w:rsidRPr="00B910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649BB" w:rsidRPr="00B91012">
        <w:rPr>
          <w:rFonts w:ascii="Angsana New" w:hAnsi="Angsana New"/>
          <w:sz w:val="32"/>
          <w:szCs w:val="32"/>
        </w:rPr>
        <w:t>2563</w:t>
      </w:r>
      <w:r w:rsidRPr="00B91012">
        <w:rPr>
          <w:rFonts w:ascii="Angsana New" w:hAnsi="Angsana New"/>
          <w:sz w:val="32"/>
          <w:szCs w:val="32"/>
          <w:cs/>
        </w:rPr>
        <w:t xml:space="preserve"> ศาลฎีกามีคำพิพาก</w:t>
      </w:r>
      <w:r w:rsidR="00212021" w:rsidRPr="00B91012">
        <w:rPr>
          <w:rFonts w:ascii="Angsana New" w:hAnsi="Angsana New"/>
          <w:sz w:val="32"/>
          <w:szCs w:val="32"/>
          <w:cs/>
        </w:rPr>
        <w:t>ษ</w:t>
      </w:r>
      <w:r w:rsidRPr="00B91012">
        <w:rPr>
          <w:rFonts w:ascii="Angsana New" w:hAnsi="Angsana New"/>
          <w:sz w:val="32"/>
          <w:szCs w:val="32"/>
          <w:cs/>
        </w:rPr>
        <w:t>าให้บริษัท</w:t>
      </w:r>
      <w:r w:rsidR="00212021" w:rsidRPr="00B91012">
        <w:rPr>
          <w:rFonts w:ascii="Angsana New" w:hAnsi="Angsana New"/>
          <w:sz w:val="32"/>
          <w:szCs w:val="32"/>
          <w:cs/>
        </w:rPr>
        <w:t>ฯ</w:t>
      </w:r>
      <w:r w:rsidRPr="00B91012">
        <w:rPr>
          <w:rFonts w:ascii="Angsana New" w:hAnsi="Angsana New"/>
          <w:sz w:val="32"/>
          <w:szCs w:val="32"/>
          <w:cs/>
        </w:rPr>
        <w:t xml:space="preserve">ชำระเงินจำนวน </w:t>
      </w:r>
      <w:r w:rsidR="004649BB" w:rsidRPr="00B91012">
        <w:rPr>
          <w:rFonts w:ascii="Angsana New" w:hAnsi="Angsana New"/>
          <w:sz w:val="32"/>
          <w:szCs w:val="32"/>
        </w:rPr>
        <w:t>90</w:t>
      </w:r>
      <w:r w:rsidRPr="00B91012">
        <w:rPr>
          <w:rFonts w:ascii="Angsana New" w:hAnsi="Angsana New"/>
          <w:sz w:val="32"/>
          <w:szCs w:val="32"/>
          <w:cs/>
        </w:rPr>
        <w:t>.</w:t>
      </w:r>
      <w:r w:rsidR="004649BB" w:rsidRPr="00B91012">
        <w:rPr>
          <w:rFonts w:ascii="Angsana New" w:hAnsi="Angsana New"/>
          <w:sz w:val="32"/>
          <w:szCs w:val="32"/>
        </w:rPr>
        <w:t>28</w:t>
      </w:r>
      <w:r w:rsidRPr="00B91012">
        <w:rPr>
          <w:rFonts w:ascii="Angsana New" w:hAnsi="Angsana New"/>
          <w:sz w:val="32"/>
          <w:szCs w:val="32"/>
          <w:cs/>
        </w:rPr>
        <w:t xml:space="preserve"> ล้านบาท ให้แก่ผู้รับเหมาช่วง สำหรับงานที่ผู้รับเหมาช่วงทำไป</w:t>
      </w:r>
      <w:r w:rsidR="00F3388C">
        <w:rPr>
          <w:rFonts w:ascii="Angsana New" w:hAnsi="Angsana New" w:hint="cs"/>
          <w:sz w:val="32"/>
          <w:szCs w:val="32"/>
          <w:cs/>
        </w:rPr>
        <w:t>และเงินประกันผลงาน</w:t>
      </w:r>
      <w:r w:rsidRPr="00B91012">
        <w:rPr>
          <w:rFonts w:ascii="Angsana New" w:hAnsi="Angsana New"/>
          <w:sz w:val="32"/>
          <w:szCs w:val="32"/>
          <w:cs/>
        </w:rPr>
        <w:t xml:space="preserve"> และให้ผู้รับเหมาช่วงคืนเงิน</w:t>
      </w:r>
      <w:r w:rsidRPr="00F3388C">
        <w:rPr>
          <w:rFonts w:ascii="Angsana New" w:hAnsi="Angsana New"/>
          <w:spacing w:val="-2"/>
          <w:sz w:val="32"/>
          <w:szCs w:val="32"/>
          <w:cs/>
        </w:rPr>
        <w:t xml:space="preserve">ค่าจ้างล่วงหน้า </w:t>
      </w:r>
      <w:r w:rsidR="004649BB" w:rsidRPr="00F3388C">
        <w:rPr>
          <w:rFonts w:ascii="Angsana New" w:hAnsi="Angsana New"/>
          <w:spacing w:val="-2"/>
          <w:sz w:val="32"/>
          <w:szCs w:val="32"/>
        </w:rPr>
        <w:t>50</w:t>
      </w:r>
      <w:r w:rsidRPr="00F3388C">
        <w:rPr>
          <w:rFonts w:ascii="Angsana New" w:hAnsi="Angsana New"/>
          <w:spacing w:val="-2"/>
          <w:sz w:val="32"/>
          <w:szCs w:val="32"/>
          <w:cs/>
        </w:rPr>
        <w:t>.</w:t>
      </w:r>
      <w:r w:rsidR="004649BB" w:rsidRPr="00F3388C">
        <w:rPr>
          <w:rFonts w:ascii="Angsana New" w:hAnsi="Angsana New"/>
          <w:spacing w:val="-2"/>
          <w:sz w:val="32"/>
          <w:szCs w:val="32"/>
        </w:rPr>
        <w:t>4</w:t>
      </w:r>
      <w:r w:rsidRPr="00F3388C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โดยหักกลบลบหนี้ คงเหลือ </w:t>
      </w:r>
      <w:r w:rsidR="004649BB" w:rsidRPr="00F3388C">
        <w:rPr>
          <w:rFonts w:ascii="Angsana New" w:hAnsi="Angsana New"/>
          <w:spacing w:val="-2"/>
          <w:sz w:val="32"/>
          <w:szCs w:val="32"/>
        </w:rPr>
        <w:t>39</w:t>
      </w:r>
      <w:r w:rsidRPr="00F3388C">
        <w:rPr>
          <w:rFonts w:ascii="Angsana New" w:hAnsi="Angsana New"/>
          <w:spacing w:val="-2"/>
          <w:sz w:val="32"/>
          <w:szCs w:val="32"/>
          <w:cs/>
        </w:rPr>
        <w:t>.</w:t>
      </w:r>
      <w:r w:rsidR="004649BB" w:rsidRPr="00F3388C">
        <w:rPr>
          <w:rFonts w:ascii="Angsana New" w:hAnsi="Angsana New"/>
          <w:spacing w:val="-2"/>
          <w:sz w:val="32"/>
          <w:szCs w:val="32"/>
        </w:rPr>
        <w:t>91</w:t>
      </w:r>
      <w:r w:rsidRPr="00F3388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E1D35" w:rsidRPr="00F3388C">
        <w:rPr>
          <w:rFonts w:ascii="Angsana New" w:hAnsi="Angsana New"/>
          <w:spacing w:val="-2"/>
          <w:sz w:val="32"/>
          <w:szCs w:val="32"/>
          <w:cs/>
        </w:rPr>
        <w:t>ล้าน</w:t>
      </w:r>
      <w:r w:rsidRPr="00F3388C">
        <w:rPr>
          <w:rFonts w:ascii="Angsana New" w:hAnsi="Angsana New"/>
          <w:spacing w:val="-2"/>
          <w:sz w:val="32"/>
          <w:szCs w:val="32"/>
          <w:cs/>
        </w:rPr>
        <w:t>บาท ชำระพร้อมดอกเบี้ยร้อยละ</w:t>
      </w:r>
      <w:r w:rsidRPr="00B91012">
        <w:rPr>
          <w:rFonts w:ascii="Angsana New" w:hAnsi="Angsana New"/>
          <w:sz w:val="32"/>
          <w:szCs w:val="32"/>
          <w:cs/>
        </w:rPr>
        <w:t xml:space="preserve"> </w:t>
      </w:r>
      <w:r w:rsidR="004649BB" w:rsidRPr="00B91012">
        <w:rPr>
          <w:rFonts w:ascii="Angsana New" w:hAnsi="Angsana New"/>
          <w:sz w:val="32"/>
          <w:szCs w:val="32"/>
        </w:rPr>
        <w:t>7</w:t>
      </w:r>
      <w:r w:rsidRPr="00B91012">
        <w:rPr>
          <w:rFonts w:ascii="Angsana New" w:hAnsi="Angsana New"/>
          <w:sz w:val="32"/>
          <w:szCs w:val="32"/>
          <w:cs/>
        </w:rPr>
        <w:t>.</w:t>
      </w:r>
      <w:r w:rsidR="004649BB" w:rsidRPr="00B91012">
        <w:rPr>
          <w:rFonts w:ascii="Angsana New" w:hAnsi="Angsana New"/>
          <w:sz w:val="32"/>
          <w:szCs w:val="32"/>
        </w:rPr>
        <w:t>5</w:t>
      </w:r>
      <w:r w:rsidRPr="00B91012">
        <w:rPr>
          <w:rFonts w:ascii="Angsana New" w:hAnsi="Angsana New"/>
          <w:sz w:val="32"/>
          <w:szCs w:val="32"/>
          <w:cs/>
        </w:rPr>
        <w:t xml:space="preserve"> ต่อปี นับแต่วันฟ้อง (ฟ้องวันที่ </w:t>
      </w:r>
      <w:r w:rsidR="004649BB" w:rsidRPr="00B91012">
        <w:rPr>
          <w:rFonts w:ascii="Angsana New" w:hAnsi="Angsana New"/>
          <w:sz w:val="32"/>
          <w:szCs w:val="32"/>
        </w:rPr>
        <w:t>7</w:t>
      </w:r>
      <w:r w:rsidRPr="00B91012">
        <w:rPr>
          <w:rFonts w:ascii="Angsana New" w:hAnsi="Angsana New"/>
          <w:sz w:val="32"/>
          <w:szCs w:val="32"/>
          <w:cs/>
        </w:rPr>
        <w:t xml:space="preserve"> พฤษภาคม </w:t>
      </w:r>
      <w:r w:rsidR="004649BB" w:rsidRPr="00B91012">
        <w:rPr>
          <w:rFonts w:ascii="Angsana New" w:hAnsi="Angsana New"/>
          <w:sz w:val="32"/>
          <w:szCs w:val="32"/>
        </w:rPr>
        <w:t>2558</w:t>
      </w:r>
      <w:r w:rsidRPr="00B91012">
        <w:rPr>
          <w:rFonts w:ascii="Angsana New" w:hAnsi="Angsana New"/>
          <w:sz w:val="32"/>
          <w:szCs w:val="32"/>
          <w:cs/>
        </w:rPr>
        <w:t xml:space="preserve">) และให้คืนหนังสือค้ำประกันให้แก่ผู้รับเหมาช่วง พร้อมค่าธรรมเนียมหนังสือค้ำประกันจำนวน </w:t>
      </w:r>
      <w:r w:rsidR="004649BB" w:rsidRPr="00B91012">
        <w:rPr>
          <w:rFonts w:ascii="Angsana New" w:hAnsi="Angsana New"/>
          <w:sz w:val="32"/>
          <w:szCs w:val="32"/>
        </w:rPr>
        <w:t>0</w:t>
      </w:r>
      <w:r w:rsidRPr="00B91012">
        <w:rPr>
          <w:rFonts w:ascii="Angsana New" w:hAnsi="Angsana New"/>
          <w:sz w:val="32"/>
          <w:szCs w:val="32"/>
          <w:cs/>
        </w:rPr>
        <w:t>.</w:t>
      </w:r>
      <w:r w:rsidR="004649BB" w:rsidRPr="00B91012">
        <w:rPr>
          <w:rFonts w:ascii="Angsana New" w:hAnsi="Angsana New"/>
          <w:sz w:val="32"/>
          <w:szCs w:val="32"/>
        </w:rPr>
        <w:t>2</w:t>
      </w:r>
      <w:r w:rsidRPr="00B91012">
        <w:rPr>
          <w:rFonts w:ascii="Angsana New" w:hAnsi="Angsana New"/>
          <w:sz w:val="32"/>
          <w:szCs w:val="32"/>
          <w:cs/>
        </w:rPr>
        <w:t xml:space="preserve"> ล้านบาทต่อเดือน</w:t>
      </w:r>
    </w:p>
    <w:p w14:paraId="1B9ABE73" w14:textId="77777777" w:rsidR="00A22F2B" w:rsidRPr="0081104C" w:rsidRDefault="00A22F2B" w:rsidP="008944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br w:type="page"/>
      </w:r>
    </w:p>
    <w:p w14:paraId="1B9ABE74" w14:textId="77777777" w:rsidR="00C90728" w:rsidRPr="0081104C" w:rsidRDefault="00C90728" w:rsidP="0089445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lastRenderedPageBreak/>
        <w:t>ข)</w:t>
      </w:r>
      <w:r w:rsidRPr="0081104C">
        <w:rPr>
          <w:rFonts w:ascii="Angsana New" w:hAnsi="Angsana New"/>
          <w:sz w:val="32"/>
          <w:szCs w:val="32"/>
          <w:cs/>
        </w:rPr>
        <w:tab/>
        <w:t xml:space="preserve">ในเดือนมีนาคม </w:t>
      </w:r>
      <w:r w:rsidRPr="0081104C">
        <w:rPr>
          <w:rFonts w:ascii="Angsana New" w:hAnsi="Angsana New"/>
          <w:sz w:val="32"/>
          <w:szCs w:val="32"/>
        </w:rPr>
        <w:t>2561</w:t>
      </w:r>
      <w:r w:rsidRPr="0081104C">
        <w:rPr>
          <w:rFonts w:ascii="Angsana New" w:hAnsi="Angsana New"/>
          <w:sz w:val="32"/>
          <w:szCs w:val="32"/>
          <w:cs/>
        </w:rPr>
        <w:t xml:space="preserve"> บริษัทฯได้นำข้อพิพาทที่มีกับลูกค้ารายหนึ่งเข้าสู่กระบวนการอนุญาโตตุลาการภายใต้สถาบันอนุญาโตตุลาการเพื่อเรียกร้องเงินค่าก่อสร้างที่ถูกหักโดยมิชอบคืน รวมทั้งเพื่อเรียกร้องค่าใช้จ่าย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 xml:space="preserve">ที่เกี่ยวข้องกับความล่าช้าของโครงการก่อสร้างดังกล่าว รวมเป็นเงินที่เรียกร้องทั้งสิ้นประมาณ </w:t>
      </w:r>
      <w:r w:rsidRPr="0081104C">
        <w:rPr>
          <w:rFonts w:ascii="Angsana New" w:hAnsi="Angsana New"/>
          <w:sz w:val="32"/>
          <w:szCs w:val="32"/>
        </w:rPr>
        <w:t>410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 ซึ่งลูกหนี้ดังกล่าวได้ฟ้องกลับและเรียกร้องค่าเสียหายเป็นจำนวนประมาณ </w:t>
      </w:r>
      <w:r w:rsidRPr="0081104C">
        <w:rPr>
          <w:rFonts w:ascii="Angsana New" w:hAnsi="Angsana New"/>
          <w:sz w:val="32"/>
          <w:szCs w:val="32"/>
        </w:rPr>
        <w:t xml:space="preserve">449 </w:t>
      </w:r>
      <w:r w:rsidRPr="0081104C">
        <w:rPr>
          <w:rFonts w:ascii="Angsana New" w:hAnsi="Angsana New"/>
          <w:sz w:val="32"/>
          <w:szCs w:val="32"/>
          <w:cs/>
        </w:rPr>
        <w:t xml:space="preserve">ล้านบาท ในระหว่างปี </w:t>
      </w:r>
      <w:r w:rsidRPr="0081104C">
        <w:rPr>
          <w:rFonts w:ascii="Angsana New" w:hAnsi="Angsana New"/>
          <w:sz w:val="32"/>
          <w:szCs w:val="32"/>
        </w:rPr>
        <w:t>2561</w:t>
      </w:r>
      <w:r w:rsidRPr="0081104C">
        <w:rPr>
          <w:rFonts w:ascii="Angsana New" w:hAnsi="Angsana New"/>
          <w:sz w:val="32"/>
          <w:szCs w:val="32"/>
          <w:cs/>
        </w:rPr>
        <w:t xml:space="preserve"> บริษัทฯได้ตั้งค่าเผื่อหนี้สงสัยจะสูญจำนวนประมาณ </w:t>
      </w:r>
      <w:r w:rsidRPr="0081104C">
        <w:rPr>
          <w:rFonts w:ascii="Angsana New" w:hAnsi="Angsana New"/>
          <w:sz w:val="32"/>
          <w:szCs w:val="32"/>
        </w:rPr>
        <w:t>213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 สำหรับผลขาดทุนที่คาดว่าจะเกิดขึ้นในการเรียกเก็บหนี้จากลูกหนี้รายนี้แล้ว</w:t>
      </w:r>
    </w:p>
    <w:p w14:paraId="1B9ABE75" w14:textId="77777777" w:rsidR="00DF36AF" w:rsidRPr="0081104C" w:rsidRDefault="00C90728" w:rsidP="0089445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ตามที่บริษัทฯกับลูกค้ารายนี้ได้มีการเจรจาเพื่อระงับข้อพิพาทในช่วงต้นปี </w:t>
      </w:r>
      <w:r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  <w:cs/>
        </w:rPr>
        <w:t xml:space="preserve"> โดยเมื่อวันที่ </w:t>
      </w:r>
      <w:r w:rsidRPr="0081104C">
        <w:rPr>
          <w:rFonts w:ascii="Angsana New" w:hAnsi="Angsana New"/>
          <w:sz w:val="32"/>
          <w:szCs w:val="32"/>
        </w:rPr>
        <w:t xml:space="preserve">                   15</w:t>
      </w:r>
      <w:r w:rsidRPr="0081104C">
        <w:rPr>
          <w:rFonts w:ascii="Angsana New" w:hAnsi="Angsana New"/>
          <w:sz w:val="32"/>
          <w:szCs w:val="32"/>
          <w:cs/>
        </w:rPr>
        <w:t xml:space="preserve"> มีนาคม </w:t>
      </w:r>
      <w:r w:rsidRPr="0081104C">
        <w:rPr>
          <w:rFonts w:ascii="Angsana New" w:hAnsi="Angsana New"/>
          <w:sz w:val="32"/>
          <w:szCs w:val="32"/>
        </w:rPr>
        <w:t>2562</w:t>
      </w:r>
      <w:r w:rsidRPr="0081104C">
        <w:rPr>
          <w:rFonts w:ascii="Angsana New" w:hAnsi="Angsana New"/>
          <w:sz w:val="32"/>
          <w:szCs w:val="32"/>
          <w:cs/>
        </w:rPr>
        <w:t xml:space="preserve"> ทั้งสองฝ่ายได้ลงนามสัญญาระงับข้อพิพาทเพื่อเป็นการระงับการเรียกร้องสิทธิและการโต้แย้งใด ๆ ทั้งหมดของทั้งสองฝ่าย (</w:t>
      </w:r>
      <w:r w:rsidRPr="0081104C">
        <w:rPr>
          <w:rFonts w:ascii="Angsana New" w:hAnsi="Angsana New"/>
          <w:sz w:val="32"/>
          <w:szCs w:val="32"/>
        </w:rPr>
        <w:t>“</w:t>
      </w:r>
      <w:r w:rsidRPr="0081104C">
        <w:rPr>
          <w:rFonts w:ascii="Angsana New" w:hAnsi="Angsana New"/>
          <w:sz w:val="32"/>
          <w:szCs w:val="32"/>
          <w:cs/>
        </w:rPr>
        <w:t>สัญญาระงับข้อพิพาท</w:t>
      </w:r>
      <w:r w:rsidRPr="0081104C">
        <w:rPr>
          <w:rFonts w:ascii="Angsana New" w:hAnsi="Angsana New"/>
          <w:sz w:val="32"/>
          <w:szCs w:val="32"/>
        </w:rPr>
        <w:t xml:space="preserve">”) </w:t>
      </w:r>
      <w:r w:rsidRPr="0081104C">
        <w:rPr>
          <w:rFonts w:ascii="Angsana New" w:hAnsi="Angsana New"/>
          <w:sz w:val="32"/>
          <w:szCs w:val="32"/>
          <w:cs/>
        </w:rPr>
        <w:t xml:space="preserve">ข้อตกลงในสัญญาระงับข้อพิพาทนี้ได้รวมถึงการยื่นถอนคำฟ้องและคำฟ้องแย้งของทั้งสองฝ่ายต่อสถาบันอนุญาโตตุลาการและศาล การคืนหนังสือค้ำประกันธนาคารและวัสดุบางรายการที่ใช้ในการก่อสร้างโครงการนี้ รวมทั้งการชำระเงินจำนวน </w:t>
      </w:r>
      <w:r w:rsidRPr="0081104C">
        <w:rPr>
          <w:rFonts w:ascii="Angsana New" w:hAnsi="Angsana New"/>
          <w:sz w:val="32"/>
          <w:szCs w:val="32"/>
        </w:rPr>
        <w:t xml:space="preserve">64.2 </w:t>
      </w:r>
      <w:r w:rsidRPr="0081104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1104C">
        <w:rPr>
          <w:rFonts w:ascii="Angsana New" w:hAnsi="Angsana New"/>
          <w:sz w:val="32"/>
          <w:szCs w:val="32"/>
        </w:rPr>
        <w:t>(</w:t>
      </w:r>
      <w:r w:rsidRPr="0081104C">
        <w:rPr>
          <w:rFonts w:ascii="Angsana New" w:hAnsi="Angsana New"/>
          <w:sz w:val="32"/>
          <w:szCs w:val="32"/>
          <w:cs/>
        </w:rPr>
        <w:t>รวมภาษีมูลค่าเพิ่ม) ให้แก่บริษัทฯ ซึ่งบริษัทฯได้รับเงินจำนวนนี้แล้ว และทั้งสองฝ่ายได้ดำเนินการ</w:t>
      </w:r>
      <w:proofErr w:type="spellStart"/>
      <w:r w:rsidRPr="0081104C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81104C">
        <w:rPr>
          <w:rFonts w:ascii="Angsana New" w:hAnsi="Angsana New"/>
          <w:sz w:val="32"/>
          <w:szCs w:val="32"/>
          <w:cs/>
        </w:rPr>
        <w:t>ตามสัญญาระงับข้อพิพาทครบถ้วนแล้วในระหว่าง</w:t>
      </w:r>
      <w:r w:rsidR="001B59A3" w:rsidRPr="0081104C">
        <w:rPr>
          <w:rFonts w:ascii="Angsana New" w:hAnsi="Angsana New"/>
          <w:sz w:val="32"/>
          <w:szCs w:val="32"/>
          <w:cs/>
        </w:rPr>
        <w:t>ปี</w:t>
      </w:r>
      <w:r w:rsidR="007D513D" w:rsidRPr="0081104C">
        <w:rPr>
          <w:rFonts w:ascii="Angsana New" w:hAnsi="Angsana New"/>
          <w:sz w:val="32"/>
          <w:szCs w:val="32"/>
        </w:rPr>
        <w:t xml:space="preserve"> 2562</w:t>
      </w:r>
      <w:r w:rsidRPr="0081104C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ดังนั้น จึงถือว่าข้อพิพาทดังกล่าวเป็นอันยุติลง บริษัทฯจึงได้ปรับปรุงยอดลูกหนี้และค่าเผื่อหนี้สงสัยจะสูญตามจำนวนเงินสุทธิที่บริษัทฯได้รับดังกล่าวใน</w:t>
      </w:r>
      <w:r w:rsidR="001B59A3" w:rsidRPr="0081104C">
        <w:rPr>
          <w:rFonts w:ascii="Angsana New" w:hAnsi="Angsana New"/>
          <w:sz w:val="32"/>
          <w:szCs w:val="32"/>
          <w:cs/>
        </w:rPr>
        <w:t>ปี</w:t>
      </w:r>
      <w:r w:rsidR="007D513D" w:rsidRPr="0081104C">
        <w:rPr>
          <w:rFonts w:ascii="Angsana New" w:hAnsi="Angsana New"/>
          <w:sz w:val="32"/>
          <w:szCs w:val="32"/>
        </w:rPr>
        <w:t xml:space="preserve"> 2562</w:t>
      </w:r>
    </w:p>
    <w:p w14:paraId="1B9ABE76" w14:textId="77777777" w:rsidR="00D5710B" w:rsidRPr="0081104C" w:rsidRDefault="004649BB" w:rsidP="00894457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6</w:t>
      </w:r>
      <w:r w:rsidR="00D5710B" w:rsidRPr="0081104C">
        <w:rPr>
          <w:rFonts w:ascii="Angsana New" w:hAnsi="Angsana New"/>
          <w:b/>
          <w:bCs/>
          <w:sz w:val="32"/>
          <w:szCs w:val="32"/>
        </w:rPr>
        <w:t>.</w:t>
      </w:r>
      <w:r w:rsidR="00D5710B" w:rsidRPr="0081104C">
        <w:rPr>
          <w:rFonts w:ascii="Angsana New" w:hAnsi="Angsana New"/>
          <w:b/>
          <w:bCs/>
          <w:sz w:val="32"/>
          <w:szCs w:val="32"/>
        </w:rPr>
        <w:tab/>
      </w:r>
      <w:r w:rsidR="00D5710B" w:rsidRPr="0081104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B9ABE77" w14:textId="77777777" w:rsidR="00D5710B" w:rsidRPr="0081104C" w:rsidRDefault="00D5710B" w:rsidP="0089445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104C">
        <w:rPr>
          <w:rFonts w:ascii="Angsana New" w:hAnsi="Angsana New"/>
          <w:sz w:val="32"/>
          <w:szCs w:val="32"/>
        </w:rPr>
        <w:t xml:space="preserve">31 </w:t>
      </w:r>
      <w:r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="002E3A24" w:rsidRPr="0081104C">
        <w:rPr>
          <w:rFonts w:ascii="Angsana New" w:hAnsi="Angsana New"/>
          <w:sz w:val="32"/>
          <w:szCs w:val="32"/>
          <w:cs/>
        </w:rPr>
        <w:t xml:space="preserve">และ 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="002E3A24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บริษัทฯมีสินทรัพย์ที่วัดมูลค่าด้วยมูลค่ายุติธรรมแยกแส</w:t>
      </w:r>
      <w:r w:rsidR="00A12AF0" w:rsidRPr="0081104C">
        <w:rPr>
          <w:rFonts w:ascii="Angsana New" w:hAnsi="Angsana New"/>
          <w:sz w:val="32"/>
          <w:szCs w:val="32"/>
          <w:cs/>
        </w:rPr>
        <w:t>ดงตามลำดับชั้นของมูลค่ายุติธรรม</w:t>
      </w:r>
      <w:r w:rsidRPr="0081104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04"/>
        <w:gridCol w:w="1836"/>
        <w:gridCol w:w="1181"/>
        <w:gridCol w:w="1181"/>
        <w:gridCol w:w="1182"/>
        <w:gridCol w:w="1181"/>
        <w:gridCol w:w="1182"/>
        <w:gridCol w:w="6"/>
      </w:tblGrid>
      <w:tr w:rsidR="00A22F2B" w:rsidRPr="0081104C" w14:paraId="1B9ABE7A" w14:textId="77777777" w:rsidTr="00A22F2B">
        <w:tc>
          <w:tcPr>
            <w:tcW w:w="1404" w:type="dxa"/>
          </w:tcPr>
          <w:p w14:paraId="1B9ABE78" w14:textId="77777777" w:rsidR="00A22F2B" w:rsidRPr="0081104C" w:rsidRDefault="00A22F2B" w:rsidP="00894457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14" w:name="_Hlk64622196"/>
          </w:p>
        </w:tc>
        <w:tc>
          <w:tcPr>
            <w:tcW w:w="7749" w:type="dxa"/>
            <w:gridSpan w:val="7"/>
            <w:vAlign w:val="bottom"/>
          </w:tcPr>
          <w:p w14:paraId="1B9ABE79" w14:textId="77777777" w:rsidR="00A22F2B" w:rsidRPr="0081104C" w:rsidRDefault="00A22F2B" w:rsidP="00894457">
            <w:pPr>
              <w:ind w:right="-36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 xml:space="preserve">     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2F2B" w:rsidRPr="0081104C" w14:paraId="1B9ABE7D" w14:textId="77777777" w:rsidTr="00FF645D">
        <w:trPr>
          <w:gridAfter w:val="1"/>
          <w:wAfter w:w="6" w:type="dxa"/>
        </w:trPr>
        <w:tc>
          <w:tcPr>
            <w:tcW w:w="3240" w:type="dxa"/>
            <w:gridSpan w:val="2"/>
            <w:vAlign w:val="bottom"/>
          </w:tcPr>
          <w:p w14:paraId="1B9ABE7B" w14:textId="77777777" w:rsidR="00A22F2B" w:rsidRPr="0081104C" w:rsidRDefault="00A22F2B" w:rsidP="008944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7" w:type="dxa"/>
            <w:gridSpan w:val="5"/>
          </w:tcPr>
          <w:p w14:paraId="1B9ABE7C" w14:textId="77777777" w:rsidR="00A22F2B" w:rsidRPr="0081104C" w:rsidRDefault="00A22F2B" w:rsidP="0089445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04C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52829" w:rsidRPr="0081104C" w14:paraId="1B9ABE81" w14:textId="77777777" w:rsidTr="00FF645D">
        <w:trPr>
          <w:gridAfter w:val="1"/>
          <w:wAfter w:w="6" w:type="dxa"/>
          <w:trHeight w:val="293"/>
        </w:trPr>
        <w:tc>
          <w:tcPr>
            <w:tcW w:w="3240" w:type="dxa"/>
            <w:gridSpan w:val="2"/>
            <w:vAlign w:val="bottom"/>
          </w:tcPr>
          <w:p w14:paraId="1B9ABE7E" w14:textId="77777777" w:rsidR="00152829" w:rsidRPr="0081104C" w:rsidRDefault="00152829" w:rsidP="008944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14:paraId="1B9ABE7F" w14:textId="77777777" w:rsidR="00152829" w:rsidRPr="0081104C" w:rsidRDefault="00152829" w:rsidP="0089445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1104C">
              <w:rPr>
                <w:rFonts w:ascii="Angsana New" w:eastAsia="MS Mincho" w:hAnsi="Angsana New"/>
                <w:sz w:val="28"/>
                <w:szCs w:val="28"/>
              </w:rPr>
              <w:t>2563</w:t>
            </w:r>
          </w:p>
        </w:tc>
        <w:tc>
          <w:tcPr>
            <w:tcW w:w="2363" w:type="dxa"/>
            <w:gridSpan w:val="2"/>
            <w:vAlign w:val="bottom"/>
          </w:tcPr>
          <w:p w14:paraId="1B9ABE80" w14:textId="77777777" w:rsidR="00152829" w:rsidRPr="0081104C" w:rsidRDefault="00152829" w:rsidP="008944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1104C">
              <w:rPr>
                <w:rFonts w:ascii="Angsana New" w:eastAsia="MS Mincho" w:hAnsi="Angsana New"/>
                <w:sz w:val="28"/>
                <w:szCs w:val="28"/>
              </w:rPr>
              <w:t>2562</w:t>
            </w:r>
          </w:p>
        </w:tc>
      </w:tr>
      <w:tr w:rsidR="00A22F2B" w:rsidRPr="0081104C" w14:paraId="1B9ABE88" w14:textId="77777777" w:rsidTr="00A22F2B">
        <w:trPr>
          <w:gridAfter w:val="1"/>
          <w:wAfter w:w="6" w:type="dxa"/>
          <w:trHeight w:val="293"/>
        </w:trPr>
        <w:tc>
          <w:tcPr>
            <w:tcW w:w="3240" w:type="dxa"/>
            <w:gridSpan w:val="2"/>
            <w:vAlign w:val="bottom"/>
          </w:tcPr>
          <w:p w14:paraId="1B9ABE82" w14:textId="77777777" w:rsidR="00A22F2B" w:rsidRPr="0081104C" w:rsidRDefault="00A22F2B" w:rsidP="008944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B9ABE83" w14:textId="77777777" w:rsidR="00A22F2B" w:rsidRPr="0081104C" w:rsidRDefault="00A22F2B" w:rsidP="008944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81" w:type="dxa"/>
          </w:tcPr>
          <w:p w14:paraId="1B9ABE84" w14:textId="77777777" w:rsidR="00A22F2B" w:rsidRPr="0081104C" w:rsidRDefault="00A22F2B" w:rsidP="008944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82" w:type="dxa"/>
            <w:vAlign w:val="bottom"/>
          </w:tcPr>
          <w:p w14:paraId="1B9ABE85" w14:textId="77777777" w:rsidR="00A22F2B" w:rsidRPr="0081104C" w:rsidRDefault="00A22F2B" w:rsidP="008944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</w:tcPr>
          <w:p w14:paraId="1B9ABE86" w14:textId="77777777" w:rsidR="00A22F2B" w:rsidRPr="0081104C" w:rsidRDefault="00A22F2B" w:rsidP="008944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82" w:type="dxa"/>
            <w:vAlign w:val="bottom"/>
          </w:tcPr>
          <w:p w14:paraId="1B9ABE87" w14:textId="77777777" w:rsidR="00A22F2B" w:rsidRPr="0081104C" w:rsidRDefault="00A22F2B" w:rsidP="008944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22F2B" w:rsidRPr="0081104C" w14:paraId="1B9ABE8F" w14:textId="77777777" w:rsidTr="00A22F2B">
        <w:trPr>
          <w:gridAfter w:val="1"/>
          <w:wAfter w:w="6" w:type="dxa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1B9ABE89" w14:textId="77777777" w:rsidR="00A22F2B" w:rsidRPr="0081104C" w:rsidRDefault="00A22F2B" w:rsidP="0089445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B9ABE8A" w14:textId="77777777" w:rsidR="00A22F2B" w:rsidRPr="0081104C" w:rsidRDefault="00A22F2B" w:rsidP="00894457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B9ABE8B" w14:textId="77777777" w:rsidR="00A22F2B" w:rsidRPr="0081104C" w:rsidRDefault="00A22F2B" w:rsidP="0089445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1B9ABE8C" w14:textId="77777777" w:rsidR="00A22F2B" w:rsidRPr="0081104C" w:rsidRDefault="00A22F2B" w:rsidP="0089445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1B9ABE8D" w14:textId="77777777" w:rsidR="00A22F2B" w:rsidRPr="0081104C" w:rsidRDefault="00A22F2B" w:rsidP="0089445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B9ABE8E" w14:textId="77777777" w:rsidR="00A22F2B" w:rsidRPr="0081104C" w:rsidRDefault="00A22F2B" w:rsidP="00894457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</w:tr>
      <w:tr w:rsidR="00A22F2B" w:rsidRPr="0081104C" w14:paraId="1B9ABE96" w14:textId="77777777" w:rsidTr="00A22F2B">
        <w:trPr>
          <w:gridAfter w:val="1"/>
          <w:wAfter w:w="6" w:type="dxa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1B9ABE90" w14:textId="77777777" w:rsidR="00A22F2B" w:rsidRPr="0081104C" w:rsidRDefault="00A22F2B" w:rsidP="00894457">
            <w:pPr>
              <w:pStyle w:val="BodyTextIndent3"/>
              <w:tabs>
                <w:tab w:val="right" w:pos="1422"/>
              </w:tabs>
              <w:spacing w:after="0"/>
              <w:ind w:left="16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B9ABE91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1B9ABE92" w14:textId="77777777" w:rsidR="00A22F2B" w:rsidRPr="0081104C" w:rsidRDefault="00A22F2B" w:rsidP="00894457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1B9ABE93" w14:textId="77777777" w:rsidR="00A22F2B" w:rsidRPr="0081104C" w:rsidRDefault="00A22F2B" w:rsidP="00894457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1B9ABE94" w14:textId="77777777" w:rsidR="00A22F2B" w:rsidRPr="0081104C" w:rsidRDefault="00A22F2B" w:rsidP="00894457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B9ABE95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22F2B" w:rsidRPr="0081104C" w14:paraId="1B9ABE9D" w14:textId="77777777" w:rsidTr="00A22F2B">
        <w:trPr>
          <w:gridAfter w:val="1"/>
          <w:wAfter w:w="6" w:type="dxa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1B9ABE97" w14:textId="77777777" w:rsidR="00A22F2B" w:rsidRPr="0081104C" w:rsidRDefault="00A22F2B" w:rsidP="00894457">
            <w:pPr>
              <w:pStyle w:val="BodyTextIndent3"/>
              <w:spacing w:after="0"/>
              <w:ind w:left="34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เงินลงทุนในตราสารทุนที่ไม่ใช่                บริษัทจดทะเบียน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B9ABE98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1B9ABE99" w14:textId="77777777" w:rsidR="00A22F2B" w:rsidRPr="0081104C" w:rsidRDefault="00A22F2B" w:rsidP="00894457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106,667</w:t>
            </w:r>
          </w:p>
        </w:tc>
        <w:tc>
          <w:tcPr>
            <w:tcW w:w="1182" w:type="dxa"/>
            <w:vAlign w:val="bottom"/>
          </w:tcPr>
          <w:p w14:paraId="1B9ABE9A" w14:textId="77777777" w:rsidR="00A22F2B" w:rsidRPr="0081104C" w:rsidRDefault="00A22F2B" w:rsidP="00894457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106,667</w:t>
            </w:r>
          </w:p>
        </w:tc>
        <w:tc>
          <w:tcPr>
            <w:tcW w:w="1181" w:type="dxa"/>
            <w:vAlign w:val="bottom"/>
          </w:tcPr>
          <w:p w14:paraId="1B9ABE9B" w14:textId="77777777" w:rsidR="00A22F2B" w:rsidRPr="0081104C" w:rsidRDefault="00152829" w:rsidP="00894457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B9ABE9C" w14:textId="77777777" w:rsidR="00A22F2B" w:rsidRPr="0081104C" w:rsidRDefault="00152829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A22F2B" w:rsidRPr="0081104C" w14:paraId="1B9ABEA4" w14:textId="77777777" w:rsidTr="00A22F2B">
        <w:trPr>
          <w:gridAfter w:val="1"/>
          <w:wAfter w:w="6" w:type="dxa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1B9ABE9E" w14:textId="77777777" w:rsidR="00A22F2B" w:rsidRPr="0081104C" w:rsidRDefault="00A22F2B" w:rsidP="00894457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B9ABE9F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764,620</w:t>
            </w:r>
          </w:p>
        </w:tc>
        <w:tc>
          <w:tcPr>
            <w:tcW w:w="1181" w:type="dxa"/>
            <w:vAlign w:val="bottom"/>
          </w:tcPr>
          <w:p w14:paraId="1B9ABEA0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82" w:type="dxa"/>
            <w:vAlign w:val="bottom"/>
          </w:tcPr>
          <w:p w14:paraId="1B9ABEA1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764,620</w:t>
            </w:r>
          </w:p>
        </w:tc>
        <w:tc>
          <w:tcPr>
            <w:tcW w:w="1181" w:type="dxa"/>
            <w:vAlign w:val="bottom"/>
          </w:tcPr>
          <w:p w14:paraId="1B9ABEA2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764,620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B9ABEA3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764,620</w:t>
            </w:r>
          </w:p>
        </w:tc>
      </w:tr>
      <w:tr w:rsidR="00A22F2B" w:rsidRPr="0081104C" w14:paraId="1B9ABEAB" w14:textId="77777777" w:rsidTr="00A22F2B">
        <w:trPr>
          <w:gridAfter w:val="1"/>
          <w:wAfter w:w="6" w:type="dxa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1B9ABEA5" w14:textId="77777777" w:rsidR="00A22F2B" w:rsidRPr="0081104C" w:rsidRDefault="00A22F2B" w:rsidP="00894457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  <w:cs/>
              </w:rPr>
              <w:t>อาคาร</w:t>
            </w:r>
            <w:r w:rsidRPr="0081104C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B9ABEA6" w14:textId="267B63E0" w:rsidR="00A22F2B" w:rsidRPr="0081104C" w:rsidRDefault="002206A9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343,551</w:t>
            </w:r>
          </w:p>
        </w:tc>
        <w:tc>
          <w:tcPr>
            <w:tcW w:w="1181" w:type="dxa"/>
            <w:vAlign w:val="bottom"/>
          </w:tcPr>
          <w:p w14:paraId="1B9ABEA7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82" w:type="dxa"/>
            <w:vAlign w:val="bottom"/>
          </w:tcPr>
          <w:p w14:paraId="1B9ABEA8" w14:textId="2797CC2A" w:rsidR="00A22F2B" w:rsidRPr="0081104C" w:rsidRDefault="002206A9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343,551</w:t>
            </w:r>
          </w:p>
        </w:tc>
        <w:tc>
          <w:tcPr>
            <w:tcW w:w="1181" w:type="dxa"/>
            <w:vAlign w:val="bottom"/>
          </w:tcPr>
          <w:p w14:paraId="1B9ABEA9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328,513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B9ABEAA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328,513</w:t>
            </w:r>
          </w:p>
        </w:tc>
      </w:tr>
      <w:tr w:rsidR="00A22F2B" w:rsidRPr="0081104C" w14:paraId="1B9ABEB2" w14:textId="77777777" w:rsidTr="00A22F2B">
        <w:trPr>
          <w:gridAfter w:val="1"/>
          <w:wAfter w:w="6" w:type="dxa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1B9ABEAC" w14:textId="77777777" w:rsidR="00A22F2B" w:rsidRPr="0081104C" w:rsidRDefault="00A22F2B" w:rsidP="00894457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B9ABEAD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287,476</w:t>
            </w:r>
          </w:p>
        </w:tc>
        <w:tc>
          <w:tcPr>
            <w:tcW w:w="1181" w:type="dxa"/>
            <w:vAlign w:val="bottom"/>
          </w:tcPr>
          <w:p w14:paraId="1B9ABEAE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82" w:type="dxa"/>
            <w:vAlign w:val="bottom"/>
          </w:tcPr>
          <w:p w14:paraId="1B9ABEAF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287,476</w:t>
            </w:r>
          </w:p>
        </w:tc>
        <w:tc>
          <w:tcPr>
            <w:tcW w:w="1181" w:type="dxa"/>
            <w:vAlign w:val="bottom"/>
          </w:tcPr>
          <w:p w14:paraId="1B9ABEB0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237,476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B9ABEB1" w14:textId="77777777" w:rsidR="00A22F2B" w:rsidRPr="0081104C" w:rsidRDefault="00A22F2B" w:rsidP="00894457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104C">
              <w:rPr>
                <w:rFonts w:ascii="Angsana New" w:hAnsi="Angsana New"/>
                <w:kern w:val="28"/>
                <w:sz w:val="28"/>
                <w:szCs w:val="28"/>
              </w:rPr>
              <w:t>237,476</w:t>
            </w:r>
          </w:p>
        </w:tc>
      </w:tr>
      <w:bookmarkEnd w:id="14"/>
    </w:tbl>
    <w:p w14:paraId="1B9ABEB3" w14:textId="77777777" w:rsidR="00A22F2B" w:rsidRPr="0081104C" w:rsidRDefault="00A22F2B" w:rsidP="00894457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1B9ABEB4" w14:textId="77777777" w:rsidR="00A22F2B" w:rsidRPr="0081104C" w:rsidRDefault="00A22F2B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9ABEB5" w14:textId="77777777" w:rsidR="007F5C52" w:rsidRPr="0081104C" w:rsidRDefault="004649BB" w:rsidP="00894457">
      <w:pPr>
        <w:overflowPunct/>
        <w:autoSpaceDE/>
        <w:autoSpaceDN/>
        <w:adjustRightInd/>
        <w:spacing w:before="120" w:after="120" w:line="400" w:lineRule="exact"/>
        <w:ind w:left="54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7</w:t>
      </w:r>
      <w:r w:rsidR="00046C24" w:rsidRPr="0081104C">
        <w:rPr>
          <w:rFonts w:ascii="Angsana New" w:hAnsi="Angsana New"/>
          <w:b/>
          <w:bCs/>
          <w:sz w:val="32"/>
          <w:szCs w:val="32"/>
        </w:rPr>
        <w:t>.</w:t>
      </w:r>
      <w:r w:rsidR="007F5C52" w:rsidRPr="0081104C">
        <w:rPr>
          <w:rFonts w:ascii="Angsana New" w:hAnsi="Angsana New"/>
          <w:b/>
          <w:bCs/>
          <w:sz w:val="32"/>
          <w:szCs w:val="32"/>
        </w:rPr>
        <w:tab/>
      </w:r>
      <w:r w:rsidR="007F5C52" w:rsidRPr="0081104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B9ABEB6" w14:textId="77777777" w:rsidR="00996A12" w:rsidRPr="0081104C" w:rsidRDefault="00183ABB" w:rsidP="00894457">
      <w:pPr>
        <w:pStyle w:val="Heading2"/>
        <w:spacing w:before="120" w:after="120" w:line="400" w:lineRule="exact"/>
        <w:ind w:left="547" w:hanging="540"/>
        <w:jc w:val="left"/>
        <w:rPr>
          <w:color w:val="FF0000"/>
          <w:sz w:val="20"/>
          <w:szCs w:val="20"/>
        </w:rPr>
      </w:pPr>
      <w:r w:rsidRPr="0081104C">
        <w:rPr>
          <w:b/>
          <w:bCs/>
          <w:sz w:val="32"/>
          <w:szCs w:val="32"/>
        </w:rPr>
        <w:t>3</w:t>
      </w:r>
      <w:r w:rsidR="000352C8" w:rsidRPr="0081104C">
        <w:rPr>
          <w:b/>
          <w:bCs/>
          <w:sz w:val="32"/>
          <w:szCs w:val="32"/>
        </w:rPr>
        <w:t>7</w:t>
      </w:r>
      <w:r w:rsidR="00046C24" w:rsidRPr="0081104C">
        <w:rPr>
          <w:b/>
          <w:bCs/>
          <w:sz w:val="32"/>
          <w:szCs w:val="32"/>
        </w:rPr>
        <w:t>.</w:t>
      </w:r>
      <w:r w:rsidR="00956DE6" w:rsidRPr="0081104C">
        <w:rPr>
          <w:b/>
          <w:bCs/>
          <w:sz w:val="32"/>
          <w:szCs w:val="32"/>
        </w:rPr>
        <w:t>1</w:t>
      </w:r>
      <w:r w:rsidR="004E19BF" w:rsidRPr="0081104C">
        <w:rPr>
          <w:b/>
          <w:bCs/>
          <w:sz w:val="32"/>
          <w:szCs w:val="32"/>
        </w:rPr>
        <w:tab/>
      </w:r>
      <w:bookmarkStart w:id="15" w:name="_Hlk57031532"/>
      <w:r w:rsidR="00996A12" w:rsidRPr="0081104C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996A12" w:rsidRPr="0081104C">
        <w:rPr>
          <w:strike/>
          <w:sz w:val="20"/>
          <w:szCs w:val="20"/>
        </w:rPr>
        <w:t xml:space="preserve"> </w:t>
      </w:r>
      <w:bookmarkEnd w:id="15"/>
    </w:p>
    <w:p w14:paraId="1B9ABEB7" w14:textId="77777777" w:rsidR="00996A12" w:rsidRPr="0081104C" w:rsidRDefault="00996A12" w:rsidP="00894457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และเงินกู้ยืมระยะยาว</w:t>
      </w:r>
      <w:r w:rsidR="00891B4F"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ดังนี้</w:t>
      </w:r>
    </w:p>
    <w:p w14:paraId="1B9ABEB8" w14:textId="77777777" w:rsidR="00996A12" w:rsidRPr="0081104C" w:rsidRDefault="00996A12" w:rsidP="0089445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00" w:lineRule="exact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1B9ABEB9" w14:textId="77777777" w:rsidR="00996A12" w:rsidRPr="0081104C" w:rsidRDefault="00996A12" w:rsidP="00894457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81104C">
        <w:rPr>
          <w:rFonts w:ascii="Angsana New" w:hAnsi="Angsana New"/>
          <w:sz w:val="32"/>
          <w:szCs w:val="32"/>
        </w:rPr>
        <w:t xml:space="preserve"> </w:t>
      </w:r>
      <w:r w:rsidRPr="0081104C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81104C">
        <w:rPr>
          <w:rFonts w:ascii="Angsana New" w:hAnsi="Angsana New"/>
          <w:sz w:val="32"/>
          <w:szCs w:val="32"/>
        </w:rPr>
        <w:t xml:space="preserve"> </w:t>
      </w:r>
    </w:p>
    <w:p w14:paraId="1B9ABEBA" w14:textId="77777777" w:rsidR="00996A12" w:rsidRPr="0081104C" w:rsidRDefault="00996A12" w:rsidP="00894457">
      <w:pPr>
        <w:keepNext/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trike/>
          <w:sz w:val="32"/>
          <w:szCs w:val="32"/>
        </w:rPr>
      </w:pPr>
      <w:bookmarkStart w:id="16" w:name="_Hlk61512590"/>
      <w:r w:rsidRPr="0081104C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81104C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B9ABEBB" w14:textId="77777777" w:rsidR="00996A12" w:rsidRPr="0081104C" w:rsidRDefault="00996A12" w:rsidP="00894457">
      <w:pPr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 </w:t>
      </w:r>
      <w:bookmarkStart w:id="17" w:name="_Hlk59433075"/>
    </w:p>
    <w:p w14:paraId="1B9ABEBC" w14:textId="74E5260B" w:rsidR="00996A12" w:rsidRPr="0081104C" w:rsidRDefault="00996A12" w:rsidP="00894457">
      <w:pPr>
        <w:spacing w:before="120" w:after="120" w:line="400" w:lineRule="exact"/>
        <w:ind w:left="547"/>
        <w:jc w:val="thaiDistribute"/>
        <w:textAlignment w:val="auto"/>
        <w:rPr>
          <w:rFonts w:ascii="Angsana New" w:eastAsia="Arial" w:hAnsi="Angsana New"/>
          <w:strike/>
          <w:sz w:val="32"/>
          <w:szCs w:val="32"/>
        </w:rPr>
      </w:pPr>
      <w:bookmarkStart w:id="18" w:name="_Hlk61506846"/>
      <w:r w:rsidRPr="0081104C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7"/>
      <w:r w:rsidRPr="0081104C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81104C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 การคำนวณผล</w:t>
      </w:r>
      <w:bookmarkEnd w:id="18"/>
      <w:r w:rsidRPr="0081104C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81104C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81104C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81104C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</w:t>
      </w:r>
      <w:r w:rsidR="002206A9">
        <w:rPr>
          <w:rFonts w:ascii="Angsana New" w:hAnsi="Angsana New" w:hint="cs"/>
          <w:sz w:val="32"/>
          <w:szCs w:val="32"/>
          <w:cs/>
        </w:rPr>
        <w:t>อนาคต</w:t>
      </w:r>
    </w:p>
    <w:bookmarkEnd w:id="16"/>
    <w:p w14:paraId="1B9ABEBD" w14:textId="77777777" w:rsidR="00996A12" w:rsidRPr="0081104C" w:rsidRDefault="00996A12" w:rsidP="00894457">
      <w:pPr>
        <w:keepNext/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trike/>
          <w:sz w:val="32"/>
          <w:szCs w:val="32"/>
        </w:rPr>
      </w:pPr>
      <w:r w:rsidRPr="0081104C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81104C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9" w:name="_Hlk60739061"/>
    </w:p>
    <w:bookmarkEnd w:id="19"/>
    <w:p w14:paraId="1B9ABEBE" w14:textId="77777777" w:rsidR="00996A12" w:rsidRPr="0081104C" w:rsidRDefault="00996A12" w:rsidP="00894457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B9ABEBF" w14:textId="5C0C4311" w:rsidR="00996A12" w:rsidRPr="0081104C" w:rsidRDefault="00996A12" w:rsidP="00894457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1B9ABEC0" w14:textId="77777777" w:rsidR="00152829" w:rsidRPr="0081104C" w:rsidRDefault="00152829" w:rsidP="00894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1104C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1B9ABEC1" w14:textId="77777777" w:rsidR="0098308B" w:rsidRPr="0081104C" w:rsidRDefault="0098308B" w:rsidP="00894457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ความเสี่ยงด้านตลาด</w:t>
      </w:r>
    </w:p>
    <w:p w14:paraId="1B9ABEC2" w14:textId="77777777" w:rsidR="00AC1086" w:rsidRPr="0081104C" w:rsidRDefault="0098308B" w:rsidP="00894457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81104C">
        <w:rPr>
          <w:rFonts w:ascii="Angsana New" w:hAnsi="Angsana New"/>
          <w:sz w:val="32"/>
          <w:szCs w:val="32"/>
        </w:rPr>
        <w:t xml:space="preserve">2 </w:t>
      </w:r>
      <w:r w:rsidRPr="0081104C">
        <w:rPr>
          <w:rFonts w:ascii="Angsana New" w:hAnsi="Angsana New"/>
          <w:sz w:val="32"/>
          <w:szCs w:val="32"/>
          <w:cs/>
        </w:rPr>
        <w:t>ประเภท ได้แก่ ความเสี่ยงจากอัตราแลกเปลี่ยน และความเสี่ยงจากอัตราดอกเบี้ย</w:t>
      </w:r>
    </w:p>
    <w:p w14:paraId="1B9ABEC3" w14:textId="77777777" w:rsidR="00AC1086" w:rsidRPr="0081104C" w:rsidRDefault="00AC1086" w:rsidP="00894457">
      <w:pPr>
        <w:spacing w:before="120" w:after="120" w:line="400" w:lineRule="exact"/>
        <w:ind w:left="547" w:hanging="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81104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1B9ABEC4" w14:textId="77777777" w:rsidR="00891B4F" w:rsidRPr="0081104C" w:rsidRDefault="00AC1086" w:rsidP="00894457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กับการจ่ายค่าบริการเป็นสกุลเงินตราต่างประเทศ ซึ่งกลุ่มบริษัทมิได้ทำสัญญาป้องกันความเสี่ยงจากอัตราแลกเปลี่ยน อย่างไรก็ตาม กลุ่มบริษัทมียอดคงเหลือของสินทรัพย์และหนี้สินทางการเงินที่เป็นสกุลเงินตราต่างประเทศเป็นจำนวนที่ไม่เป็นสาระสำคัญ ดังนั้น ความเสี่ยงจากอัตราแลกเปลี่ยนของกลุ่มบริษัทจึงอยู่ในระดับต่ำ</w:t>
      </w:r>
    </w:p>
    <w:p w14:paraId="1B9ABEC5" w14:textId="77777777" w:rsidR="004E19BF" w:rsidRPr="0081104C" w:rsidRDefault="004E19BF" w:rsidP="00894457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81104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81104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1B9ABEC6" w14:textId="77777777" w:rsidR="000F0822" w:rsidRPr="0081104C" w:rsidRDefault="004E19BF" w:rsidP="0089445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E66710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0F0822" w:rsidRPr="0081104C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53426" w:rsidRPr="0081104C">
        <w:rPr>
          <w:rFonts w:ascii="Angsana New" w:hAnsi="Angsana New"/>
          <w:sz w:val="32"/>
          <w:szCs w:val="32"/>
          <w:cs/>
        </w:rPr>
        <w:t xml:space="preserve"> </w:t>
      </w:r>
      <w:r w:rsidR="00B22943" w:rsidRPr="0081104C">
        <w:rPr>
          <w:rFonts w:ascii="Angsana New" w:hAnsi="Angsana New"/>
          <w:sz w:val="32"/>
          <w:szCs w:val="32"/>
          <w:cs/>
        </w:rPr>
        <w:t>เงินลงทุน</w:t>
      </w:r>
      <w:r w:rsidR="00152829" w:rsidRPr="0081104C">
        <w:rPr>
          <w:rFonts w:ascii="Angsana New" w:hAnsi="Angsana New"/>
          <w:sz w:val="32"/>
          <w:szCs w:val="32"/>
        </w:rPr>
        <w:t xml:space="preserve"> </w:t>
      </w:r>
      <w:r w:rsidR="00B84421" w:rsidRPr="0081104C">
        <w:rPr>
          <w:rFonts w:ascii="Angsana New" w:hAnsi="Angsana New"/>
          <w:sz w:val="32"/>
          <w:szCs w:val="32"/>
          <w:cs/>
        </w:rPr>
        <w:t>เงินให้กู้ยืม</w:t>
      </w:r>
      <w:r w:rsidR="00AC333B" w:rsidRPr="0081104C">
        <w:rPr>
          <w:rFonts w:ascii="Angsana New" w:hAnsi="Angsana New"/>
          <w:sz w:val="32"/>
          <w:szCs w:val="32"/>
          <w:cs/>
        </w:rPr>
        <w:t>และ</w:t>
      </w:r>
      <w:r w:rsidR="000F0822" w:rsidRPr="0081104C">
        <w:rPr>
          <w:rFonts w:ascii="Angsana New" w:hAnsi="Angsana New"/>
          <w:sz w:val="32"/>
          <w:szCs w:val="32"/>
          <w:cs/>
        </w:rPr>
        <w:t>เงินกู้ยืมที่มีดอกเบี้ย</w:t>
      </w:r>
      <w:r w:rsidR="000F0822" w:rsidRPr="0081104C">
        <w:rPr>
          <w:rFonts w:ascii="Angsana New" w:hAnsi="Angsana New"/>
          <w:sz w:val="32"/>
          <w:szCs w:val="32"/>
        </w:rPr>
        <w:t xml:space="preserve"> </w:t>
      </w:r>
      <w:r w:rsidR="000F0822" w:rsidRPr="0081104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E66710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0F0822" w:rsidRPr="0081104C">
        <w:rPr>
          <w:rFonts w:ascii="Angsana New" w:hAnsi="Angsana New"/>
          <w:sz w:val="32"/>
          <w:szCs w:val="32"/>
          <w:cs/>
        </w:rPr>
        <w:t>จึงอยู่ในระดับต่ำ</w:t>
      </w:r>
    </w:p>
    <w:p w14:paraId="1B9ABEC7" w14:textId="5D75D630" w:rsidR="00DF36AF" w:rsidRPr="0081104C" w:rsidRDefault="004E19BF" w:rsidP="0089445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0F0822" w:rsidRPr="0081104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81104C">
        <w:rPr>
          <w:rFonts w:ascii="Angsana New" w:hAnsi="Angsana New"/>
          <w:sz w:val="32"/>
          <w:szCs w:val="32"/>
        </w:rPr>
        <w:t xml:space="preserve">  </w:t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07"/>
        <w:gridCol w:w="7"/>
        <w:gridCol w:w="1078"/>
        <w:gridCol w:w="1080"/>
        <w:gridCol w:w="1081"/>
        <w:gridCol w:w="1081"/>
        <w:gridCol w:w="1081"/>
        <w:gridCol w:w="1183"/>
      </w:tblGrid>
      <w:tr w:rsidR="004527B4" w:rsidRPr="0081104C" w14:paraId="1B9ABEC9" w14:textId="77777777" w:rsidTr="00A85093">
        <w:trPr>
          <w:cantSplit/>
          <w:tblHeader/>
        </w:trPr>
        <w:tc>
          <w:tcPr>
            <w:tcW w:w="9398" w:type="dxa"/>
            <w:gridSpan w:val="8"/>
            <w:vAlign w:val="bottom"/>
          </w:tcPr>
          <w:p w14:paraId="1B9ABEC8" w14:textId="77777777" w:rsidR="004527B4" w:rsidRPr="0081104C" w:rsidRDefault="004527B4" w:rsidP="00894457">
            <w:pPr>
              <w:jc w:val="right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tab/>
              <w:t>(</w:t>
            </w:r>
            <w:r w:rsidRPr="0081104C">
              <w:rPr>
                <w:rFonts w:ascii="Angsana New" w:hAnsi="Angsana New"/>
                <w:cs/>
              </w:rPr>
              <w:t>หน่วย</w:t>
            </w:r>
            <w:r w:rsidRPr="0081104C">
              <w:rPr>
                <w:rFonts w:ascii="Angsana New" w:hAnsi="Angsana New"/>
              </w:rPr>
              <w:t xml:space="preserve">: </w:t>
            </w:r>
            <w:r w:rsidRPr="0081104C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C10B99" w:rsidRPr="0081104C" w14:paraId="1B9ABECC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ECA" w14:textId="77777777" w:rsidR="00C10B99" w:rsidRPr="0081104C" w:rsidRDefault="00C10B99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14:paraId="1B9ABECB" w14:textId="77777777" w:rsidR="00C10B99" w:rsidRPr="0081104C" w:rsidRDefault="00C10B9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 xml:space="preserve">ณ วันที่ </w:t>
            </w:r>
            <w:r w:rsidRPr="0081104C">
              <w:rPr>
                <w:rFonts w:ascii="Angsana New" w:hAnsi="Angsana New"/>
              </w:rPr>
              <w:t xml:space="preserve">31 </w:t>
            </w:r>
            <w:r w:rsidRPr="0081104C">
              <w:rPr>
                <w:rFonts w:ascii="Angsana New" w:hAnsi="Angsana New"/>
                <w:cs/>
              </w:rPr>
              <w:t xml:space="preserve">ธันวาคม </w:t>
            </w:r>
            <w:r w:rsidR="00E854E6" w:rsidRPr="0081104C">
              <w:rPr>
                <w:rFonts w:ascii="Angsana New" w:hAnsi="Angsana New"/>
              </w:rPr>
              <w:t>2563</w:t>
            </w:r>
          </w:p>
        </w:tc>
      </w:tr>
      <w:tr w:rsidR="00C10B99" w:rsidRPr="0081104C" w14:paraId="1B9ABECF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ECD" w14:textId="77777777" w:rsidR="00C10B99" w:rsidRPr="0081104C" w:rsidRDefault="00C10B99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14:paraId="1B9ABECE" w14:textId="77777777" w:rsidR="00C10B99" w:rsidRPr="0081104C" w:rsidRDefault="00C10B9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10B99" w:rsidRPr="0081104C" w14:paraId="1B9ABED6" w14:textId="77777777" w:rsidTr="004527B4">
        <w:trPr>
          <w:cantSplit/>
          <w:tblHeader/>
        </w:trPr>
        <w:tc>
          <w:tcPr>
            <w:tcW w:w="2807" w:type="dxa"/>
            <w:vAlign w:val="bottom"/>
          </w:tcPr>
          <w:p w14:paraId="1B9ABED0" w14:textId="77777777" w:rsidR="00C10B99" w:rsidRPr="0081104C" w:rsidRDefault="00C10B99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65" w:type="dxa"/>
            <w:gridSpan w:val="3"/>
            <w:vAlign w:val="bottom"/>
          </w:tcPr>
          <w:p w14:paraId="1B9ABED1" w14:textId="77777777" w:rsidR="00C10B99" w:rsidRPr="0081104C" w:rsidRDefault="00C10B9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14:paraId="1B9ABED2" w14:textId="77777777" w:rsidR="00C10B99" w:rsidRPr="0081104C" w:rsidRDefault="00C10B99" w:rsidP="00894457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14:paraId="1B9ABED3" w14:textId="77777777" w:rsidR="00C10B99" w:rsidRPr="0081104C" w:rsidRDefault="00C10B99" w:rsidP="00894457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ED4" w14:textId="77777777" w:rsidR="00C10B99" w:rsidRPr="0081104C" w:rsidRDefault="00C10B99" w:rsidP="0089445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BED5" w14:textId="77777777" w:rsidR="00C10B99" w:rsidRPr="0081104C" w:rsidRDefault="00C10B99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C10B99" w:rsidRPr="0081104C" w14:paraId="1B9ABEDE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ED7" w14:textId="77777777" w:rsidR="00C10B99" w:rsidRPr="0081104C" w:rsidRDefault="00C10B99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9ABED8" w14:textId="77777777" w:rsidR="00C10B99" w:rsidRPr="0081104C" w:rsidRDefault="00C10B99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14:paraId="1B9ABED9" w14:textId="77777777" w:rsidR="00C10B99" w:rsidRPr="0081104C" w:rsidRDefault="00C10B99" w:rsidP="00894457">
            <w:pP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 xml:space="preserve">มากกว่า </w:t>
            </w:r>
            <w:r w:rsidRPr="0081104C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14:paraId="1B9ABEDA" w14:textId="77777777" w:rsidR="00C10B99" w:rsidRPr="0081104C" w:rsidRDefault="00C10B99" w:rsidP="00894457">
            <w:pPr>
              <w:ind w:left="-149" w:right="-108"/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14:paraId="1B9ABEDB" w14:textId="77777777" w:rsidR="00C10B99" w:rsidRPr="0081104C" w:rsidRDefault="00C10B99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14:paraId="1B9ABEDC" w14:textId="77777777" w:rsidR="00C10B99" w:rsidRPr="0081104C" w:rsidRDefault="00C10B99" w:rsidP="0089445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14:paraId="1B9ABEDD" w14:textId="77777777" w:rsidR="00C10B99" w:rsidRPr="0081104C" w:rsidRDefault="00C10B99" w:rsidP="00894457">
            <w:pP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10B99" w:rsidRPr="0081104C" w14:paraId="1B9ABEE6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EDF" w14:textId="77777777" w:rsidR="00C10B99" w:rsidRPr="0081104C" w:rsidRDefault="00C10B99" w:rsidP="00894457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14:paraId="1B9ABEE0" w14:textId="77777777" w:rsidR="00C10B99" w:rsidRPr="0081104C" w:rsidRDefault="00956DE6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t>1</w:t>
            </w:r>
            <w:r w:rsidR="00C10B99" w:rsidRPr="0081104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B9ABEE1" w14:textId="77777777" w:rsidR="00C10B99" w:rsidRPr="0081104C" w:rsidRDefault="00C10B9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 xml:space="preserve">ถึง </w:t>
            </w:r>
            <w:r w:rsidR="00956DE6" w:rsidRPr="0081104C">
              <w:rPr>
                <w:rFonts w:ascii="Angsana New" w:hAnsi="Angsana New"/>
              </w:rPr>
              <w:t>5</w:t>
            </w:r>
            <w:r w:rsidRPr="0081104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14:paraId="1B9ABEE2" w14:textId="77777777" w:rsidR="00C10B99" w:rsidRPr="0081104C" w:rsidRDefault="00C10B9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14:paraId="1B9ABEE3" w14:textId="77777777" w:rsidR="00C10B99" w:rsidRPr="0081104C" w:rsidRDefault="00C10B9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14:paraId="1B9ABEE4" w14:textId="77777777" w:rsidR="00C10B99" w:rsidRPr="0081104C" w:rsidRDefault="00C10B9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14:paraId="1B9ABEE5" w14:textId="77777777" w:rsidR="00C10B99" w:rsidRPr="0081104C" w:rsidRDefault="00C10B99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(</w:t>
            </w:r>
            <w:r w:rsidRPr="0081104C">
              <w:rPr>
                <w:rFonts w:ascii="Angsana New" w:hAnsi="Angsana New"/>
                <w:cs/>
              </w:rPr>
              <w:t>ร้อยละต่อปี</w:t>
            </w:r>
            <w:r w:rsidRPr="0081104C">
              <w:rPr>
                <w:rFonts w:ascii="Angsana New" w:hAnsi="Angsana New"/>
              </w:rPr>
              <w:t>)</w:t>
            </w:r>
          </w:p>
        </w:tc>
      </w:tr>
      <w:tr w:rsidR="00C90728" w:rsidRPr="0081104C" w14:paraId="1B9ABEEE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EE7" w14:textId="77777777" w:rsidR="00C90728" w:rsidRPr="0081104C" w:rsidRDefault="00C90728" w:rsidP="0089445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81104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14:paraId="1B9ABEE8" w14:textId="77777777" w:rsidR="00C90728" w:rsidRPr="0081104C" w:rsidRDefault="00C90728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9ABEE9" w14:textId="77777777" w:rsidR="00C90728" w:rsidRPr="0081104C" w:rsidRDefault="00C90728" w:rsidP="00894457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EEA" w14:textId="77777777" w:rsidR="00C90728" w:rsidRPr="0081104C" w:rsidRDefault="00C90728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EEB" w14:textId="77777777" w:rsidR="00C90728" w:rsidRPr="0081104C" w:rsidRDefault="00C90728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EEC" w14:textId="77777777" w:rsidR="00C90728" w:rsidRPr="0081104C" w:rsidRDefault="00C90728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BEED" w14:textId="77777777" w:rsidR="00C90728" w:rsidRPr="0081104C" w:rsidRDefault="00C90728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E5508D" w:rsidRPr="0081104C" w14:paraId="1B9ABEF6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EEF" w14:textId="77777777" w:rsidR="00E5508D" w:rsidRPr="0081104C" w:rsidRDefault="00E5508D" w:rsidP="00894457">
            <w:pPr>
              <w:ind w:left="162" w:right="-228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14:paraId="1B9ABEF0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9ABEF1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EF2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196</w:t>
            </w:r>
          </w:p>
        </w:tc>
        <w:tc>
          <w:tcPr>
            <w:tcW w:w="1081" w:type="dxa"/>
            <w:vAlign w:val="bottom"/>
          </w:tcPr>
          <w:p w14:paraId="1B9ABEF3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4</w:t>
            </w:r>
            <w:r w:rsidR="004649BB" w:rsidRPr="0081104C">
              <w:rPr>
                <w:rFonts w:ascii="Angsana New" w:hAnsi="Angsana New"/>
              </w:rPr>
              <w:t>3</w:t>
            </w:r>
          </w:p>
        </w:tc>
        <w:tc>
          <w:tcPr>
            <w:tcW w:w="1081" w:type="dxa"/>
            <w:vAlign w:val="bottom"/>
          </w:tcPr>
          <w:p w14:paraId="1B9ABEF4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</w:t>
            </w:r>
            <w:r w:rsidR="004649BB" w:rsidRPr="0081104C">
              <w:rPr>
                <w:rFonts w:ascii="Angsana New" w:hAnsi="Angsana New"/>
              </w:rPr>
              <w:t>39</w:t>
            </w:r>
          </w:p>
        </w:tc>
        <w:tc>
          <w:tcPr>
            <w:tcW w:w="1183" w:type="dxa"/>
            <w:vAlign w:val="bottom"/>
          </w:tcPr>
          <w:p w14:paraId="1B9ABEF5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0.</w:t>
            </w:r>
            <w:r w:rsidR="004649BB" w:rsidRPr="0081104C">
              <w:rPr>
                <w:rFonts w:ascii="Angsana New" w:hAnsi="Angsana New"/>
              </w:rPr>
              <w:t>05</w:t>
            </w:r>
            <w:r w:rsidRPr="0081104C">
              <w:rPr>
                <w:rFonts w:ascii="Angsana New" w:hAnsi="Angsana New"/>
              </w:rPr>
              <w:t xml:space="preserve"> - 0.50</w:t>
            </w:r>
          </w:p>
        </w:tc>
      </w:tr>
      <w:tr w:rsidR="00E5508D" w:rsidRPr="0081104C" w14:paraId="1B9ABEFE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EF7" w14:textId="77777777" w:rsidR="00E5508D" w:rsidRPr="0081104C" w:rsidRDefault="00E5508D" w:rsidP="00894457">
            <w:pPr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14:paraId="1B9ABEF8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9ABEF9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EFA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EFB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1,4</w:t>
            </w:r>
            <w:r w:rsidR="004649BB" w:rsidRPr="0081104C">
              <w:rPr>
                <w:rFonts w:ascii="Angsana New" w:hAnsi="Angsana New"/>
              </w:rPr>
              <w:t>89</w:t>
            </w:r>
          </w:p>
        </w:tc>
        <w:tc>
          <w:tcPr>
            <w:tcW w:w="1081" w:type="dxa"/>
            <w:vAlign w:val="bottom"/>
          </w:tcPr>
          <w:p w14:paraId="1B9ABEFC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1,4</w:t>
            </w:r>
            <w:r w:rsidR="004649BB" w:rsidRPr="0081104C">
              <w:rPr>
                <w:rFonts w:ascii="Angsana New" w:hAnsi="Angsana New"/>
              </w:rPr>
              <w:t>89</w:t>
            </w:r>
          </w:p>
        </w:tc>
        <w:tc>
          <w:tcPr>
            <w:tcW w:w="1183" w:type="dxa"/>
            <w:vAlign w:val="bottom"/>
          </w:tcPr>
          <w:p w14:paraId="1B9ABEFD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E5508D" w:rsidRPr="0081104C" w14:paraId="1B9ABF06" w14:textId="77777777" w:rsidTr="00FC3AA3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EFF" w14:textId="0CA6E8AD" w:rsidR="00E5508D" w:rsidRPr="0081104C" w:rsidRDefault="00E5508D" w:rsidP="00894457">
            <w:pPr>
              <w:ind w:left="162" w:hanging="162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เงินฝากที่มีภาระค้ำประกัน</w:t>
            </w:r>
          </w:p>
        </w:tc>
        <w:tc>
          <w:tcPr>
            <w:tcW w:w="1078" w:type="dxa"/>
            <w:vAlign w:val="bottom"/>
          </w:tcPr>
          <w:p w14:paraId="1B9ABF00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1B9ABF01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02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03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04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</w:t>
            </w:r>
          </w:p>
        </w:tc>
        <w:tc>
          <w:tcPr>
            <w:tcW w:w="1183" w:type="dxa"/>
            <w:vAlign w:val="bottom"/>
          </w:tcPr>
          <w:p w14:paraId="1B9ABF05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0.125 - 0.25</w:t>
            </w:r>
          </w:p>
        </w:tc>
      </w:tr>
      <w:tr w:rsidR="00E5508D" w:rsidRPr="0081104C" w14:paraId="1B9ABF0E" w14:textId="77777777" w:rsidTr="00FC3AA3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07" w14:textId="77777777" w:rsidR="00E5508D" w:rsidRPr="0081104C" w:rsidRDefault="00E5508D" w:rsidP="00894457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9ABF08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1B9ABF09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0A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196</w:t>
            </w:r>
          </w:p>
        </w:tc>
        <w:tc>
          <w:tcPr>
            <w:tcW w:w="1081" w:type="dxa"/>
            <w:vAlign w:val="bottom"/>
          </w:tcPr>
          <w:p w14:paraId="1B9ABF0B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1,53</w:t>
            </w:r>
            <w:r w:rsidR="004649BB" w:rsidRPr="0081104C">
              <w:rPr>
                <w:rFonts w:ascii="Angsana New" w:hAnsi="Angsana New"/>
              </w:rPr>
              <w:t>2</w:t>
            </w:r>
          </w:p>
        </w:tc>
        <w:tc>
          <w:tcPr>
            <w:tcW w:w="1081" w:type="dxa"/>
            <w:vAlign w:val="bottom"/>
          </w:tcPr>
          <w:p w14:paraId="1B9ABF0C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1,73</w:t>
            </w:r>
            <w:r w:rsidR="004649BB" w:rsidRPr="0081104C">
              <w:rPr>
                <w:rFonts w:ascii="Angsana New" w:hAnsi="Angsana New"/>
              </w:rPr>
              <w:t>0</w:t>
            </w:r>
          </w:p>
        </w:tc>
        <w:tc>
          <w:tcPr>
            <w:tcW w:w="1183" w:type="dxa"/>
            <w:vAlign w:val="bottom"/>
          </w:tcPr>
          <w:p w14:paraId="1B9ABF0D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E5508D" w:rsidRPr="0081104C" w14:paraId="1B9ABF16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0F" w14:textId="77777777" w:rsidR="00E5508D" w:rsidRPr="0081104C" w:rsidRDefault="00E5508D" w:rsidP="0089445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1104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14:paraId="1B9ABF10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9ABF11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12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13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14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BF15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E5508D" w:rsidRPr="0081104C" w14:paraId="1B9ABF1E" w14:textId="77777777" w:rsidTr="00AC146B">
        <w:trPr>
          <w:cantSplit/>
          <w:tblHeader/>
        </w:trPr>
        <w:tc>
          <w:tcPr>
            <w:tcW w:w="2814" w:type="dxa"/>
            <w:gridSpan w:val="2"/>
            <w:shd w:val="clear" w:color="auto" w:fill="auto"/>
            <w:vAlign w:val="bottom"/>
          </w:tcPr>
          <w:p w14:paraId="1B9ABF17" w14:textId="77777777" w:rsidR="00E5508D" w:rsidRPr="0081104C" w:rsidRDefault="00E5508D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B9ABF18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BF19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1A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1B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1C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40</w:t>
            </w:r>
          </w:p>
        </w:tc>
        <w:tc>
          <w:tcPr>
            <w:tcW w:w="1183" w:type="dxa"/>
            <w:vAlign w:val="bottom"/>
          </w:tcPr>
          <w:p w14:paraId="1B9ABF1D" w14:textId="0846CFB6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4.75 - 5.8</w:t>
            </w:r>
            <w:r w:rsidR="006B100B">
              <w:rPr>
                <w:rFonts w:ascii="Angsana New" w:hAnsi="Angsana New"/>
              </w:rPr>
              <w:t>8</w:t>
            </w:r>
          </w:p>
        </w:tc>
      </w:tr>
      <w:tr w:rsidR="00E5508D" w:rsidRPr="0081104C" w14:paraId="1B9ABF26" w14:textId="77777777" w:rsidTr="00AC146B">
        <w:trPr>
          <w:cantSplit/>
          <w:tblHeader/>
        </w:trPr>
        <w:tc>
          <w:tcPr>
            <w:tcW w:w="2814" w:type="dxa"/>
            <w:gridSpan w:val="2"/>
            <w:shd w:val="clear" w:color="auto" w:fill="auto"/>
            <w:vAlign w:val="bottom"/>
          </w:tcPr>
          <w:p w14:paraId="1B9ABF1F" w14:textId="77777777" w:rsidR="00E5508D" w:rsidRPr="0081104C" w:rsidRDefault="00E5508D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B9ABF20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BF21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22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23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24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5</w:t>
            </w:r>
          </w:p>
        </w:tc>
        <w:tc>
          <w:tcPr>
            <w:tcW w:w="1183" w:type="dxa"/>
            <w:vAlign w:val="bottom"/>
          </w:tcPr>
          <w:p w14:paraId="1B9ABF25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4.95</w:t>
            </w:r>
          </w:p>
        </w:tc>
      </w:tr>
      <w:tr w:rsidR="00E5508D" w:rsidRPr="0081104C" w14:paraId="1B9ABF2E" w14:textId="77777777" w:rsidTr="00AC146B">
        <w:trPr>
          <w:cantSplit/>
          <w:tblHeader/>
        </w:trPr>
        <w:tc>
          <w:tcPr>
            <w:tcW w:w="2814" w:type="dxa"/>
            <w:gridSpan w:val="2"/>
            <w:shd w:val="clear" w:color="auto" w:fill="auto"/>
            <w:vAlign w:val="bottom"/>
          </w:tcPr>
          <w:p w14:paraId="1B9ABF27" w14:textId="77777777" w:rsidR="00E5508D" w:rsidRPr="0081104C" w:rsidRDefault="00E5508D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B9ABF28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BF29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2A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2B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1,97</w:t>
            </w:r>
            <w:r w:rsidR="00152829" w:rsidRPr="0081104C">
              <w:rPr>
                <w:rFonts w:ascii="Angsana New" w:hAnsi="Angsana New"/>
              </w:rPr>
              <w:t>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2C" w14:textId="77777777" w:rsidR="00E5508D" w:rsidRPr="0081104C" w:rsidRDefault="004649BB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</w:t>
            </w:r>
            <w:r w:rsidR="00E5508D" w:rsidRPr="0081104C">
              <w:rPr>
                <w:rFonts w:ascii="Angsana New" w:hAnsi="Angsana New"/>
                <w:cs/>
              </w:rPr>
              <w:t>,</w:t>
            </w:r>
            <w:r w:rsidRPr="0081104C">
              <w:rPr>
                <w:rFonts w:ascii="Angsana New" w:hAnsi="Angsana New"/>
              </w:rPr>
              <w:t>97</w:t>
            </w:r>
            <w:r w:rsidR="00152829" w:rsidRPr="0081104C">
              <w:rPr>
                <w:rFonts w:ascii="Angsana New" w:hAnsi="Angsana New"/>
              </w:rPr>
              <w:t>7</w:t>
            </w:r>
          </w:p>
        </w:tc>
        <w:tc>
          <w:tcPr>
            <w:tcW w:w="1183" w:type="dxa"/>
            <w:vAlign w:val="bottom"/>
          </w:tcPr>
          <w:p w14:paraId="1B9ABF2D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E5508D" w:rsidRPr="0081104C" w14:paraId="1B9ABF36" w14:textId="77777777" w:rsidTr="00AC146B">
        <w:trPr>
          <w:cantSplit/>
          <w:tblHeader/>
        </w:trPr>
        <w:tc>
          <w:tcPr>
            <w:tcW w:w="2814" w:type="dxa"/>
            <w:gridSpan w:val="2"/>
            <w:shd w:val="clear" w:color="auto" w:fill="auto"/>
            <w:vAlign w:val="bottom"/>
          </w:tcPr>
          <w:p w14:paraId="1B9ABF2F" w14:textId="77777777" w:rsidR="00E5508D" w:rsidRPr="0081104C" w:rsidRDefault="00E5508D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B9ABF30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BF31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74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32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ABF33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ABF34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186</w:t>
            </w:r>
          </w:p>
        </w:tc>
        <w:tc>
          <w:tcPr>
            <w:tcW w:w="1183" w:type="dxa"/>
            <w:vAlign w:val="bottom"/>
          </w:tcPr>
          <w:p w14:paraId="1B9ABF35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0.67 - 8.16</w:t>
            </w:r>
          </w:p>
        </w:tc>
      </w:tr>
      <w:tr w:rsidR="00E5508D" w:rsidRPr="0081104C" w14:paraId="1B9ABF3E" w14:textId="77777777" w:rsidTr="00FC3AA3">
        <w:trPr>
          <w:cantSplit/>
          <w:tblHeader/>
        </w:trPr>
        <w:tc>
          <w:tcPr>
            <w:tcW w:w="2814" w:type="dxa"/>
            <w:gridSpan w:val="2"/>
            <w:shd w:val="clear" w:color="auto" w:fill="auto"/>
            <w:vAlign w:val="bottom"/>
          </w:tcPr>
          <w:p w14:paraId="1B9ABF37" w14:textId="77777777" w:rsidR="00E5508D" w:rsidRPr="0081104C" w:rsidRDefault="00E5508D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B9ABF38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BF39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74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3A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3B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1,97</w:t>
            </w:r>
            <w:r w:rsidR="00152829" w:rsidRPr="0081104C">
              <w:rPr>
                <w:rFonts w:ascii="Angsana New" w:hAnsi="Angsana New"/>
              </w:rPr>
              <w:t>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9ABF3C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2,20</w:t>
            </w:r>
            <w:r w:rsidR="00152829" w:rsidRPr="0081104C">
              <w:rPr>
                <w:rFonts w:ascii="Angsana New" w:hAnsi="Angsana New"/>
              </w:rPr>
              <w:t>8</w:t>
            </w:r>
          </w:p>
        </w:tc>
        <w:tc>
          <w:tcPr>
            <w:tcW w:w="1183" w:type="dxa"/>
            <w:vAlign w:val="bottom"/>
          </w:tcPr>
          <w:p w14:paraId="1B9ABF3D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</w:tbl>
    <w:p w14:paraId="1B9ABF3F" w14:textId="77777777" w:rsidR="007C4B29" w:rsidRPr="0081104C" w:rsidRDefault="007C4B29" w:rsidP="00894457">
      <w:pPr>
        <w:rPr>
          <w:rFonts w:ascii="Angsana New" w:hAnsi="Angsana New"/>
        </w:rPr>
      </w:pPr>
      <w:r w:rsidRPr="0081104C">
        <w:rPr>
          <w:rFonts w:ascii="Angsana New" w:hAnsi="Angsana New"/>
        </w:rPr>
        <w:br w:type="page"/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14"/>
        <w:gridCol w:w="1078"/>
        <w:gridCol w:w="1080"/>
        <w:gridCol w:w="1081"/>
        <w:gridCol w:w="1081"/>
        <w:gridCol w:w="1081"/>
        <w:gridCol w:w="1183"/>
      </w:tblGrid>
      <w:tr w:rsidR="00E5508D" w:rsidRPr="0081104C" w14:paraId="1B9ABF41" w14:textId="77777777" w:rsidTr="00A85093">
        <w:trPr>
          <w:cantSplit/>
          <w:tblHeader/>
        </w:trPr>
        <w:tc>
          <w:tcPr>
            <w:tcW w:w="9398" w:type="dxa"/>
            <w:gridSpan w:val="7"/>
            <w:vAlign w:val="bottom"/>
          </w:tcPr>
          <w:p w14:paraId="1B9ABF40" w14:textId="77777777" w:rsidR="00E5508D" w:rsidRPr="0081104C" w:rsidRDefault="00E5508D" w:rsidP="00894457">
            <w:pPr>
              <w:spacing w:before="240"/>
              <w:jc w:val="right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lastRenderedPageBreak/>
              <w:br w:type="page"/>
            </w:r>
            <w:r w:rsidRPr="0081104C">
              <w:rPr>
                <w:rFonts w:ascii="Angsana New" w:hAnsi="Angsana New"/>
              </w:rPr>
              <w:tab/>
            </w:r>
            <w:r w:rsidRPr="0081104C">
              <w:rPr>
                <w:rFonts w:ascii="Angsana New" w:hAnsi="Angsana New"/>
              </w:rPr>
              <w:tab/>
              <w:t>(</w:t>
            </w:r>
            <w:r w:rsidRPr="0081104C">
              <w:rPr>
                <w:rFonts w:ascii="Angsana New" w:hAnsi="Angsana New"/>
                <w:cs/>
              </w:rPr>
              <w:t>หน่วย</w:t>
            </w:r>
            <w:r w:rsidRPr="0081104C">
              <w:rPr>
                <w:rFonts w:ascii="Angsana New" w:hAnsi="Angsana New"/>
              </w:rPr>
              <w:t xml:space="preserve">: </w:t>
            </w:r>
            <w:r w:rsidRPr="0081104C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E5508D" w:rsidRPr="0081104C" w14:paraId="1B9ABF44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42" w14:textId="77777777" w:rsidR="00E5508D" w:rsidRPr="0081104C" w:rsidRDefault="00E5508D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14:paraId="1B9ABF43" w14:textId="77777777" w:rsidR="00E5508D" w:rsidRPr="0081104C" w:rsidRDefault="00E5508D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 xml:space="preserve">ณ วันที่ </w:t>
            </w:r>
            <w:r w:rsidRPr="0081104C">
              <w:rPr>
                <w:rFonts w:ascii="Angsana New" w:hAnsi="Angsana New"/>
              </w:rPr>
              <w:t xml:space="preserve">31 </w:t>
            </w:r>
            <w:r w:rsidRPr="0081104C">
              <w:rPr>
                <w:rFonts w:ascii="Angsana New" w:hAnsi="Angsana New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</w:rPr>
              <w:t>2563</w:t>
            </w:r>
          </w:p>
        </w:tc>
      </w:tr>
      <w:tr w:rsidR="00E5508D" w:rsidRPr="0081104C" w14:paraId="1B9ABF47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45" w14:textId="77777777" w:rsidR="00E5508D" w:rsidRPr="0081104C" w:rsidRDefault="00E5508D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14:paraId="1B9ABF46" w14:textId="77777777" w:rsidR="00E5508D" w:rsidRPr="0081104C" w:rsidRDefault="00E5508D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5508D" w:rsidRPr="0081104C" w14:paraId="1B9ABF4E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48" w14:textId="77777777" w:rsidR="00E5508D" w:rsidRPr="0081104C" w:rsidRDefault="00E5508D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2"/>
            <w:vAlign w:val="bottom"/>
          </w:tcPr>
          <w:p w14:paraId="1B9ABF49" w14:textId="77777777" w:rsidR="00E5508D" w:rsidRPr="0081104C" w:rsidRDefault="00E5508D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14:paraId="1B9ABF4A" w14:textId="77777777" w:rsidR="00E5508D" w:rsidRPr="0081104C" w:rsidRDefault="00E5508D" w:rsidP="00894457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14:paraId="1B9ABF4B" w14:textId="77777777" w:rsidR="00E5508D" w:rsidRPr="0081104C" w:rsidRDefault="00E5508D" w:rsidP="00894457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4C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BF4D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E5508D" w:rsidRPr="0081104C" w14:paraId="1B9ABF56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4F" w14:textId="77777777" w:rsidR="00E5508D" w:rsidRPr="0081104C" w:rsidRDefault="00E5508D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9ABF50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14:paraId="1B9ABF51" w14:textId="77777777" w:rsidR="00E5508D" w:rsidRPr="0081104C" w:rsidRDefault="00E5508D" w:rsidP="00894457">
            <w:pP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 xml:space="preserve">มากกว่า </w:t>
            </w:r>
            <w:r w:rsidRPr="0081104C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14:paraId="1B9ABF52" w14:textId="77777777" w:rsidR="00E5508D" w:rsidRPr="0081104C" w:rsidRDefault="00E5508D" w:rsidP="00894457">
            <w:pPr>
              <w:ind w:left="-59" w:right="-91"/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14:paraId="1B9ABF53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14:paraId="1B9ABF54" w14:textId="77777777" w:rsidR="00E5508D" w:rsidRPr="0081104C" w:rsidRDefault="00E5508D" w:rsidP="0089445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14:paraId="1B9ABF55" w14:textId="77777777" w:rsidR="00E5508D" w:rsidRPr="0081104C" w:rsidRDefault="00E5508D" w:rsidP="00894457">
            <w:pP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5508D" w:rsidRPr="0081104C" w14:paraId="1B9ABF5E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57" w14:textId="77777777" w:rsidR="00E5508D" w:rsidRPr="0081104C" w:rsidRDefault="00E5508D" w:rsidP="00894457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14:paraId="1B9ABF58" w14:textId="77777777" w:rsidR="00E5508D" w:rsidRPr="0081104C" w:rsidRDefault="00E5508D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t>1</w:t>
            </w:r>
            <w:r w:rsidRPr="0081104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B9ABF59" w14:textId="77777777" w:rsidR="00E5508D" w:rsidRPr="0081104C" w:rsidRDefault="00E5508D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 xml:space="preserve">ถึง </w:t>
            </w:r>
            <w:r w:rsidRPr="0081104C">
              <w:rPr>
                <w:rFonts w:ascii="Angsana New" w:hAnsi="Angsana New"/>
              </w:rPr>
              <w:t>5</w:t>
            </w:r>
            <w:r w:rsidRPr="0081104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14:paraId="1B9ABF5A" w14:textId="77777777" w:rsidR="00E5508D" w:rsidRPr="0081104C" w:rsidRDefault="00E5508D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14:paraId="1B9ABF5B" w14:textId="77777777" w:rsidR="00E5508D" w:rsidRPr="0081104C" w:rsidRDefault="00E5508D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14:paraId="1B9ABF5C" w14:textId="77777777" w:rsidR="00E5508D" w:rsidRPr="0081104C" w:rsidRDefault="00E5508D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14:paraId="1B9ABF5D" w14:textId="77777777" w:rsidR="00E5508D" w:rsidRPr="0081104C" w:rsidRDefault="00E5508D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(</w:t>
            </w:r>
            <w:r w:rsidRPr="0081104C">
              <w:rPr>
                <w:rFonts w:ascii="Angsana New" w:hAnsi="Angsana New"/>
                <w:cs/>
              </w:rPr>
              <w:t>ร้อยละต่อปี</w:t>
            </w:r>
            <w:r w:rsidRPr="0081104C">
              <w:rPr>
                <w:rFonts w:ascii="Angsana New" w:hAnsi="Angsana New"/>
              </w:rPr>
              <w:t>)</w:t>
            </w:r>
          </w:p>
        </w:tc>
      </w:tr>
      <w:tr w:rsidR="00E5508D" w:rsidRPr="0081104C" w14:paraId="1B9ABF66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5F" w14:textId="77777777" w:rsidR="00E5508D" w:rsidRPr="0081104C" w:rsidRDefault="00E5508D" w:rsidP="0089445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1104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14:paraId="1B9ABF60" w14:textId="77777777" w:rsidR="00E5508D" w:rsidRPr="0081104C" w:rsidRDefault="00E5508D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9ABF61" w14:textId="77777777" w:rsidR="00E5508D" w:rsidRPr="0081104C" w:rsidRDefault="00E5508D" w:rsidP="00894457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62" w14:textId="77777777" w:rsidR="00E5508D" w:rsidRPr="0081104C" w:rsidRDefault="00E5508D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63" w14:textId="77777777" w:rsidR="00E5508D" w:rsidRPr="0081104C" w:rsidRDefault="00E5508D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64" w14:textId="77777777" w:rsidR="00E5508D" w:rsidRPr="0081104C" w:rsidRDefault="00E5508D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BF65" w14:textId="77777777" w:rsidR="00E5508D" w:rsidRPr="0081104C" w:rsidRDefault="00E5508D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E5508D" w:rsidRPr="0081104C" w14:paraId="1B9ABF6E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67" w14:textId="77777777" w:rsidR="00E5508D" w:rsidRPr="0081104C" w:rsidRDefault="00E5508D" w:rsidP="00894457">
            <w:pPr>
              <w:ind w:left="162" w:right="-228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14:paraId="1B9ABF68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9ABF69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6A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120</w:t>
            </w:r>
          </w:p>
        </w:tc>
        <w:tc>
          <w:tcPr>
            <w:tcW w:w="1081" w:type="dxa"/>
            <w:vAlign w:val="bottom"/>
          </w:tcPr>
          <w:p w14:paraId="1B9ABF6B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6</w:t>
            </w:r>
          </w:p>
        </w:tc>
        <w:tc>
          <w:tcPr>
            <w:tcW w:w="1081" w:type="dxa"/>
            <w:vAlign w:val="bottom"/>
          </w:tcPr>
          <w:p w14:paraId="1B9ABF6C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126</w:t>
            </w:r>
          </w:p>
        </w:tc>
        <w:tc>
          <w:tcPr>
            <w:tcW w:w="1183" w:type="dxa"/>
            <w:vAlign w:val="bottom"/>
          </w:tcPr>
          <w:p w14:paraId="1B9ABF6D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0.05 - 0.50</w:t>
            </w:r>
          </w:p>
        </w:tc>
      </w:tr>
      <w:tr w:rsidR="00E5508D" w:rsidRPr="0081104C" w14:paraId="1B9ABF76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6F" w14:textId="77777777" w:rsidR="00E5508D" w:rsidRPr="0081104C" w:rsidRDefault="00E5508D" w:rsidP="00894457">
            <w:pPr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14:paraId="1B9ABF70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9ABF71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72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73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1,489</w:t>
            </w:r>
          </w:p>
        </w:tc>
        <w:tc>
          <w:tcPr>
            <w:tcW w:w="1081" w:type="dxa"/>
            <w:vAlign w:val="bottom"/>
          </w:tcPr>
          <w:p w14:paraId="1B9ABF74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1,489</w:t>
            </w:r>
          </w:p>
        </w:tc>
        <w:tc>
          <w:tcPr>
            <w:tcW w:w="1183" w:type="dxa"/>
            <w:vAlign w:val="bottom"/>
          </w:tcPr>
          <w:p w14:paraId="1B9ABF75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E5508D" w:rsidRPr="0081104C" w14:paraId="1B9ABF7E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77" w14:textId="77777777" w:rsidR="00E5508D" w:rsidRPr="0081104C" w:rsidRDefault="00E5508D" w:rsidP="00894457">
            <w:pPr>
              <w:ind w:left="162" w:hanging="162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78" w:type="dxa"/>
            <w:vAlign w:val="bottom"/>
          </w:tcPr>
          <w:p w14:paraId="1B9ABF78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19</w:t>
            </w:r>
          </w:p>
        </w:tc>
        <w:tc>
          <w:tcPr>
            <w:tcW w:w="1080" w:type="dxa"/>
            <w:vAlign w:val="bottom"/>
          </w:tcPr>
          <w:p w14:paraId="1B9ABF79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7A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7B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7C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19</w:t>
            </w:r>
          </w:p>
        </w:tc>
        <w:tc>
          <w:tcPr>
            <w:tcW w:w="1183" w:type="dxa"/>
            <w:vAlign w:val="bottom"/>
          </w:tcPr>
          <w:p w14:paraId="1B9ABF7D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4.00</w:t>
            </w:r>
          </w:p>
        </w:tc>
      </w:tr>
      <w:tr w:rsidR="00E5508D" w:rsidRPr="0081104C" w14:paraId="1B9ABF86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7F" w14:textId="72C661CA" w:rsidR="00E5508D" w:rsidRPr="0081104C" w:rsidRDefault="00E5508D" w:rsidP="00894457">
            <w:pPr>
              <w:ind w:left="162" w:hanging="162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เงินฝากที่มีภาระค้ำประกัน</w:t>
            </w:r>
          </w:p>
        </w:tc>
        <w:tc>
          <w:tcPr>
            <w:tcW w:w="1078" w:type="dxa"/>
            <w:vAlign w:val="bottom"/>
          </w:tcPr>
          <w:p w14:paraId="1B9ABF80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1B9ABF81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82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83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84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</w:t>
            </w:r>
          </w:p>
        </w:tc>
        <w:tc>
          <w:tcPr>
            <w:tcW w:w="1183" w:type="dxa"/>
            <w:vAlign w:val="bottom"/>
          </w:tcPr>
          <w:p w14:paraId="1B9ABF85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0.125 - 0.25</w:t>
            </w:r>
          </w:p>
        </w:tc>
      </w:tr>
      <w:tr w:rsidR="00E5508D" w:rsidRPr="0081104C" w14:paraId="1B9ABF8E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87" w14:textId="77777777" w:rsidR="00E5508D" w:rsidRPr="0081104C" w:rsidRDefault="00E5508D" w:rsidP="00894457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9ABF88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1B9ABF89" w14:textId="5490333E" w:rsidR="00E5508D" w:rsidRPr="0081104C" w:rsidRDefault="002206A9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8A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120</w:t>
            </w:r>
          </w:p>
        </w:tc>
        <w:tc>
          <w:tcPr>
            <w:tcW w:w="1081" w:type="dxa"/>
            <w:vAlign w:val="bottom"/>
          </w:tcPr>
          <w:p w14:paraId="1B9ABF8B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1,495</w:t>
            </w:r>
          </w:p>
        </w:tc>
        <w:tc>
          <w:tcPr>
            <w:tcW w:w="1081" w:type="dxa"/>
            <w:vAlign w:val="bottom"/>
          </w:tcPr>
          <w:p w14:paraId="1B9ABF8C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1,636</w:t>
            </w:r>
          </w:p>
        </w:tc>
        <w:tc>
          <w:tcPr>
            <w:tcW w:w="1183" w:type="dxa"/>
            <w:vAlign w:val="bottom"/>
          </w:tcPr>
          <w:p w14:paraId="1B9ABF8D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E5508D" w:rsidRPr="0081104C" w14:paraId="1B9ABF96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BF8F" w14:textId="77777777" w:rsidR="00E5508D" w:rsidRPr="0081104C" w:rsidRDefault="00E5508D" w:rsidP="0089445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1104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14:paraId="1B9ABF90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9ABF91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92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93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94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BF95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E5508D" w:rsidRPr="0081104C" w14:paraId="1B9ABF9E" w14:textId="77777777" w:rsidTr="00152829">
        <w:trPr>
          <w:cantSplit/>
          <w:tblHeader/>
        </w:trPr>
        <w:tc>
          <w:tcPr>
            <w:tcW w:w="2814" w:type="dxa"/>
            <w:vAlign w:val="bottom"/>
          </w:tcPr>
          <w:p w14:paraId="1B9ABF97" w14:textId="77777777" w:rsidR="00E5508D" w:rsidRPr="0081104C" w:rsidRDefault="00E5508D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14:paraId="1B9ABF98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9ABF99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9A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9B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1,943</w:t>
            </w:r>
          </w:p>
        </w:tc>
        <w:tc>
          <w:tcPr>
            <w:tcW w:w="1081" w:type="dxa"/>
            <w:vAlign w:val="bottom"/>
          </w:tcPr>
          <w:p w14:paraId="1B9ABF9C" w14:textId="77777777" w:rsidR="00E5508D" w:rsidRPr="0081104C" w:rsidRDefault="00E5508D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1,943</w:t>
            </w:r>
          </w:p>
        </w:tc>
        <w:tc>
          <w:tcPr>
            <w:tcW w:w="1183" w:type="dxa"/>
            <w:vAlign w:val="bottom"/>
          </w:tcPr>
          <w:p w14:paraId="1B9ABF9D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E5508D" w:rsidRPr="0081104C" w14:paraId="1B9ABFA6" w14:textId="77777777" w:rsidTr="005F0B62">
        <w:trPr>
          <w:cantSplit/>
          <w:tblHeader/>
        </w:trPr>
        <w:tc>
          <w:tcPr>
            <w:tcW w:w="2814" w:type="dxa"/>
            <w:vAlign w:val="bottom"/>
          </w:tcPr>
          <w:p w14:paraId="1B9ABF9F" w14:textId="77777777" w:rsidR="00E5508D" w:rsidRPr="0081104C" w:rsidRDefault="00E5508D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1B9ABFA0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111</w:t>
            </w:r>
          </w:p>
        </w:tc>
        <w:tc>
          <w:tcPr>
            <w:tcW w:w="1080" w:type="dxa"/>
            <w:vAlign w:val="bottom"/>
          </w:tcPr>
          <w:p w14:paraId="1B9ABFA1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7</w:t>
            </w:r>
            <w:r w:rsidR="00152829" w:rsidRPr="0081104C">
              <w:rPr>
                <w:rFonts w:ascii="Angsana New" w:hAnsi="Angsana New"/>
              </w:rPr>
              <w:t>0</w:t>
            </w:r>
          </w:p>
        </w:tc>
        <w:tc>
          <w:tcPr>
            <w:tcW w:w="1081" w:type="dxa"/>
            <w:vAlign w:val="bottom"/>
          </w:tcPr>
          <w:p w14:paraId="1B9ABFA2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A3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BFA4" w14:textId="77777777" w:rsidR="00E5508D" w:rsidRPr="0081104C" w:rsidRDefault="00E5508D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t>1</w:t>
            </w:r>
            <w:r w:rsidR="004649BB" w:rsidRPr="0081104C">
              <w:rPr>
                <w:rFonts w:ascii="Angsana New" w:hAnsi="Angsana New"/>
              </w:rPr>
              <w:t>8</w:t>
            </w:r>
            <w:r w:rsidR="00152829" w:rsidRPr="0081104C">
              <w:rPr>
                <w:rFonts w:ascii="Angsana New" w:hAnsi="Angsana New"/>
              </w:rPr>
              <w:t>1</w:t>
            </w:r>
          </w:p>
        </w:tc>
        <w:tc>
          <w:tcPr>
            <w:tcW w:w="1183" w:type="dxa"/>
            <w:vAlign w:val="bottom"/>
          </w:tcPr>
          <w:p w14:paraId="1B9ABFA5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0.67 - 8.16</w:t>
            </w:r>
          </w:p>
        </w:tc>
      </w:tr>
      <w:tr w:rsidR="00E5508D" w:rsidRPr="0081104C" w14:paraId="1B9ABFAE" w14:textId="77777777" w:rsidTr="00152829">
        <w:trPr>
          <w:cantSplit/>
          <w:tblHeader/>
        </w:trPr>
        <w:tc>
          <w:tcPr>
            <w:tcW w:w="2814" w:type="dxa"/>
            <w:vAlign w:val="bottom"/>
          </w:tcPr>
          <w:p w14:paraId="1B9ABFA7" w14:textId="77777777" w:rsidR="00E5508D" w:rsidRPr="0081104C" w:rsidRDefault="00E5508D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9ABFA8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111</w:t>
            </w:r>
          </w:p>
        </w:tc>
        <w:tc>
          <w:tcPr>
            <w:tcW w:w="1080" w:type="dxa"/>
            <w:vAlign w:val="bottom"/>
          </w:tcPr>
          <w:p w14:paraId="1B9ABFA9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7</w:t>
            </w:r>
            <w:r w:rsidR="00152829" w:rsidRPr="0081104C">
              <w:rPr>
                <w:rFonts w:ascii="Angsana New" w:hAnsi="Angsana New"/>
              </w:rPr>
              <w:t>0</w:t>
            </w:r>
          </w:p>
        </w:tc>
        <w:tc>
          <w:tcPr>
            <w:tcW w:w="1081" w:type="dxa"/>
            <w:vAlign w:val="bottom"/>
          </w:tcPr>
          <w:p w14:paraId="1B9ABFAA" w14:textId="24F2D0F4" w:rsidR="00E5508D" w:rsidRPr="0081104C" w:rsidRDefault="002206A9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AB" w14:textId="77777777" w:rsidR="00E5508D" w:rsidRPr="0081104C" w:rsidRDefault="00E5508D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1,943</w:t>
            </w:r>
          </w:p>
        </w:tc>
        <w:tc>
          <w:tcPr>
            <w:tcW w:w="1081" w:type="dxa"/>
            <w:vAlign w:val="bottom"/>
          </w:tcPr>
          <w:p w14:paraId="1B9ABFAC" w14:textId="77777777" w:rsidR="00E5508D" w:rsidRPr="0081104C" w:rsidRDefault="004649BB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</w:t>
            </w:r>
            <w:r w:rsidR="00E5508D" w:rsidRPr="0081104C">
              <w:rPr>
                <w:rFonts w:ascii="Angsana New" w:hAnsi="Angsana New"/>
              </w:rPr>
              <w:t>,12</w:t>
            </w:r>
            <w:r w:rsidR="00152829" w:rsidRPr="0081104C">
              <w:rPr>
                <w:rFonts w:ascii="Angsana New" w:hAnsi="Angsana New"/>
              </w:rPr>
              <w:t>4</w:t>
            </w:r>
          </w:p>
        </w:tc>
        <w:tc>
          <w:tcPr>
            <w:tcW w:w="1183" w:type="dxa"/>
            <w:vAlign w:val="bottom"/>
          </w:tcPr>
          <w:p w14:paraId="1B9ABFAD" w14:textId="77777777" w:rsidR="00E5508D" w:rsidRPr="0081104C" w:rsidRDefault="00E5508D" w:rsidP="00894457">
            <w:pPr>
              <w:jc w:val="center"/>
              <w:rPr>
                <w:rFonts w:ascii="Angsana New" w:hAnsi="Angsana New"/>
              </w:rPr>
            </w:pPr>
          </w:p>
        </w:tc>
      </w:tr>
    </w:tbl>
    <w:p w14:paraId="1B9ABFAF" w14:textId="77777777" w:rsidR="007C4B29" w:rsidRPr="0081104C" w:rsidRDefault="007C4B29" w:rsidP="00894457">
      <w:pPr>
        <w:rPr>
          <w:rFonts w:ascii="Angsana New" w:hAnsi="Angsana New"/>
        </w:rPr>
      </w:pP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799"/>
        <w:gridCol w:w="15"/>
        <w:gridCol w:w="1078"/>
        <w:gridCol w:w="1080"/>
        <w:gridCol w:w="1081"/>
        <w:gridCol w:w="1081"/>
        <w:gridCol w:w="1081"/>
        <w:gridCol w:w="1183"/>
      </w:tblGrid>
      <w:tr w:rsidR="004527B4" w:rsidRPr="0081104C" w14:paraId="1B9ABFB1" w14:textId="77777777" w:rsidTr="00A85093">
        <w:trPr>
          <w:cantSplit/>
          <w:tblHeader/>
        </w:trPr>
        <w:tc>
          <w:tcPr>
            <w:tcW w:w="9398" w:type="dxa"/>
            <w:gridSpan w:val="8"/>
            <w:vAlign w:val="bottom"/>
          </w:tcPr>
          <w:p w14:paraId="1B9ABFB0" w14:textId="77777777" w:rsidR="004527B4" w:rsidRPr="0081104C" w:rsidRDefault="00DF36AF" w:rsidP="00894457">
            <w:pPr>
              <w:jc w:val="right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br w:type="page"/>
            </w:r>
            <w:r w:rsidR="00E5016C" w:rsidRPr="0081104C">
              <w:rPr>
                <w:rFonts w:ascii="Angsana New" w:hAnsi="Angsana New"/>
              </w:rPr>
              <w:br w:type="page"/>
            </w:r>
            <w:r w:rsidR="00616A9C" w:rsidRPr="0081104C">
              <w:rPr>
                <w:rFonts w:ascii="Angsana New" w:hAnsi="Angsana New"/>
                <w:b/>
                <w:bCs/>
                <w:i/>
                <w:iCs/>
              </w:rPr>
              <w:tab/>
            </w:r>
            <w:r w:rsidR="004527B4" w:rsidRPr="0081104C">
              <w:rPr>
                <w:rFonts w:ascii="Angsana New" w:hAnsi="Angsana New"/>
              </w:rPr>
              <w:tab/>
            </w:r>
            <w:r w:rsidR="004527B4" w:rsidRPr="0081104C">
              <w:rPr>
                <w:rFonts w:ascii="Angsana New" w:hAnsi="Angsana New"/>
              </w:rPr>
              <w:tab/>
              <w:t>(</w:t>
            </w:r>
            <w:r w:rsidR="004527B4" w:rsidRPr="0081104C">
              <w:rPr>
                <w:rFonts w:ascii="Angsana New" w:hAnsi="Angsana New"/>
                <w:cs/>
              </w:rPr>
              <w:t>หน่วย</w:t>
            </w:r>
            <w:r w:rsidR="004527B4" w:rsidRPr="0081104C">
              <w:rPr>
                <w:rFonts w:ascii="Angsana New" w:hAnsi="Angsana New"/>
              </w:rPr>
              <w:t xml:space="preserve">: </w:t>
            </w:r>
            <w:r w:rsidR="004527B4" w:rsidRPr="0081104C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616A9C" w:rsidRPr="0081104C" w14:paraId="1B9ABFB4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B2" w14:textId="77777777" w:rsidR="00616A9C" w:rsidRPr="0081104C" w:rsidRDefault="00616A9C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14:paraId="1B9ABFB3" w14:textId="77777777" w:rsidR="00616A9C" w:rsidRPr="0081104C" w:rsidRDefault="00616A9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 xml:space="preserve">ณ วันที่ </w:t>
            </w:r>
            <w:r w:rsidRPr="0081104C">
              <w:rPr>
                <w:rFonts w:ascii="Angsana New" w:hAnsi="Angsana New"/>
              </w:rPr>
              <w:t xml:space="preserve">31 </w:t>
            </w:r>
            <w:r w:rsidRPr="0081104C">
              <w:rPr>
                <w:rFonts w:ascii="Angsana New" w:hAnsi="Angsana New"/>
                <w:cs/>
              </w:rPr>
              <w:t xml:space="preserve">ธันวาคม </w:t>
            </w:r>
            <w:r w:rsidR="00E854E6" w:rsidRPr="0081104C">
              <w:rPr>
                <w:rFonts w:ascii="Angsana New" w:hAnsi="Angsana New"/>
              </w:rPr>
              <w:t>2562</w:t>
            </w:r>
          </w:p>
        </w:tc>
      </w:tr>
      <w:tr w:rsidR="00616A9C" w:rsidRPr="0081104C" w14:paraId="1B9ABFB7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B5" w14:textId="77777777" w:rsidR="00616A9C" w:rsidRPr="0081104C" w:rsidRDefault="00616A9C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14:paraId="1B9ABFB6" w14:textId="77777777" w:rsidR="00616A9C" w:rsidRPr="0081104C" w:rsidRDefault="00616A9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16A9C" w:rsidRPr="0081104C" w14:paraId="1B9ABFBE" w14:textId="77777777" w:rsidTr="004527B4">
        <w:trPr>
          <w:cantSplit/>
          <w:tblHeader/>
        </w:trPr>
        <w:tc>
          <w:tcPr>
            <w:tcW w:w="2799" w:type="dxa"/>
            <w:vAlign w:val="bottom"/>
          </w:tcPr>
          <w:p w14:paraId="1B9ABFB8" w14:textId="77777777" w:rsidR="00616A9C" w:rsidRPr="0081104C" w:rsidRDefault="00616A9C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73" w:type="dxa"/>
            <w:gridSpan w:val="3"/>
            <w:vAlign w:val="bottom"/>
          </w:tcPr>
          <w:p w14:paraId="1B9ABFB9" w14:textId="77777777" w:rsidR="00616A9C" w:rsidRPr="0081104C" w:rsidRDefault="00616A9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14:paraId="1B9ABFBA" w14:textId="77777777" w:rsidR="00616A9C" w:rsidRPr="0081104C" w:rsidRDefault="00616A9C" w:rsidP="00894457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14:paraId="1B9ABFBB" w14:textId="77777777" w:rsidR="00616A9C" w:rsidRPr="0081104C" w:rsidRDefault="00616A9C" w:rsidP="00894457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BC" w14:textId="77777777" w:rsidR="00616A9C" w:rsidRPr="0081104C" w:rsidRDefault="00616A9C" w:rsidP="0089445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BFBD" w14:textId="77777777" w:rsidR="00616A9C" w:rsidRPr="0081104C" w:rsidRDefault="00616A9C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616A9C" w:rsidRPr="0081104C" w14:paraId="1B9ABFC6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BF" w14:textId="77777777" w:rsidR="00616A9C" w:rsidRPr="0081104C" w:rsidRDefault="00616A9C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9ABFC0" w14:textId="77777777" w:rsidR="00616A9C" w:rsidRPr="0081104C" w:rsidRDefault="00616A9C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14:paraId="1B9ABFC1" w14:textId="77777777" w:rsidR="00616A9C" w:rsidRPr="0081104C" w:rsidRDefault="00616A9C" w:rsidP="00894457">
            <w:pP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 xml:space="preserve">มากกว่า </w:t>
            </w:r>
            <w:r w:rsidRPr="0081104C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14:paraId="1B9ABFC2" w14:textId="77777777" w:rsidR="00616A9C" w:rsidRPr="0081104C" w:rsidRDefault="00616A9C" w:rsidP="00894457">
            <w:pPr>
              <w:ind w:left="-149" w:right="-108"/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14:paraId="1B9ABFC3" w14:textId="77777777" w:rsidR="00616A9C" w:rsidRPr="0081104C" w:rsidRDefault="00616A9C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14:paraId="1B9ABFC4" w14:textId="77777777" w:rsidR="00616A9C" w:rsidRPr="0081104C" w:rsidRDefault="00616A9C" w:rsidP="0089445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14:paraId="1B9ABFC5" w14:textId="77777777" w:rsidR="00616A9C" w:rsidRPr="0081104C" w:rsidRDefault="00616A9C" w:rsidP="00894457">
            <w:pP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16A9C" w:rsidRPr="0081104C" w14:paraId="1B9ABFCE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C7" w14:textId="77777777" w:rsidR="00616A9C" w:rsidRPr="0081104C" w:rsidRDefault="00616A9C" w:rsidP="00894457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14:paraId="1B9ABFC8" w14:textId="77777777" w:rsidR="00616A9C" w:rsidRPr="0081104C" w:rsidRDefault="00956DE6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t>1</w:t>
            </w:r>
            <w:r w:rsidR="00616A9C" w:rsidRPr="0081104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B9ABFC9" w14:textId="77777777" w:rsidR="00616A9C" w:rsidRPr="0081104C" w:rsidRDefault="00616A9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 xml:space="preserve">ถึง </w:t>
            </w:r>
            <w:r w:rsidR="00956DE6" w:rsidRPr="0081104C">
              <w:rPr>
                <w:rFonts w:ascii="Angsana New" w:hAnsi="Angsana New"/>
              </w:rPr>
              <w:t>5</w:t>
            </w:r>
            <w:r w:rsidRPr="0081104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14:paraId="1B9ABFCA" w14:textId="77777777" w:rsidR="00616A9C" w:rsidRPr="0081104C" w:rsidRDefault="00616A9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14:paraId="1B9ABFCB" w14:textId="77777777" w:rsidR="00616A9C" w:rsidRPr="0081104C" w:rsidRDefault="00616A9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14:paraId="1B9ABFCC" w14:textId="77777777" w:rsidR="00616A9C" w:rsidRPr="0081104C" w:rsidRDefault="00616A9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14:paraId="1B9ABFCD" w14:textId="77777777" w:rsidR="00616A9C" w:rsidRPr="0081104C" w:rsidRDefault="00616A9C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(</w:t>
            </w:r>
            <w:r w:rsidRPr="0081104C">
              <w:rPr>
                <w:rFonts w:ascii="Angsana New" w:hAnsi="Angsana New"/>
                <w:cs/>
              </w:rPr>
              <w:t>ร้อยละต่อปี</w:t>
            </w:r>
            <w:r w:rsidRPr="0081104C">
              <w:rPr>
                <w:rFonts w:ascii="Angsana New" w:hAnsi="Angsana New"/>
              </w:rPr>
              <w:t>)</w:t>
            </w:r>
          </w:p>
        </w:tc>
      </w:tr>
      <w:tr w:rsidR="00211F14" w:rsidRPr="0081104C" w14:paraId="1B9ABFD6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CF" w14:textId="77777777" w:rsidR="00211F14" w:rsidRPr="0081104C" w:rsidRDefault="00211F14" w:rsidP="0089445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81104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14:paraId="1B9ABFD0" w14:textId="77777777" w:rsidR="00211F14" w:rsidRPr="0081104C" w:rsidRDefault="00211F14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9ABFD1" w14:textId="77777777" w:rsidR="00211F14" w:rsidRPr="0081104C" w:rsidRDefault="00211F14" w:rsidP="00894457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D2" w14:textId="77777777" w:rsidR="00211F14" w:rsidRPr="0081104C" w:rsidRDefault="00211F14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D3" w14:textId="77777777" w:rsidR="00211F14" w:rsidRPr="0081104C" w:rsidRDefault="00211F14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BFD4" w14:textId="77777777" w:rsidR="00211F14" w:rsidRPr="0081104C" w:rsidRDefault="00211F14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BFD5" w14:textId="77777777" w:rsidR="00211F14" w:rsidRPr="0081104C" w:rsidRDefault="00211F14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211F14" w:rsidRPr="0081104C" w14:paraId="1B9ABFDE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D7" w14:textId="77777777" w:rsidR="00211F14" w:rsidRPr="0081104C" w:rsidRDefault="00211F14" w:rsidP="00894457">
            <w:pPr>
              <w:ind w:left="162" w:right="-228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14:paraId="1B9ABFD8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9ABFD9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DA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175</w:t>
            </w:r>
          </w:p>
        </w:tc>
        <w:tc>
          <w:tcPr>
            <w:tcW w:w="1081" w:type="dxa"/>
            <w:vAlign w:val="bottom"/>
          </w:tcPr>
          <w:p w14:paraId="1B9ABFDB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7</w:t>
            </w:r>
          </w:p>
        </w:tc>
        <w:tc>
          <w:tcPr>
            <w:tcW w:w="1081" w:type="dxa"/>
            <w:vAlign w:val="bottom"/>
          </w:tcPr>
          <w:p w14:paraId="1B9ABFDC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182</w:t>
            </w:r>
          </w:p>
        </w:tc>
        <w:tc>
          <w:tcPr>
            <w:tcW w:w="1183" w:type="dxa"/>
            <w:vAlign w:val="bottom"/>
          </w:tcPr>
          <w:p w14:paraId="1B9ABFDD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10</w:t>
            </w:r>
            <w:r w:rsidRPr="0081104C">
              <w:rPr>
                <w:rFonts w:ascii="Angsana New" w:hAnsi="Angsana New"/>
                <w:cs/>
              </w:rPr>
              <w:t xml:space="preserve"> </w:t>
            </w:r>
            <w:r w:rsidRPr="0081104C">
              <w:rPr>
                <w:rFonts w:ascii="Angsana New" w:hAnsi="Angsana New"/>
              </w:rPr>
              <w:t>-</w:t>
            </w:r>
            <w:r w:rsidRPr="0081104C">
              <w:rPr>
                <w:rFonts w:ascii="Angsana New" w:hAnsi="Angsana New"/>
                <w:cs/>
              </w:rPr>
              <w:t xml:space="preserve"> </w:t>
            </w:r>
            <w:r w:rsidRPr="0081104C">
              <w:rPr>
                <w:rFonts w:ascii="Angsana New" w:hAnsi="Angsana New"/>
              </w:rPr>
              <w:t>1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30</w:t>
            </w:r>
          </w:p>
        </w:tc>
      </w:tr>
      <w:tr w:rsidR="00211F14" w:rsidRPr="0081104C" w14:paraId="1B9ABFE6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DF" w14:textId="77777777" w:rsidR="00211F14" w:rsidRPr="0081104C" w:rsidRDefault="00211F14" w:rsidP="00894457">
            <w:pPr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14:paraId="1B9ABFE0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14:paraId="1B9ABFE1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E2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E3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843</w:t>
            </w:r>
          </w:p>
        </w:tc>
        <w:tc>
          <w:tcPr>
            <w:tcW w:w="1081" w:type="dxa"/>
            <w:vAlign w:val="bottom"/>
          </w:tcPr>
          <w:p w14:paraId="1B9ABFE4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929</w:t>
            </w:r>
          </w:p>
        </w:tc>
        <w:tc>
          <w:tcPr>
            <w:tcW w:w="1183" w:type="dxa"/>
            <w:vAlign w:val="bottom"/>
          </w:tcPr>
          <w:p w14:paraId="1B9ABFE5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5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00</w:t>
            </w:r>
          </w:p>
        </w:tc>
      </w:tr>
      <w:tr w:rsidR="00211F14" w:rsidRPr="0081104C" w14:paraId="1B9ABFEE" w14:textId="77777777" w:rsidTr="002206A9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E7" w14:textId="77777777" w:rsidR="00211F14" w:rsidRPr="0081104C" w:rsidRDefault="00211F14" w:rsidP="00894457">
            <w:pPr>
              <w:ind w:left="162" w:hanging="162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78" w:type="dxa"/>
            <w:vAlign w:val="bottom"/>
          </w:tcPr>
          <w:p w14:paraId="1B9ABFE8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1B9ABFE9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EA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EB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EC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</w:t>
            </w:r>
          </w:p>
        </w:tc>
        <w:tc>
          <w:tcPr>
            <w:tcW w:w="1183" w:type="dxa"/>
            <w:vAlign w:val="bottom"/>
          </w:tcPr>
          <w:p w14:paraId="1B9ABFED" w14:textId="77777777" w:rsidR="00211F14" w:rsidRPr="0081104C" w:rsidRDefault="00211F14" w:rsidP="00894457">
            <w:pP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t>3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00</w:t>
            </w:r>
          </w:p>
        </w:tc>
      </w:tr>
      <w:tr w:rsidR="00211F14" w:rsidRPr="0081104C" w14:paraId="1B9ABFF6" w14:textId="77777777" w:rsidTr="002206A9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EF" w14:textId="77777777" w:rsidR="00211F14" w:rsidRPr="0081104C" w:rsidRDefault="00211F14" w:rsidP="00894457">
            <w:pPr>
              <w:ind w:left="162" w:hanging="162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8" w:type="dxa"/>
            <w:vAlign w:val="bottom"/>
          </w:tcPr>
          <w:p w14:paraId="1B9ABFF0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15</w:t>
            </w:r>
          </w:p>
        </w:tc>
        <w:tc>
          <w:tcPr>
            <w:tcW w:w="1080" w:type="dxa"/>
            <w:vAlign w:val="bottom"/>
          </w:tcPr>
          <w:p w14:paraId="1B9ABFF1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F2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F3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F4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15</w:t>
            </w:r>
          </w:p>
        </w:tc>
        <w:tc>
          <w:tcPr>
            <w:tcW w:w="1183" w:type="dxa"/>
            <w:vAlign w:val="bottom"/>
          </w:tcPr>
          <w:p w14:paraId="1B9ABFF5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80</w:t>
            </w:r>
            <w:r w:rsidRPr="0081104C">
              <w:rPr>
                <w:rFonts w:ascii="Angsana New" w:hAnsi="Angsana New"/>
                <w:cs/>
              </w:rPr>
              <w:t xml:space="preserve"> </w:t>
            </w:r>
            <w:r w:rsidRPr="0081104C">
              <w:rPr>
                <w:rFonts w:ascii="Angsana New" w:hAnsi="Angsana New"/>
              </w:rPr>
              <w:t>-</w:t>
            </w:r>
            <w:r w:rsidRPr="0081104C">
              <w:rPr>
                <w:rFonts w:ascii="Angsana New" w:hAnsi="Angsana New"/>
                <w:cs/>
              </w:rPr>
              <w:t xml:space="preserve"> </w:t>
            </w:r>
            <w:r w:rsidRPr="0081104C">
              <w:rPr>
                <w:rFonts w:ascii="Angsana New" w:hAnsi="Angsana New"/>
              </w:rPr>
              <w:t>1</w:t>
            </w:r>
            <w:r w:rsidRPr="0081104C">
              <w:rPr>
                <w:rFonts w:ascii="Angsana New" w:hAnsi="Angsana New"/>
                <w:cs/>
              </w:rPr>
              <w:t>.</w:t>
            </w:r>
            <w:r w:rsidR="004649BB" w:rsidRPr="0081104C">
              <w:rPr>
                <w:rFonts w:ascii="Angsana New" w:hAnsi="Angsana New"/>
              </w:rPr>
              <w:t>69</w:t>
            </w:r>
          </w:p>
        </w:tc>
      </w:tr>
      <w:tr w:rsidR="00211F14" w:rsidRPr="0081104C" w14:paraId="1B9ABFFE" w14:textId="77777777" w:rsidTr="002206A9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F7" w14:textId="77777777" w:rsidR="00211F14" w:rsidRPr="0081104C" w:rsidRDefault="00211F14" w:rsidP="00894457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9ABFF8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102</w:t>
            </w:r>
          </w:p>
        </w:tc>
        <w:tc>
          <w:tcPr>
            <w:tcW w:w="1080" w:type="dxa"/>
            <w:vAlign w:val="bottom"/>
          </w:tcPr>
          <w:p w14:paraId="1B9ABFF9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BFFA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175</w:t>
            </w:r>
          </w:p>
        </w:tc>
        <w:tc>
          <w:tcPr>
            <w:tcW w:w="1081" w:type="dxa"/>
            <w:vAlign w:val="bottom"/>
          </w:tcPr>
          <w:p w14:paraId="1B9ABFFB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850</w:t>
            </w:r>
          </w:p>
        </w:tc>
        <w:tc>
          <w:tcPr>
            <w:tcW w:w="1081" w:type="dxa"/>
            <w:vAlign w:val="bottom"/>
          </w:tcPr>
          <w:p w14:paraId="1B9ABFFC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1,127</w:t>
            </w:r>
          </w:p>
        </w:tc>
        <w:tc>
          <w:tcPr>
            <w:tcW w:w="1183" w:type="dxa"/>
            <w:vAlign w:val="bottom"/>
          </w:tcPr>
          <w:p w14:paraId="1B9ABFFD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211F14" w:rsidRPr="0081104C" w14:paraId="1B9AC006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BFFF" w14:textId="77777777" w:rsidR="00211F14" w:rsidRPr="0081104C" w:rsidRDefault="00211F14" w:rsidP="0089445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1104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14:paraId="1B9AC000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9AC001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C002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C003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C004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C005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211F14" w:rsidRPr="0081104C" w14:paraId="1B9AC00E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C007" w14:textId="326FA8E2" w:rsidR="00211F14" w:rsidRPr="0081104C" w:rsidRDefault="002206A9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="00211F14" w:rsidRPr="0081104C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vAlign w:val="bottom"/>
          </w:tcPr>
          <w:p w14:paraId="1B9AC008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401</w:t>
            </w:r>
          </w:p>
        </w:tc>
        <w:tc>
          <w:tcPr>
            <w:tcW w:w="1080" w:type="dxa"/>
            <w:vAlign w:val="bottom"/>
          </w:tcPr>
          <w:p w14:paraId="1B9AC009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0A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0B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0C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401</w:t>
            </w:r>
          </w:p>
        </w:tc>
        <w:tc>
          <w:tcPr>
            <w:tcW w:w="1183" w:type="dxa"/>
            <w:vAlign w:val="bottom"/>
          </w:tcPr>
          <w:p w14:paraId="1B9AC00D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85</w:t>
            </w:r>
            <w:r w:rsidRPr="0081104C">
              <w:rPr>
                <w:rFonts w:ascii="Angsana New" w:hAnsi="Angsana New"/>
                <w:cs/>
              </w:rPr>
              <w:t xml:space="preserve"> </w:t>
            </w:r>
            <w:r w:rsidRPr="0081104C">
              <w:rPr>
                <w:rFonts w:ascii="Angsana New" w:hAnsi="Angsana New"/>
              </w:rPr>
              <w:t>-</w:t>
            </w:r>
            <w:r w:rsidRPr="0081104C">
              <w:rPr>
                <w:rFonts w:ascii="Angsana New" w:hAnsi="Angsana New"/>
                <w:cs/>
              </w:rPr>
              <w:t xml:space="preserve"> </w:t>
            </w:r>
            <w:r w:rsidRPr="0081104C">
              <w:rPr>
                <w:rFonts w:ascii="Angsana New" w:hAnsi="Angsana New"/>
              </w:rPr>
              <w:t>2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90</w:t>
            </w:r>
          </w:p>
        </w:tc>
      </w:tr>
      <w:tr w:rsidR="00211F14" w:rsidRPr="0081104C" w14:paraId="1B9AC016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C00F" w14:textId="77777777" w:rsidR="00211F14" w:rsidRPr="0081104C" w:rsidRDefault="00211F14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14:paraId="1B9AC010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9AC011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12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13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</w:t>
            </w:r>
            <w:r w:rsidRPr="0081104C">
              <w:rPr>
                <w:rFonts w:ascii="Angsana New" w:hAnsi="Angsana New"/>
                <w:cs/>
              </w:rPr>
              <w:t>,</w:t>
            </w:r>
            <w:r w:rsidRPr="0081104C">
              <w:rPr>
                <w:rFonts w:ascii="Angsana New" w:hAnsi="Angsana New"/>
              </w:rPr>
              <w:t>908</w:t>
            </w:r>
          </w:p>
        </w:tc>
        <w:tc>
          <w:tcPr>
            <w:tcW w:w="1081" w:type="dxa"/>
            <w:vAlign w:val="bottom"/>
          </w:tcPr>
          <w:p w14:paraId="1B9AC014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</w:t>
            </w:r>
            <w:r w:rsidRPr="0081104C">
              <w:rPr>
                <w:rFonts w:ascii="Angsana New" w:hAnsi="Angsana New"/>
                <w:cs/>
              </w:rPr>
              <w:t>,</w:t>
            </w:r>
            <w:r w:rsidRPr="0081104C">
              <w:rPr>
                <w:rFonts w:ascii="Angsana New" w:hAnsi="Angsana New"/>
              </w:rPr>
              <w:t>908</w:t>
            </w:r>
          </w:p>
        </w:tc>
        <w:tc>
          <w:tcPr>
            <w:tcW w:w="1183" w:type="dxa"/>
            <w:vAlign w:val="bottom"/>
          </w:tcPr>
          <w:p w14:paraId="1B9AC015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</w:tr>
      <w:tr w:rsidR="00211F14" w:rsidRPr="0081104C" w14:paraId="1B9AC01E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C017" w14:textId="77777777" w:rsidR="00211F14" w:rsidRPr="0081104C" w:rsidRDefault="00211F14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vAlign w:val="bottom"/>
          </w:tcPr>
          <w:p w14:paraId="1B9AC018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136</w:t>
            </w:r>
          </w:p>
        </w:tc>
        <w:tc>
          <w:tcPr>
            <w:tcW w:w="1080" w:type="dxa"/>
            <w:vAlign w:val="bottom"/>
          </w:tcPr>
          <w:p w14:paraId="1B9AC019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159</w:t>
            </w:r>
          </w:p>
        </w:tc>
        <w:tc>
          <w:tcPr>
            <w:tcW w:w="1081" w:type="dxa"/>
            <w:vAlign w:val="bottom"/>
          </w:tcPr>
          <w:p w14:paraId="1B9AC01A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1B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1C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295</w:t>
            </w:r>
          </w:p>
        </w:tc>
        <w:tc>
          <w:tcPr>
            <w:tcW w:w="1183" w:type="dxa"/>
            <w:vAlign w:val="bottom"/>
          </w:tcPr>
          <w:p w14:paraId="1B9AC01D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 xml:space="preserve">67 </w:t>
            </w:r>
            <w:r w:rsidRPr="0081104C">
              <w:rPr>
                <w:rFonts w:ascii="Angsana New" w:hAnsi="Angsana New"/>
                <w:cs/>
              </w:rPr>
              <w:t>-</w:t>
            </w:r>
            <w:r w:rsidRPr="0081104C">
              <w:rPr>
                <w:rFonts w:ascii="Angsana New" w:hAnsi="Angsana New"/>
              </w:rPr>
              <w:t xml:space="preserve"> 8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16</w:t>
            </w:r>
          </w:p>
        </w:tc>
      </w:tr>
      <w:tr w:rsidR="00211F14" w:rsidRPr="0081104C" w14:paraId="1B9AC026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C01F" w14:textId="77777777" w:rsidR="00211F14" w:rsidRPr="0081104C" w:rsidRDefault="00211F14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  <w:vAlign w:val="bottom"/>
          </w:tcPr>
          <w:p w14:paraId="1B9AC020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  <w:vAlign w:val="bottom"/>
          </w:tcPr>
          <w:p w14:paraId="1B9AC021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15</w:t>
            </w:r>
          </w:p>
        </w:tc>
        <w:tc>
          <w:tcPr>
            <w:tcW w:w="1081" w:type="dxa"/>
            <w:vAlign w:val="bottom"/>
          </w:tcPr>
          <w:p w14:paraId="1B9AC022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23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24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38</w:t>
            </w:r>
          </w:p>
        </w:tc>
        <w:tc>
          <w:tcPr>
            <w:tcW w:w="1183" w:type="dxa"/>
            <w:vAlign w:val="bottom"/>
          </w:tcPr>
          <w:p w14:paraId="1B9AC025" w14:textId="77777777" w:rsidR="00211F14" w:rsidRPr="0081104C" w:rsidRDefault="00211F14" w:rsidP="00894457">
            <w:pPr>
              <w:ind w:left="-95" w:right="-108"/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BIBOR+2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625</w:t>
            </w:r>
          </w:p>
        </w:tc>
      </w:tr>
      <w:tr w:rsidR="00211F14" w:rsidRPr="0081104C" w14:paraId="1B9AC02E" w14:textId="77777777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14:paraId="1B9AC027" w14:textId="77777777" w:rsidR="00211F14" w:rsidRPr="0081104C" w:rsidRDefault="00211F14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9AC028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560</w:t>
            </w:r>
          </w:p>
        </w:tc>
        <w:tc>
          <w:tcPr>
            <w:tcW w:w="1080" w:type="dxa"/>
            <w:vAlign w:val="bottom"/>
          </w:tcPr>
          <w:p w14:paraId="1B9AC029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174</w:t>
            </w:r>
          </w:p>
        </w:tc>
        <w:tc>
          <w:tcPr>
            <w:tcW w:w="1081" w:type="dxa"/>
            <w:vAlign w:val="bottom"/>
          </w:tcPr>
          <w:p w14:paraId="1B9AC02A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C02B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1,908</w:t>
            </w:r>
          </w:p>
        </w:tc>
        <w:tc>
          <w:tcPr>
            <w:tcW w:w="1081" w:type="dxa"/>
            <w:vAlign w:val="bottom"/>
          </w:tcPr>
          <w:p w14:paraId="1B9AC02C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</w:t>
            </w:r>
            <w:r w:rsidRPr="0081104C">
              <w:rPr>
                <w:rFonts w:ascii="Angsana New" w:hAnsi="Angsana New"/>
                <w:cs/>
              </w:rPr>
              <w:t>,</w:t>
            </w:r>
            <w:r w:rsidRPr="0081104C">
              <w:rPr>
                <w:rFonts w:ascii="Angsana New" w:hAnsi="Angsana New"/>
              </w:rPr>
              <w:t>642</w:t>
            </w:r>
          </w:p>
        </w:tc>
        <w:tc>
          <w:tcPr>
            <w:tcW w:w="1183" w:type="dxa"/>
            <w:vAlign w:val="bottom"/>
          </w:tcPr>
          <w:p w14:paraId="1B9AC02D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</w:tbl>
    <w:p w14:paraId="1B9AC02F" w14:textId="77777777" w:rsidR="007C4B29" w:rsidRPr="0081104C" w:rsidRDefault="007C4B29" w:rsidP="00894457">
      <w:pPr>
        <w:rPr>
          <w:rFonts w:ascii="Angsana New" w:hAnsi="Angsana New"/>
        </w:rPr>
      </w:pPr>
      <w:r w:rsidRPr="0081104C">
        <w:rPr>
          <w:rFonts w:ascii="Angsana New" w:hAnsi="Angsana New"/>
        </w:rPr>
        <w:br w:type="page"/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14"/>
        <w:gridCol w:w="1078"/>
        <w:gridCol w:w="1080"/>
        <w:gridCol w:w="1081"/>
        <w:gridCol w:w="1081"/>
        <w:gridCol w:w="1081"/>
        <w:gridCol w:w="1183"/>
      </w:tblGrid>
      <w:tr w:rsidR="00211F14" w:rsidRPr="0081104C" w14:paraId="1B9AC031" w14:textId="77777777" w:rsidTr="00A85093">
        <w:trPr>
          <w:cantSplit/>
          <w:tblHeader/>
        </w:trPr>
        <w:tc>
          <w:tcPr>
            <w:tcW w:w="9398" w:type="dxa"/>
            <w:gridSpan w:val="7"/>
            <w:vAlign w:val="bottom"/>
          </w:tcPr>
          <w:p w14:paraId="1B9AC030" w14:textId="77777777" w:rsidR="00211F14" w:rsidRPr="0081104C" w:rsidRDefault="00211F14" w:rsidP="00894457">
            <w:pPr>
              <w:spacing w:before="120"/>
              <w:jc w:val="right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lastRenderedPageBreak/>
              <w:br w:type="page"/>
            </w:r>
            <w:r w:rsidRPr="0081104C">
              <w:rPr>
                <w:rFonts w:ascii="Angsana New" w:hAnsi="Angsana New"/>
                <w:b/>
                <w:bCs/>
                <w:i/>
                <w:iCs/>
              </w:rPr>
              <w:tab/>
            </w:r>
            <w:r w:rsidRPr="0081104C">
              <w:rPr>
                <w:rFonts w:ascii="Angsana New" w:hAnsi="Angsana New"/>
              </w:rPr>
              <w:tab/>
            </w:r>
            <w:r w:rsidRPr="0081104C">
              <w:rPr>
                <w:rFonts w:ascii="Angsana New" w:hAnsi="Angsana New"/>
              </w:rPr>
              <w:tab/>
              <w:t>(</w:t>
            </w:r>
            <w:r w:rsidRPr="0081104C">
              <w:rPr>
                <w:rFonts w:ascii="Angsana New" w:hAnsi="Angsana New"/>
                <w:cs/>
              </w:rPr>
              <w:t>หน่วย</w:t>
            </w:r>
            <w:r w:rsidRPr="0081104C">
              <w:rPr>
                <w:rFonts w:ascii="Angsana New" w:hAnsi="Angsana New"/>
              </w:rPr>
              <w:t xml:space="preserve">: </w:t>
            </w:r>
            <w:r w:rsidRPr="0081104C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211F14" w:rsidRPr="0081104C" w14:paraId="1B9AC034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C032" w14:textId="77777777" w:rsidR="00211F14" w:rsidRPr="0081104C" w:rsidRDefault="00211F14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14:paraId="1B9AC033" w14:textId="77777777" w:rsidR="00211F14" w:rsidRPr="0081104C" w:rsidRDefault="00211F14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 xml:space="preserve">ณ วันที่ </w:t>
            </w:r>
            <w:r w:rsidRPr="0081104C">
              <w:rPr>
                <w:rFonts w:ascii="Angsana New" w:hAnsi="Angsana New"/>
              </w:rPr>
              <w:t xml:space="preserve">31 </w:t>
            </w:r>
            <w:r w:rsidRPr="0081104C">
              <w:rPr>
                <w:rFonts w:ascii="Angsana New" w:hAnsi="Angsana New"/>
                <w:cs/>
              </w:rPr>
              <w:t xml:space="preserve">ธันวาคม </w:t>
            </w:r>
            <w:r w:rsidRPr="0081104C">
              <w:rPr>
                <w:rFonts w:ascii="Angsana New" w:hAnsi="Angsana New"/>
              </w:rPr>
              <w:t>2562</w:t>
            </w:r>
          </w:p>
        </w:tc>
      </w:tr>
      <w:tr w:rsidR="00211F14" w:rsidRPr="0081104C" w14:paraId="1B9AC037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C035" w14:textId="77777777" w:rsidR="00211F14" w:rsidRPr="0081104C" w:rsidRDefault="00211F14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14:paraId="1B9AC036" w14:textId="77777777" w:rsidR="00211F14" w:rsidRPr="0081104C" w:rsidRDefault="00211F14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11F14" w:rsidRPr="0081104C" w14:paraId="1B9AC03E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C038" w14:textId="77777777" w:rsidR="00211F14" w:rsidRPr="0081104C" w:rsidRDefault="00211F14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2"/>
            <w:vAlign w:val="bottom"/>
          </w:tcPr>
          <w:p w14:paraId="1B9AC039" w14:textId="77777777" w:rsidR="00211F14" w:rsidRPr="0081104C" w:rsidRDefault="00211F14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14:paraId="1B9AC03A" w14:textId="77777777" w:rsidR="00211F14" w:rsidRPr="0081104C" w:rsidRDefault="00211F14" w:rsidP="00894457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14:paraId="1B9AC03B" w14:textId="77777777" w:rsidR="00211F14" w:rsidRPr="0081104C" w:rsidRDefault="00211F14" w:rsidP="00894457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C03C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C03D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211F14" w:rsidRPr="0081104C" w14:paraId="1B9AC046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C03F" w14:textId="77777777" w:rsidR="00211F14" w:rsidRPr="0081104C" w:rsidRDefault="00211F14" w:rsidP="00894457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9AC040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14:paraId="1B9AC041" w14:textId="77777777" w:rsidR="00211F14" w:rsidRPr="0081104C" w:rsidRDefault="00211F14" w:rsidP="00894457">
            <w:pP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 xml:space="preserve">มากกว่า </w:t>
            </w:r>
            <w:r w:rsidRPr="0081104C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14:paraId="1B9AC042" w14:textId="77777777" w:rsidR="00211F14" w:rsidRPr="0081104C" w:rsidRDefault="00211F14" w:rsidP="00894457">
            <w:pPr>
              <w:ind w:left="-59" w:right="-91"/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14:paraId="1B9AC043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14:paraId="1B9AC044" w14:textId="77777777" w:rsidR="00211F14" w:rsidRPr="0081104C" w:rsidRDefault="00211F14" w:rsidP="0089445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14:paraId="1B9AC045" w14:textId="77777777" w:rsidR="00211F14" w:rsidRPr="0081104C" w:rsidRDefault="00211F14" w:rsidP="00894457">
            <w:pP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211F14" w:rsidRPr="0081104C" w14:paraId="1B9AC04E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C047" w14:textId="77777777" w:rsidR="00211F14" w:rsidRPr="0081104C" w:rsidRDefault="00211F14" w:rsidP="00894457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14:paraId="1B9AC048" w14:textId="77777777" w:rsidR="00211F14" w:rsidRPr="0081104C" w:rsidRDefault="00211F14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</w:rPr>
              <w:t>1</w:t>
            </w:r>
            <w:r w:rsidRPr="0081104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B9AC049" w14:textId="77777777" w:rsidR="00211F14" w:rsidRPr="0081104C" w:rsidRDefault="00211F14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 xml:space="preserve">ถึง </w:t>
            </w:r>
            <w:r w:rsidRPr="0081104C">
              <w:rPr>
                <w:rFonts w:ascii="Angsana New" w:hAnsi="Angsana New"/>
              </w:rPr>
              <w:t>5</w:t>
            </w:r>
            <w:r w:rsidRPr="0081104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14:paraId="1B9AC04A" w14:textId="77777777" w:rsidR="00211F14" w:rsidRPr="0081104C" w:rsidRDefault="00211F14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14:paraId="1B9AC04B" w14:textId="77777777" w:rsidR="00211F14" w:rsidRPr="0081104C" w:rsidRDefault="00211F14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14:paraId="1B9AC04C" w14:textId="77777777" w:rsidR="00211F14" w:rsidRPr="0081104C" w:rsidRDefault="00211F14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14:paraId="1B9AC04D" w14:textId="77777777" w:rsidR="00211F14" w:rsidRPr="0081104C" w:rsidRDefault="00211F14" w:rsidP="0089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(</w:t>
            </w:r>
            <w:r w:rsidRPr="0081104C">
              <w:rPr>
                <w:rFonts w:ascii="Angsana New" w:hAnsi="Angsana New"/>
                <w:cs/>
              </w:rPr>
              <w:t>ร้อยละต่อปี</w:t>
            </w:r>
            <w:r w:rsidRPr="0081104C">
              <w:rPr>
                <w:rFonts w:ascii="Angsana New" w:hAnsi="Angsana New"/>
              </w:rPr>
              <w:t>)</w:t>
            </w:r>
          </w:p>
        </w:tc>
      </w:tr>
      <w:tr w:rsidR="00211F14" w:rsidRPr="0081104C" w14:paraId="1B9AC056" w14:textId="77777777" w:rsidTr="00FC3AA3">
        <w:trPr>
          <w:cantSplit/>
          <w:tblHeader/>
        </w:trPr>
        <w:tc>
          <w:tcPr>
            <w:tcW w:w="2814" w:type="dxa"/>
            <w:vAlign w:val="bottom"/>
          </w:tcPr>
          <w:p w14:paraId="1B9AC04F" w14:textId="77777777" w:rsidR="00211F14" w:rsidRPr="0081104C" w:rsidRDefault="00211F14" w:rsidP="0089445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1104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14:paraId="1B9AC050" w14:textId="77777777" w:rsidR="00211F14" w:rsidRPr="0081104C" w:rsidRDefault="00211F14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9AC051" w14:textId="77777777" w:rsidR="00211F14" w:rsidRPr="0081104C" w:rsidRDefault="00211F14" w:rsidP="00894457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C052" w14:textId="77777777" w:rsidR="00211F14" w:rsidRPr="0081104C" w:rsidRDefault="00211F14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C053" w14:textId="77777777" w:rsidR="00211F14" w:rsidRPr="0081104C" w:rsidRDefault="00211F14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C054" w14:textId="77777777" w:rsidR="00211F14" w:rsidRPr="0081104C" w:rsidRDefault="00211F14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C055" w14:textId="77777777" w:rsidR="00211F14" w:rsidRPr="0081104C" w:rsidRDefault="00211F14" w:rsidP="0089445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211F14" w:rsidRPr="0081104C" w14:paraId="1B9AC05E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C057" w14:textId="77777777" w:rsidR="00211F14" w:rsidRPr="0081104C" w:rsidRDefault="00211F14" w:rsidP="00894457">
            <w:pPr>
              <w:ind w:left="162" w:right="-228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14:paraId="1B9AC058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9AC059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C05A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98</w:t>
            </w:r>
          </w:p>
        </w:tc>
        <w:tc>
          <w:tcPr>
            <w:tcW w:w="1081" w:type="dxa"/>
            <w:vAlign w:val="bottom"/>
          </w:tcPr>
          <w:p w14:paraId="1B9AC05B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3</w:t>
            </w:r>
          </w:p>
        </w:tc>
        <w:tc>
          <w:tcPr>
            <w:tcW w:w="1081" w:type="dxa"/>
            <w:vAlign w:val="bottom"/>
          </w:tcPr>
          <w:p w14:paraId="1B9AC05C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101</w:t>
            </w:r>
          </w:p>
        </w:tc>
        <w:tc>
          <w:tcPr>
            <w:tcW w:w="1183" w:type="dxa"/>
            <w:vAlign w:val="bottom"/>
          </w:tcPr>
          <w:p w14:paraId="1B9AC05D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0.10 - 1.30</w:t>
            </w:r>
          </w:p>
        </w:tc>
      </w:tr>
      <w:tr w:rsidR="00211F14" w:rsidRPr="0081104C" w14:paraId="1B9AC066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C05F" w14:textId="77777777" w:rsidR="00211F14" w:rsidRPr="0081104C" w:rsidRDefault="00211F14" w:rsidP="00894457">
            <w:pPr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14:paraId="1B9AC060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14:paraId="1B9AC061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C062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C063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842</w:t>
            </w:r>
          </w:p>
        </w:tc>
        <w:tc>
          <w:tcPr>
            <w:tcW w:w="1081" w:type="dxa"/>
            <w:vAlign w:val="bottom"/>
          </w:tcPr>
          <w:p w14:paraId="1B9AC064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928</w:t>
            </w:r>
          </w:p>
        </w:tc>
        <w:tc>
          <w:tcPr>
            <w:tcW w:w="1183" w:type="dxa"/>
            <w:vAlign w:val="bottom"/>
          </w:tcPr>
          <w:p w14:paraId="1B9AC065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5.00</w:t>
            </w:r>
          </w:p>
        </w:tc>
      </w:tr>
      <w:tr w:rsidR="00211F14" w:rsidRPr="0081104C" w14:paraId="1B9AC06E" w14:textId="77777777" w:rsidTr="00D92895">
        <w:trPr>
          <w:cantSplit/>
          <w:tblHeader/>
        </w:trPr>
        <w:tc>
          <w:tcPr>
            <w:tcW w:w="2814" w:type="dxa"/>
            <w:vAlign w:val="bottom"/>
          </w:tcPr>
          <w:p w14:paraId="1B9AC067" w14:textId="77777777" w:rsidR="00211F14" w:rsidRPr="0081104C" w:rsidRDefault="00211F14" w:rsidP="00894457">
            <w:pPr>
              <w:ind w:left="162" w:hanging="162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78" w:type="dxa"/>
            <w:vAlign w:val="bottom"/>
          </w:tcPr>
          <w:p w14:paraId="1B9AC068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1B9AC069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C06A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C06B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C06C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7</w:t>
            </w:r>
          </w:p>
        </w:tc>
        <w:tc>
          <w:tcPr>
            <w:tcW w:w="1183" w:type="dxa"/>
            <w:vAlign w:val="bottom"/>
          </w:tcPr>
          <w:p w14:paraId="1B9AC06D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4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00</w:t>
            </w:r>
          </w:p>
        </w:tc>
      </w:tr>
      <w:tr w:rsidR="00211F14" w:rsidRPr="0081104C" w14:paraId="1B9AC076" w14:textId="77777777" w:rsidTr="00FC3AA3">
        <w:trPr>
          <w:cantSplit/>
          <w:tblHeader/>
        </w:trPr>
        <w:tc>
          <w:tcPr>
            <w:tcW w:w="2814" w:type="dxa"/>
            <w:vAlign w:val="bottom"/>
          </w:tcPr>
          <w:p w14:paraId="1B9AC06F" w14:textId="77777777" w:rsidR="00211F14" w:rsidRPr="0081104C" w:rsidRDefault="00211F14" w:rsidP="00894457">
            <w:pPr>
              <w:ind w:left="162" w:hanging="162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8" w:type="dxa"/>
            <w:vAlign w:val="bottom"/>
          </w:tcPr>
          <w:p w14:paraId="1B9AC070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15</w:t>
            </w:r>
          </w:p>
        </w:tc>
        <w:tc>
          <w:tcPr>
            <w:tcW w:w="1080" w:type="dxa"/>
            <w:vAlign w:val="bottom"/>
          </w:tcPr>
          <w:p w14:paraId="1B9AC071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C072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C073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C074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15</w:t>
            </w:r>
          </w:p>
        </w:tc>
        <w:tc>
          <w:tcPr>
            <w:tcW w:w="1183" w:type="dxa"/>
            <w:vAlign w:val="bottom"/>
          </w:tcPr>
          <w:p w14:paraId="1B9AC075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80</w:t>
            </w:r>
            <w:r w:rsidRPr="0081104C">
              <w:rPr>
                <w:rFonts w:ascii="Angsana New" w:hAnsi="Angsana New"/>
                <w:cs/>
              </w:rPr>
              <w:t xml:space="preserve"> - </w:t>
            </w:r>
            <w:r w:rsidRPr="0081104C">
              <w:rPr>
                <w:rFonts w:ascii="Angsana New" w:hAnsi="Angsana New"/>
              </w:rPr>
              <w:t>1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69</w:t>
            </w:r>
          </w:p>
        </w:tc>
      </w:tr>
      <w:tr w:rsidR="00211F14" w:rsidRPr="0081104C" w14:paraId="1B9AC07E" w14:textId="77777777" w:rsidTr="00FC3AA3">
        <w:trPr>
          <w:cantSplit/>
          <w:tblHeader/>
        </w:trPr>
        <w:tc>
          <w:tcPr>
            <w:tcW w:w="2814" w:type="dxa"/>
            <w:vAlign w:val="bottom"/>
          </w:tcPr>
          <w:p w14:paraId="1B9AC077" w14:textId="77777777" w:rsidR="00211F14" w:rsidRPr="0081104C" w:rsidRDefault="00211F14" w:rsidP="00894457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9AC078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108</w:t>
            </w:r>
          </w:p>
        </w:tc>
        <w:tc>
          <w:tcPr>
            <w:tcW w:w="1080" w:type="dxa"/>
            <w:vAlign w:val="bottom"/>
          </w:tcPr>
          <w:p w14:paraId="1B9AC079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B9AC07A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98</w:t>
            </w:r>
          </w:p>
        </w:tc>
        <w:tc>
          <w:tcPr>
            <w:tcW w:w="1081" w:type="dxa"/>
            <w:vAlign w:val="bottom"/>
          </w:tcPr>
          <w:p w14:paraId="1B9AC07B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845</w:t>
            </w:r>
          </w:p>
        </w:tc>
        <w:tc>
          <w:tcPr>
            <w:tcW w:w="1081" w:type="dxa"/>
            <w:vAlign w:val="bottom"/>
          </w:tcPr>
          <w:p w14:paraId="1B9AC07C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1,051</w:t>
            </w:r>
          </w:p>
        </w:tc>
        <w:tc>
          <w:tcPr>
            <w:tcW w:w="1183" w:type="dxa"/>
            <w:vAlign w:val="bottom"/>
          </w:tcPr>
          <w:p w14:paraId="1B9AC07D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211F14" w:rsidRPr="0081104C" w14:paraId="1B9AC086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C07F" w14:textId="77777777" w:rsidR="00211F14" w:rsidRPr="0081104C" w:rsidRDefault="00211F14" w:rsidP="0089445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1104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14:paraId="1B9AC080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9AC081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C082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C083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B9AC084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1B9AC085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</w:p>
        </w:tc>
      </w:tr>
      <w:tr w:rsidR="00211F14" w:rsidRPr="0081104C" w14:paraId="1B9AC08E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C087" w14:textId="77777777" w:rsidR="00211F14" w:rsidRPr="0081104C" w:rsidRDefault="00211F14" w:rsidP="0089445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vAlign w:val="bottom"/>
          </w:tcPr>
          <w:p w14:paraId="1B9AC088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400</w:t>
            </w:r>
          </w:p>
        </w:tc>
        <w:tc>
          <w:tcPr>
            <w:tcW w:w="1080" w:type="dxa"/>
            <w:vAlign w:val="bottom"/>
          </w:tcPr>
          <w:p w14:paraId="1B9AC089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8A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8B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8C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400</w:t>
            </w:r>
          </w:p>
        </w:tc>
        <w:tc>
          <w:tcPr>
            <w:tcW w:w="1183" w:type="dxa"/>
            <w:vAlign w:val="bottom"/>
          </w:tcPr>
          <w:p w14:paraId="1B9AC08D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85</w:t>
            </w:r>
            <w:r w:rsidRPr="0081104C">
              <w:rPr>
                <w:rFonts w:ascii="Angsana New" w:hAnsi="Angsana New"/>
                <w:cs/>
              </w:rPr>
              <w:t xml:space="preserve"> - </w:t>
            </w:r>
            <w:r w:rsidRPr="0081104C">
              <w:rPr>
                <w:rFonts w:ascii="Angsana New" w:hAnsi="Angsana New"/>
              </w:rPr>
              <w:t>2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90</w:t>
            </w:r>
          </w:p>
        </w:tc>
      </w:tr>
      <w:tr w:rsidR="00211F14" w:rsidRPr="0081104C" w14:paraId="1B9AC096" w14:textId="77777777" w:rsidTr="004527B4">
        <w:trPr>
          <w:cantSplit/>
          <w:tblHeader/>
        </w:trPr>
        <w:tc>
          <w:tcPr>
            <w:tcW w:w="2814" w:type="dxa"/>
            <w:vAlign w:val="bottom"/>
          </w:tcPr>
          <w:p w14:paraId="1B9AC08F" w14:textId="77777777" w:rsidR="00211F14" w:rsidRPr="0081104C" w:rsidRDefault="00211F14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14:paraId="1B9AC090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9AC091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92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93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</w:t>
            </w:r>
            <w:r w:rsidRPr="0081104C">
              <w:rPr>
                <w:rFonts w:ascii="Angsana New" w:hAnsi="Angsana New"/>
                <w:cs/>
              </w:rPr>
              <w:t>,</w:t>
            </w:r>
            <w:r w:rsidRPr="0081104C">
              <w:rPr>
                <w:rFonts w:ascii="Angsana New" w:hAnsi="Angsana New"/>
              </w:rPr>
              <w:t>897</w:t>
            </w:r>
          </w:p>
        </w:tc>
        <w:tc>
          <w:tcPr>
            <w:tcW w:w="1081" w:type="dxa"/>
            <w:vAlign w:val="bottom"/>
          </w:tcPr>
          <w:p w14:paraId="1B9AC094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1,897</w:t>
            </w:r>
          </w:p>
        </w:tc>
        <w:tc>
          <w:tcPr>
            <w:tcW w:w="1183" w:type="dxa"/>
            <w:vAlign w:val="bottom"/>
          </w:tcPr>
          <w:p w14:paraId="1B9AC095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-</w:t>
            </w:r>
          </w:p>
        </w:tc>
      </w:tr>
      <w:tr w:rsidR="00211F14" w:rsidRPr="0081104C" w14:paraId="1B9AC09E" w14:textId="77777777" w:rsidTr="00D92895">
        <w:trPr>
          <w:cantSplit/>
          <w:tblHeader/>
        </w:trPr>
        <w:tc>
          <w:tcPr>
            <w:tcW w:w="2814" w:type="dxa"/>
            <w:vAlign w:val="bottom"/>
          </w:tcPr>
          <w:p w14:paraId="1B9AC097" w14:textId="77777777" w:rsidR="00211F14" w:rsidRPr="0081104C" w:rsidRDefault="00211F14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vAlign w:val="bottom"/>
          </w:tcPr>
          <w:p w14:paraId="1B9AC098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136</w:t>
            </w:r>
          </w:p>
        </w:tc>
        <w:tc>
          <w:tcPr>
            <w:tcW w:w="1080" w:type="dxa"/>
            <w:vAlign w:val="bottom"/>
          </w:tcPr>
          <w:p w14:paraId="1B9AC099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159</w:t>
            </w:r>
          </w:p>
        </w:tc>
        <w:tc>
          <w:tcPr>
            <w:tcW w:w="1081" w:type="dxa"/>
            <w:vAlign w:val="bottom"/>
          </w:tcPr>
          <w:p w14:paraId="1B9AC09A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9B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9C" w14:textId="77777777" w:rsidR="00211F14" w:rsidRPr="0081104C" w:rsidRDefault="00211F14" w:rsidP="0089445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295</w:t>
            </w:r>
          </w:p>
        </w:tc>
        <w:tc>
          <w:tcPr>
            <w:tcW w:w="1183" w:type="dxa"/>
            <w:vAlign w:val="bottom"/>
          </w:tcPr>
          <w:p w14:paraId="1B9AC09D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0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67</w:t>
            </w:r>
            <w:r w:rsidRPr="0081104C">
              <w:rPr>
                <w:rFonts w:ascii="Angsana New" w:hAnsi="Angsana New"/>
                <w:cs/>
              </w:rPr>
              <w:t xml:space="preserve"> - </w:t>
            </w:r>
            <w:r w:rsidRPr="0081104C">
              <w:rPr>
                <w:rFonts w:ascii="Angsana New" w:hAnsi="Angsana New"/>
              </w:rPr>
              <w:t>8</w:t>
            </w:r>
            <w:r w:rsidRPr="0081104C">
              <w:rPr>
                <w:rFonts w:ascii="Angsana New" w:hAnsi="Angsana New"/>
                <w:cs/>
              </w:rPr>
              <w:t>.</w:t>
            </w:r>
            <w:r w:rsidRPr="0081104C">
              <w:rPr>
                <w:rFonts w:ascii="Angsana New" w:hAnsi="Angsana New"/>
              </w:rPr>
              <w:t>16</w:t>
            </w:r>
          </w:p>
        </w:tc>
      </w:tr>
      <w:tr w:rsidR="00211F14" w:rsidRPr="0081104C" w14:paraId="1B9AC0A6" w14:textId="77777777" w:rsidTr="00FC3AA3">
        <w:trPr>
          <w:cantSplit/>
          <w:tblHeader/>
        </w:trPr>
        <w:tc>
          <w:tcPr>
            <w:tcW w:w="2814" w:type="dxa"/>
            <w:vAlign w:val="bottom"/>
          </w:tcPr>
          <w:p w14:paraId="1B9AC09F" w14:textId="77777777" w:rsidR="00211F14" w:rsidRPr="0081104C" w:rsidRDefault="00211F14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81104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  <w:vAlign w:val="bottom"/>
          </w:tcPr>
          <w:p w14:paraId="1B9AC0A0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  <w:vAlign w:val="bottom"/>
          </w:tcPr>
          <w:p w14:paraId="1B9AC0A1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15</w:t>
            </w:r>
          </w:p>
        </w:tc>
        <w:tc>
          <w:tcPr>
            <w:tcW w:w="1081" w:type="dxa"/>
            <w:vAlign w:val="bottom"/>
          </w:tcPr>
          <w:p w14:paraId="1B9AC0A2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A3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A4" w14:textId="77777777" w:rsidR="00211F14" w:rsidRPr="0081104C" w:rsidRDefault="00211F14" w:rsidP="008944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38</w:t>
            </w:r>
          </w:p>
        </w:tc>
        <w:tc>
          <w:tcPr>
            <w:tcW w:w="1183" w:type="dxa"/>
            <w:vAlign w:val="bottom"/>
          </w:tcPr>
          <w:p w14:paraId="1B9AC0A5" w14:textId="77777777" w:rsidR="00211F14" w:rsidRPr="0081104C" w:rsidRDefault="00211F14" w:rsidP="00894457">
            <w:pPr>
              <w:ind w:left="-106" w:right="-108"/>
              <w:jc w:val="center"/>
              <w:rPr>
                <w:rFonts w:ascii="Angsana New" w:hAnsi="Angsana New"/>
                <w:lang w:val="en-GB"/>
              </w:rPr>
            </w:pPr>
            <w:r w:rsidRPr="0081104C">
              <w:rPr>
                <w:rFonts w:ascii="Angsana New" w:hAnsi="Angsana New"/>
              </w:rPr>
              <w:t>BIBOR</w:t>
            </w:r>
            <w:r w:rsidRPr="0081104C">
              <w:rPr>
                <w:rFonts w:ascii="Angsana New" w:hAnsi="Angsana New"/>
                <w:cs/>
              </w:rPr>
              <w:t>+</w:t>
            </w:r>
            <w:r w:rsidRPr="0081104C">
              <w:rPr>
                <w:rFonts w:ascii="Angsana New" w:hAnsi="Angsana New"/>
              </w:rPr>
              <w:t>2</w:t>
            </w:r>
            <w:r w:rsidRPr="0081104C">
              <w:rPr>
                <w:rFonts w:ascii="Angsana New" w:hAnsi="Angsana New"/>
                <w:cs/>
                <w:lang w:val="en-GB"/>
              </w:rPr>
              <w:t>.</w:t>
            </w:r>
            <w:r w:rsidRPr="0081104C">
              <w:rPr>
                <w:rFonts w:ascii="Angsana New" w:hAnsi="Angsana New"/>
              </w:rPr>
              <w:t>625</w:t>
            </w:r>
          </w:p>
        </w:tc>
      </w:tr>
      <w:tr w:rsidR="00211F14" w:rsidRPr="0081104C" w14:paraId="1B9AC0AE" w14:textId="77777777" w:rsidTr="00FC3AA3">
        <w:trPr>
          <w:cantSplit/>
          <w:tblHeader/>
        </w:trPr>
        <w:tc>
          <w:tcPr>
            <w:tcW w:w="2814" w:type="dxa"/>
            <w:vAlign w:val="bottom"/>
          </w:tcPr>
          <w:p w14:paraId="1B9AC0A7" w14:textId="77777777" w:rsidR="00211F14" w:rsidRPr="0081104C" w:rsidRDefault="00211F14" w:rsidP="008944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9AC0A8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559</w:t>
            </w:r>
          </w:p>
        </w:tc>
        <w:tc>
          <w:tcPr>
            <w:tcW w:w="1080" w:type="dxa"/>
            <w:vAlign w:val="bottom"/>
          </w:tcPr>
          <w:p w14:paraId="1B9AC0A9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174</w:t>
            </w:r>
          </w:p>
        </w:tc>
        <w:tc>
          <w:tcPr>
            <w:tcW w:w="1081" w:type="dxa"/>
            <w:vAlign w:val="bottom"/>
          </w:tcPr>
          <w:p w14:paraId="1B9AC0AA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1B9AC0AB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1</w:t>
            </w:r>
            <w:r w:rsidRPr="0081104C">
              <w:rPr>
                <w:rFonts w:ascii="Angsana New" w:hAnsi="Angsana New"/>
                <w:cs/>
              </w:rPr>
              <w:t>,</w:t>
            </w:r>
            <w:r w:rsidRPr="0081104C">
              <w:rPr>
                <w:rFonts w:ascii="Angsana New" w:hAnsi="Angsana New"/>
              </w:rPr>
              <w:t>897</w:t>
            </w:r>
          </w:p>
        </w:tc>
        <w:tc>
          <w:tcPr>
            <w:tcW w:w="1081" w:type="dxa"/>
            <w:vAlign w:val="bottom"/>
          </w:tcPr>
          <w:p w14:paraId="1B9AC0AC" w14:textId="77777777" w:rsidR="00211F14" w:rsidRPr="0081104C" w:rsidRDefault="00211F14" w:rsidP="008944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1104C">
              <w:rPr>
                <w:rFonts w:ascii="Angsana New" w:hAnsi="Angsana New"/>
              </w:rPr>
              <w:t>2</w:t>
            </w:r>
            <w:r w:rsidRPr="0081104C">
              <w:rPr>
                <w:rFonts w:ascii="Angsana New" w:hAnsi="Angsana New"/>
                <w:cs/>
              </w:rPr>
              <w:t>,</w:t>
            </w:r>
            <w:r w:rsidRPr="0081104C">
              <w:rPr>
                <w:rFonts w:ascii="Angsana New" w:hAnsi="Angsana New"/>
              </w:rPr>
              <w:t>630</w:t>
            </w:r>
          </w:p>
        </w:tc>
        <w:tc>
          <w:tcPr>
            <w:tcW w:w="1183" w:type="dxa"/>
            <w:vAlign w:val="bottom"/>
          </w:tcPr>
          <w:p w14:paraId="1B9AC0AD" w14:textId="77777777" w:rsidR="00211F14" w:rsidRPr="0081104C" w:rsidRDefault="00211F14" w:rsidP="00894457">
            <w:pPr>
              <w:jc w:val="center"/>
              <w:rPr>
                <w:rFonts w:ascii="Angsana New" w:hAnsi="Angsana New"/>
              </w:rPr>
            </w:pPr>
          </w:p>
        </w:tc>
      </w:tr>
    </w:tbl>
    <w:p w14:paraId="1B9AC0AF" w14:textId="77777777" w:rsidR="00B76017" w:rsidRPr="0081104C" w:rsidRDefault="00B76017" w:rsidP="0089445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81104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9AC0B0" w14:textId="7343316E" w:rsidR="00B76017" w:rsidRPr="0081104C" w:rsidRDefault="00B76017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</w:t>
      </w:r>
      <w:r w:rsidRPr="00201C7B">
        <w:rPr>
          <w:rFonts w:ascii="Angsana New" w:hAnsi="Angsana New"/>
          <w:sz w:val="32"/>
          <w:szCs w:val="32"/>
          <w:cs/>
        </w:rPr>
        <w:t>คล่องโดยการใช้เงินเบิกเกินบัญชี</w:t>
      </w:r>
      <w:r w:rsidRPr="00201C7B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201C7B">
        <w:rPr>
          <w:rFonts w:ascii="Angsana New" w:hAnsi="Angsana New"/>
          <w:sz w:val="32"/>
          <w:szCs w:val="32"/>
          <w:cs/>
        </w:rPr>
        <w:t>เงินกู้ยืมและสัญญาเช่า</w:t>
      </w:r>
      <w:r w:rsidR="00B73141" w:rsidRPr="00201C7B">
        <w:rPr>
          <w:rFonts w:ascii="Angsana New" w:hAnsi="Angsana New"/>
          <w:sz w:val="32"/>
          <w:szCs w:val="32"/>
        </w:rPr>
        <w:t xml:space="preserve"> </w:t>
      </w:r>
      <w:r w:rsidRPr="00201C7B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201C7B">
        <w:rPr>
          <w:rFonts w:ascii="Angsana New" w:hAnsi="Angsana New"/>
          <w:sz w:val="32"/>
          <w:szCs w:val="32"/>
        </w:rPr>
        <w:t xml:space="preserve">31 </w:t>
      </w:r>
      <w:r w:rsidRPr="00201C7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1C7B">
        <w:rPr>
          <w:rFonts w:ascii="Angsana New" w:hAnsi="Angsana New"/>
          <w:sz w:val="32"/>
          <w:szCs w:val="32"/>
        </w:rPr>
        <w:t xml:space="preserve">2563 </w:t>
      </w:r>
      <w:r w:rsidRPr="00201C7B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="0032046D" w:rsidRPr="00201C7B">
        <w:rPr>
          <w:rFonts w:ascii="Angsana New" w:hAnsi="Angsana New"/>
          <w:noProof/>
          <w:sz w:val="32"/>
          <w:szCs w:val="32"/>
          <w:cs/>
        </w:rPr>
        <w:t>ดังกล่าว</w:t>
      </w:r>
      <w:r w:rsidRPr="00201C7B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4649BB" w:rsidRPr="00201C7B">
        <w:rPr>
          <w:rFonts w:ascii="Angsana New" w:hAnsi="Angsana New"/>
          <w:sz w:val="32"/>
          <w:szCs w:val="32"/>
        </w:rPr>
        <w:t>4</w:t>
      </w:r>
      <w:r w:rsidRPr="00201C7B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Pr="00201C7B">
        <w:rPr>
          <w:rFonts w:ascii="Angsana New" w:hAnsi="Angsana New"/>
          <w:noProof/>
          <w:sz w:val="32"/>
          <w:szCs w:val="32"/>
          <w:cs/>
        </w:rPr>
        <w:t>ภายใน</w:t>
      </w:r>
      <w:r w:rsidRPr="00201C7B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หนึ่งปีเมื่อเทียบกับมูลค่าตามบัญชีทั้งหมดของหนี้สินที่แสดง</w:t>
      </w:r>
      <w:r w:rsidRPr="00201C7B">
        <w:rPr>
          <w:rFonts w:ascii="Angsana New" w:hAnsi="Angsana New"/>
          <w:noProof/>
          <w:sz w:val="32"/>
          <w:szCs w:val="32"/>
          <w:cs/>
        </w:rPr>
        <w:t>อยู่</w:t>
      </w:r>
      <w:r w:rsidRPr="00201C7B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201C7B">
        <w:rPr>
          <w:rFonts w:ascii="Angsana New" w:hAnsi="Angsana New"/>
          <w:sz w:val="32"/>
          <w:szCs w:val="32"/>
        </w:rPr>
        <w:t>(2562:</w:t>
      </w:r>
      <w:r w:rsidRPr="00201C7B">
        <w:rPr>
          <w:rFonts w:ascii="Angsana New" w:hAnsi="Angsana New"/>
          <w:sz w:val="32"/>
          <w:szCs w:val="32"/>
          <w:cs/>
        </w:rPr>
        <w:t xml:space="preserve"> ร้อยละ </w:t>
      </w:r>
      <w:r w:rsidR="004649BB" w:rsidRPr="00201C7B">
        <w:rPr>
          <w:rFonts w:ascii="Angsana New" w:hAnsi="Angsana New"/>
          <w:sz w:val="32"/>
          <w:szCs w:val="32"/>
        </w:rPr>
        <w:t>12</w:t>
      </w:r>
      <w:r w:rsidRPr="00201C7B">
        <w:rPr>
          <w:rFonts w:ascii="Angsana New" w:hAnsi="Angsana New"/>
          <w:sz w:val="32"/>
          <w:szCs w:val="32"/>
        </w:rPr>
        <w:t xml:space="preserve">) </w:t>
      </w:r>
      <w:r w:rsidRPr="00201C7B">
        <w:rPr>
          <w:rFonts w:ascii="Angsana New" w:hAnsi="Angsana New"/>
          <w:sz w:val="32"/>
          <w:szCs w:val="32"/>
          <w:cs/>
        </w:rPr>
        <w:t>(เฉพาะบริษัทฯ</w:t>
      </w:r>
      <w:r w:rsidRPr="00201C7B">
        <w:rPr>
          <w:rFonts w:ascii="Angsana New" w:hAnsi="Angsana New"/>
          <w:sz w:val="32"/>
          <w:szCs w:val="32"/>
        </w:rPr>
        <w:t>:</w:t>
      </w:r>
      <w:r w:rsidRPr="00201C7B">
        <w:rPr>
          <w:rFonts w:ascii="Angsana New" w:hAnsi="Angsana New"/>
          <w:sz w:val="32"/>
          <w:szCs w:val="32"/>
          <w:cs/>
        </w:rPr>
        <w:t xml:space="preserve"> ร้อยละ </w:t>
      </w:r>
      <w:r w:rsidR="004649BB" w:rsidRPr="00201C7B">
        <w:rPr>
          <w:rFonts w:ascii="Angsana New" w:hAnsi="Angsana New"/>
          <w:sz w:val="32"/>
          <w:szCs w:val="32"/>
        </w:rPr>
        <w:t>3</w:t>
      </w:r>
      <w:r w:rsidRPr="00201C7B">
        <w:rPr>
          <w:rFonts w:ascii="Angsana New" w:hAnsi="Angsana New"/>
          <w:sz w:val="32"/>
          <w:szCs w:val="32"/>
          <w:cs/>
        </w:rPr>
        <w:t xml:space="preserve"> </w:t>
      </w:r>
      <w:r w:rsidRPr="00201C7B">
        <w:rPr>
          <w:rFonts w:ascii="Angsana New" w:hAnsi="Angsana New"/>
          <w:sz w:val="32"/>
          <w:szCs w:val="32"/>
        </w:rPr>
        <w:t xml:space="preserve">2562: </w:t>
      </w:r>
      <w:r w:rsidRPr="00201C7B">
        <w:rPr>
          <w:rFonts w:ascii="Angsana New" w:hAnsi="Angsana New"/>
          <w:sz w:val="32"/>
          <w:szCs w:val="32"/>
          <w:cs/>
        </w:rPr>
        <w:t xml:space="preserve">ร้อยละ </w:t>
      </w:r>
      <w:r w:rsidR="004649BB" w:rsidRPr="00201C7B">
        <w:rPr>
          <w:rFonts w:ascii="Angsana New" w:hAnsi="Angsana New"/>
          <w:sz w:val="32"/>
          <w:szCs w:val="32"/>
        </w:rPr>
        <w:t>12</w:t>
      </w:r>
      <w:r w:rsidRPr="00201C7B">
        <w:rPr>
          <w:rFonts w:ascii="Angsana New" w:hAnsi="Angsana New"/>
          <w:sz w:val="32"/>
          <w:szCs w:val="32"/>
        </w:rPr>
        <w:t>)</w:t>
      </w:r>
      <w:r w:rsidRPr="00201C7B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201C7B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201C7B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201C7B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201C7B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201C7B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201C7B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201C7B">
        <w:rPr>
          <w:rFonts w:ascii="Angsana New" w:hAnsi="Angsana New"/>
          <w:noProof/>
          <w:sz w:val="32"/>
          <w:szCs w:val="32"/>
          <w:cs/>
        </w:rPr>
        <w:t>อย่าง</w:t>
      </w:r>
      <w:r w:rsidRPr="00201C7B">
        <w:rPr>
          <w:rFonts w:ascii="Angsana New" w:hAnsi="Angsana New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201C7B">
        <w:rPr>
          <w:rFonts w:ascii="Angsana New" w:hAnsi="Angsana New"/>
          <w:noProof/>
          <w:sz w:val="32"/>
          <w:szCs w:val="32"/>
          <w:cs/>
        </w:rPr>
        <w:t>หนี้สิน</w:t>
      </w:r>
      <w:r w:rsidRPr="00201C7B">
        <w:rPr>
          <w:rFonts w:ascii="Angsana New" w:hAnsi="Angsana New"/>
          <w:sz w:val="32"/>
          <w:szCs w:val="32"/>
          <w:cs/>
        </w:rPr>
        <w:t xml:space="preserve">ที่จะครบกำหนดภายใน </w:t>
      </w:r>
      <w:r w:rsidRPr="00201C7B">
        <w:rPr>
          <w:rFonts w:ascii="Angsana New" w:hAnsi="Angsana New"/>
          <w:sz w:val="32"/>
          <w:szCs w:val="32"/>
        </w:rPr>
        <w:t xml:space="preserve">12 </w:t>
      </w:r>
      <w:r w:rsidRPr="00201C7B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1B9AC0B1" w14:textId="77777777" w:rsidR="00B76017" w:rsidRPr="0081104C" w:rsidRDefault="00B76017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81104C">
        <w:rPr>
          <w:rFonts w:ascii="Angsana New" w:hAnsi="Angsana New"/>
          <w:sz w:val="32"/>
          <w:szCs w:val="32"/>
        </w:rPr>
        <w:t>31</w:t>
      </w:r>
      <w:r w:rsidRPr="0081104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1B9AC0B2" w14:textId="77777777" w:rsidR="007C4B29" w:rsidRPr="0081104C" w:rsidRDefault="007C4B29" w:rsidP="00894457">
      <w:pPr>
        <w:rPr>
          <w:rFonts w:ascii="Angsana New" w:hAnsi="Angsana New"/>
        </w:rPr>
      </w:pPr>
      <w:r w:rsidRPr="0081104C">
        <w:rPr>
          <w:rFonts w:ascii="Angsana New" w:hAnsi="Angsana New"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B76017" w:rsidRPr="0081104C" w14:paraId="1B9AC0B5" w14:textId="77777777" w:rsidTr="00B3067B">
        <w:trPr>
          <w:trHeight w:val="423"/>
          <w:tblHeader/>
        </w:trPr>
        <w:tc>
          <w:tcPr>
            <w:tcW w:w="3312" w:type="dxa"/>
            <w:noWrap/>
            <w:vAlign w:val="center"/>
            <w:hideMark/>
          </w:tcPr>
          <w:p w14:paraId="1B9AC0B3" w14:textId="77777777" w:rsidR="00B76017" w:rsidRPr="0081104C" w:rsidRDefault="00B76017" w:rsidP="0089445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B9AC0B4" w14:textId="77777777" w:rsidR="00B76017" w:rsidRPr="0081104C" w:rsidRDefault="00B76017" w:rsidP="0089445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6017" w:rsidRPr="0081104C" w14:paraId="1B9AC0B8" w14:textId="77777777" w:rsidTr="00EB055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B9AC0B6" w14:textId="77777777" w:rsidR="00B76017" w:rsidRPr="0081104C" w:rsidRDefault="00B76017" w:rsidP="0089445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B9AC0B7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76017" w:rsidRPr="0081104C" w14:paraId="1B9AC0C1" w14:textId="77777777" w:rsidTr="00EB055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B9AC0B9" w14:textId="77777777" w:rsidR="00B76017" w:rsidRPr="0081104C" w:rsidRDefault="00B76017" w:rsidP="0089445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B9AC0BA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B9AC0BB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B9AC0BC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B9AC0BD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B9AC0BE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B9AC0BF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B9AC0C0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76017" w:rsidRPr="0081104C" w14:paraId="1B9AC0C8" w14:textId="77777777" w:rsidTr="00EB0555">
        <w:trPr>
          <w:trHeight w:val="64"/>
        </w:trPr>
        <w:tc>
          <w:tcPr>
            <w:tcW w:w="3312" w:type="dxa"/>
            <w:noWrap/>
            <w:vAlign w:val="center"/>
          </w:tcPr>
          <w:p w14:paraId="1B9AC0C2" w14:textId="77777777" w:rsidR="00B76017" w:rsidRPr="0081104C" w:rsidRDefault="00B76017" w:rsidP="0089445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B9AC0C3" w14:textId="77777777" w:rsidR="00B76017" w:rsidRPr="0081104C" w:rsidRDefault="00B76017" w:rsidP="0089445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B9AC0C4" w14:textId="77777777" w:rsidR="00B76017" w:rsidRPr="0081104C" w:rsidRDefault="00B76017" w:rsidP="0089445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B9AC0C5" w14:textId="77777777" w:rsidR="00B76017" w:rsidRPr="0081104C" w:rsidRDefault="00B76017" w:rsidP="0089445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B9AC0C6" w14:textId="77777777" w:rsidR="00B76017" w:rsidRPr="0081104C" w:rsidRDefault="00B76017" w:rsidP="0089445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B9AC0C7" w14:textId="77777777" w:rsidR="00B76017" w:rsidRPr="0081104C" w:rsidRDefault="00B76017" w:rsidP="0089445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15DA9" w:rsidRPr="0081104C" w14:paraId="1B9AC0CF" w14:textId="77777777" w:rsidTr="00EB055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B9AC0C9" w14:textId="77777777" w:rsidR="00115DA9" w:rsidRPr="0081104C" w:rsidRDefault="00115DA9" w:rsidP="00894457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B9AC0CA" w14:textId="77777777" w:rsidR="00115DA9" w:rsidRPr="0081104C" w:rsidRDefault="00115DA9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40,279</w:t>
            </w:r>
          </w:p>
        </w:tc>
        <w:tc>
          <w:tcPr>
            <w:tcW w:w="1156" w:type="dxa"/>
            <w:noWrap/>
            <w:vAlign w:val="bottom"/>
          </w:tcPr>
          <w:p w14:paraId="1B9AC0CB" w14:textId="77777777" w:rsidR="00115DA9" w:rsidRPr="0081104C" w:rsidRDefault="004B4273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B9AC0CC" w14:textId="77777777" w:rsidR="00115DA9" w:rsidRPr="0081104C" w:rsidRDefault="004B4273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0CD" w14:textId="77777777" w:rsidR="00115DA9" w:rsidRPr="0081104C" w:rsidRDefault="004B4273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0CE" w14:textId="77777777" w:rsidR="00115DA9" w:rsidRPr="0081104C" w:rsidRDefault="00115DA9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40,279</w:t>
            </w:r>
          </w:p>
        </w:tc>
      </w:tr>
      <w:tr w:rsidR="00115DA9" w:rsidRPr="0081104C" w14:paraId="1B9AC0D6" w14:textId="77777777" w:rsidTr="00EB0555">
        <w:trPr>
          <w:trHeight w:val="64"/>
        </w:trPr>
        <w:tc>
          <w:tcPr>
            <w:tcW w:w="3312" w:type="dxa"/>
            <w:noWrap/>
            <w:vAlign w:val="center"/>
          </w:tcPr>
          <w:p w14:paraId="1B9AC0D0" w14:textId="77777777" w:rsidR="00115DA9" w:rsidRPr="0081104C" w:rsidRDefault="00115DA9" w:rsidP="002206A9">
            <w:pPr>
              <w:spacing w:line="380" w:lineRule="exact"/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1B9AC0D1" w14:textId="77777777" w:rsidR="00115DA9" w:rsidRPr="0081104C" w:rsidRDefault="00115DA9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4,500</w:t>
            </w:r>
          </w:p>
        </w:tc>
        <w:tc>
          <w:tcPr>
            <w:tcW w:w="1156" w:type="dxa"/>
            <w:noWrap/>
            <w:vAlign w:val="bottom"/>
          </w:tcPr>
          <w:p w14:paraId="1B9AC0D2" w14:textId="77777777" w:rsidR="00115DA9" w:rsidRPr="0081104C" w:rsidRDefault="004B4273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B9AC0D3" w14:textId="77777777" w:rsidR="00115DA9" w:rsidRPr="0081104C" w:rsidRDefault="004B4273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0D4" w14:textId="77777777" w:rsidR="00115DA9" w:rsidRPr="0081104C" w:rsidRDefault="004B4273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0D5" w14:textId="77777777" w:rsidR="00115DA9" w:rsidRPr="0081104C" w:rsidRDefault="00115DA9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4,500</w:t>
            </w:r>
          </w:p>
        </w:tc>
      </w:tr>
      <w:tr w:rsidR="00115DA9" w:rsidRPr="0081104C" w14:paraId="1B9AC0DD" w14:textId="77777777" w:rsidTr="00EB0555">
        <w:trPr>
          <w:trHeight w:val="64"/>
        </w:trPr>
        <w:tc>
          <w:tcPr>
            <w:tcW w:w="3312" w:type="dxa"/>
            <w:noWrap/>
            <w:vAlign w:val="center"/>
          </w:tcPr>
          <w:p w14:paraId="1B9AC0D7" w14:textId="77777777" w:rsidR="00115DA9" w:rsidRPr="0081104C" w:rsidRDefault="00115DA9" w:rsidP="0089445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B9AC0D8" w14:textId="77777777" w:rsidR="00115DA9" w:rsidRPr="0081104C" w:rsidRDefault="00115DA9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0D9" w14:textId="1CA4C3FB" w:rsidR="00115DA9" w:rsidRPr="0081104C" w:rsidRDefault="00115DA9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1,97</w:t>
            </w:r>
            <w:r w:rsidR="002206A9">
              <w:rPr>
                <w:rFonts w:ascii="Angsana New" w:hAnsi="Angsana New"/>
                <w:color w:val="000000"/>
                <w:sz w:val="28"/>
                <w:szCs w:val="28"/>
              </w:rPr>
              <w:t>7,270</w:t>
            </w:r>
          </w:p>
        </w:tc>
        <w:tc>
          <w:tcPr>
            <w:tcW w:w="1155" w:type="dxa"/>
            <w:noWrap/>
            <w:vAlign w:val="bottom"/>
          </w:tcPr>
          <w:p w14:paraId="1B9AC0DA" w14:textId="77777777" w:rsidR="00115DA9" w:rsidRPr="0081104C" w:rsidRDefault="004B4273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0DB" w14:textId="77777777" w:rsidR="00115DA9" w:rsidRPr="0081104C" w:rsidRDefault="004B4273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0DC" w14:textId="1F0E85C9" w:rsidR="00115DA9" w:rsidRPr="0081104C" w:rsidRDefault="00115DA9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1,9</w:t>
            </w:r>
            <w:r w:rsidR="002206A9">
              <w:rPr>
                <w:rFonts w:ascii="Angsana New" w:hAnsi="Angsana New"/>
                <w:color w:val="000000"/>
                <w:sz w:val="28"/>
                <w:szCs w:val="28"/>
              </w:rPr>
              <w:t>77,270</w:t>
            </w:r>
          </w:p>
        </w:tc>
      </w:tr>
      <w:tr w:rsidR="00115DA9" w:rsidRPr="0081104C" w14:paraId="1B9AC0E4" w14:textId="77777777" w:rsidTr="00EB055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B9AC0DE" w14:textId="77777777" w:rsidR="00115DA9" w:rsidRPr="0081104C" w:rsidRDefault="00115DA9" w:rsidP="0089445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B9AC0DF" w14:textId="77777777" w:rsidR="00115DA9" w:rsidRPr="0081104C" w:rsidRDefault="00115DA9" w:rsidP="00894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0E0" w14:textId="77777777" w:rsidR="00115DA9" w:rsidRPr="0081104C" w:rsidRDefault="00152829" w:rsidP="00894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115,922</w:t>
            </w:r>
          </w:p>
        </w:tc>
        <w:tc>
          <w:tcPr>
            <w:tcW w:w="1155" w:type="dxa"/>
            <w:noWrap/>
            <w:vAlign w:val="bottom"/>
          </w:tcPr>
          <w:p w14:paraId="1B9AC0E1" w14:textId="77777777" w:rsidR="00115DA9" w:rsidRPr="0081104C" w:rsidRDefault="00152829" w:rsidP="00894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75,682</w:t>
            </w:r>
          </w:p>
        </w:tc>
        <w:tc>
          <w:tcPr>
            <w:tcW w:w="1156" w:type="dxa"/>
            <w:noWrap/>
            <w:vAlign w:val="bottom"/>
          </w:tcPr>
          <w:p w14:paraId="1B9AC0E2" w14:textId="77777777" w:rsidR="00115DA9" w:rsidRPr="0081104C" w:rsidRDefault="004B4273" w:rsidP="00894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0E3" w14:textId="77777777" w:rsidR="00115DA9" w:rsidRPr="0081104C" w:rsidRDefault="00152829" w:rsidP="00894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191,604</w:t>
            </w:r>
          </w:p>
        </w:tc>
      </w:tr>
      <w:tr w:rsidR="00115DA9" w:rsidRPr="0081104C" w14:paraId="1B9AC0EB" w14:textId="77777777" w:rsidTr="00EB0555">
        <w:trPr>
          <w:trHeight w:val="54"/>
        </w:trPr>
        <w:tc>
          <w:tcPr>
            <w:tcW w:w="3312" w:type="dxa"/>
            <w:vAlign w:val="center"/>
          </w:tcPr>
          <w:p w14:paraId="1B9AC0E5" w14:textId="77777777" w:rsidR="00115DA9" w:rsidRPr="0081104C" w:rsidRDefault="00115DA9" w:rsidP="0089445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B9AC0E6" w14:textId="77777777" w:rsidR="00115DA9" w:rsidRPr="0081104C" w:rsidRDefault="00115DA9" w:rsidP="008944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44,779</w:t>
            </w:r>
          </w:p>
        </w:tc>
        <w:tc>
          <w:tcPr>
            <w:tcW w:w="1156" w:type="dxa"/>
            <w:noWrap/>
            <w:vAlign w:val="bottom"/>
          </w:tcPr>
          <w:p w14:paraId="1B9AC0E7" w14:textId="23DCBF3C" w:rsidR="00115DA9" w:rsidRPr="0081104C" w:rsidRDefault="00152829" w:rsidP="008944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2,09</w:t>
            </w:r>
            <w:r w:rsidR="002206A9">
              <w:rPr>
                <w:rFonts w:ascii="Angsana New" w:hAnsi="Angsana New"/>
                <w:color w:val="000000"/>
                <w:sz w:val="28"/>
                <w:szCs w:val="28"/>
              </w:rPr>
              <w:t>3,192</w:t>
            </w:r>
          </w:p>
        </w:tc>
        <w:tc>
          <w:tcPr>
            <w:tcW w:w="1155" w:type="dxa"/>
            <w:noWrap/>
            <w:vAlign w:val="bottom"/>
          </w:tcPr>
          <w:p w14:paraId="1B9AC0E8" w14:textId="77777777" w:rsidR="00115DA9" w:rsidRPr="0081104C" w:rsidRDefault="00152829" w:rsidP="008944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75,682</w:t>
            </w:r>
          </w:p>
        </w:tc>
        <w:tc>
          <w:tcPr>
            <w:tcW w:w="1156" w:type="dxa"/>
            <w:noWrap/>
            <w:vAlign w:val="bottom"/>
          </w:tcPr>
          <w:p w14:paraId="1B9AC0E9" w14:textId="77777777" w:rsidR="00115DA9" w:rsidRPr="0081104C" w:rsidRDefault="004B4273" w:rsidP="008944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0EA" w14:textId="139DF94A" w:rsidR="00115DA9" w:rsidRPr="0081104C" w:rsidRDefault="00152829" w:rsidP="008944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2,21</w:t>
            </w:r>
            <w:r w:rsidR="002206A9">
              <w:rPr>
                <w:rFonts w:ascii="Angsana New" w:hAnsi="Angsana New"/>
                <w:color w:val="000000"/>
                <w:sz w:val="28"/>
                <w:szCs w:val="28"/>
              </w:rPr>
              <w:t>3,653</w:t>
            </w:r>
          </w:p>
        </w:tc>
      </w:tr>
    </w:tbl>
    <w:p w14:paraId="1B9AC0EC" w14:textId="77777777" w:rsidR="00B76017" w:rsidRPr="0081104C" w:rsidRDefault="00B76017" w:rsidP="00894457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B76017" w:rsidRPr="0081104C" w14:paraId="1B9AC0EF" w14:textId="77777777" w:rsidTr="00EB0555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B9AC0ED" w14:textId="77777777" w:rsidR="00B76017" w:rsidRPr="0081104C" w:rsidRDefault="00B76017" w:rsidP="0089445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9AC0EE" w14:textId="77777777" w:rsidR="00B76017" w:rsidRPr="0081104C" w:rsidRDefault="00B76017" w:rsidP="0089445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</w:rPr>
              <w:t>(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104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104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1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6017" w:rsidRPr="0081104C" w14:paraId="1B9AC0F2" w14:textId="77777777" w:rsidTr="00EB0555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B9AC0F0" w14:textId="77777777" w:rsidR="00B76017" w:rsidRPr="0081104C" w:rsidRDefault="00B76017" w:rsidP="0089445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9AC0F1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1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6017" w:rsidRPr="0081104C" w14:paraId="1B9AC0FB" w14:textId="77777777" w:rsidTr="00EB0555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B9AC0F3" w14:textId="77777777" w:rsidR="00B76017" w:rsidRPr="0081104C" w:rsidRDefault="00B76017" w:rsidP="0089445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B9AC0F4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B9AC0F5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B9AC0F6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B9AC0F7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B9AC0F8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B9AC0F9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B9AC0FA" w14:textId="77777777" w:rsidR="00B76017" w:rsidRPr="0081104C" w:rsidRDefault="00B76017" w:rsidP="0089445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76017" w:rsidRPr="0081104C" w14:paraId="1B9AC102" w14:textId="77777777" w:rsidTr="00EB0555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B9AC0FC" w14:textId="77777777" w:rsidR="00B76017" w:rsidRPr="0081104C" w:rsidRDefault="00B76017" w:rsidP="0089445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9AC0FD" w14:textId="77777777" w:rsidR="00B76017" w:rsidRPr="0081104C" w:rsidRDefault="00B76017" w:rsidP="0089445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9AC0FE" w14:textId="77777777" w:rsidR="00B76017" w:rsidRPr="0081104C" w:rsidRDefault="00B76017" w:rsidP="0089445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9AC0FF" w14:textId="77777777" w:rsidR="00B76017" w:rsidRPr="0081104C" w:rsidRDefault="00B76017" w:rsidP="0089445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9AC100" w14:textId="77777777" w:rsidR="00B76017" w:rsidRPr="0081104C" w:rsidRDefault="00B76017" w:rsidP="0089445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9AC101" w14:textId="77777777" w:rsidR="00B76017" w:rsidRPr="0081104C" w:rsidRDefault="00B76017" w:rsidP="0089445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A22C1" w:rsidRPr="0081104C" w14:paraId="1B9AC109" w14:textId="77777777" w:rsidTr="001540A0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B9AC103" w14:textId="77777777" w:rsidR="002A22C1" w:rsidRPr="0081104C" w:rsidRDefault="002A22C1" w:rsidP="0089445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B9AC104" w14:textId="77777777" w:rsidR="002A22C1" w:rsidRPr="0081104C" w:rsidRDefault="002A22C1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105" w14:textId="77777777" w:rsidR="002A22C1" w:rsidRPr="0081104C" w:rsidRDefault="002A22C1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1,942,718</w:t>
            </w:r>
          </w:p>
        </w:tc>
        <w:tc>
          <w:tcPr>
            <w:tcW w:w="1155" w:type="dxa"/>
            <w:noWrap/>
            <w:vAlign w:val="bottom"/>
          </w:tcPr>
          <w:p w14:paraId="1B9AC106" w14:textId="77777777" w:rsidR="002A22C1" w:rsidRPr="0081104C" w:rsidRDefault="002A22C1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107" w14:textId="77777777" w:rsidR="002A22C1" w:rsidRPr="0081104C" w:rsidRDefault="002A22C1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108" w14:textId="77777777" w:rsidR="002A22C1" w:rsidRPr="0081104C" w:rsidRDefault="002A22C1" w:rsidP="00894457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1,942,718</w:t>
            </w:r>
          </w:p>
        </w:tc>
      </w:tr>
      <w:tr w:rsidR="002A22C1" w:rsidRPr="0081104C" w14:paraId="1B9AC110" w14:textId="77777777" w:rsidTr="001540A0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B9AC10A" w14:textId="77777777" w:rsidR="002A22C1" w:rsidRPr="0081104C" w:rsidRDefault="002A22C1" w:rsidP="0089445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B9AC10B" w14:textId="77777777" w:rsidR="002A22C1" w:rsidRPr="0081104C" w:rsidRDefault="002A22C1" w:rsidP="00894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10C" w14:textId="77777777" w:rsidR="002A22C1" w:rsidRPr="0081104C" w:rsidRDefault="00152829" w:rsidP="00894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114,528</w:t>
            </w:r>
          </w:p>
        </w:tc>
        <w:tc>
          <w:tcPr>
            <w:tcW w:w="1155" w:type="dxa"/>
            <w:noWrap/>
            <w:vAlign w:val="bottom"/>
          </w:tcPr>
          <w:p w14:paraId="1B9AC10D" w14:textId="77777777" w:rsidR="002A22C1" w:rsidRPr="0081104C" w:rsidRDefault="00152829" w:rsidP="00894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72,154</w:t>
            </w:r>
          </w:p>
        </w:tc>
        <w:tc>
          <w:tcPr>
            <w:tcW w:w="1156" w:type="dxa"/>
            <w:noWrap/>
            <w:vAlign w:val="bottom"/>
          </w:tcPr>
          <w:p w14:paraId="1B9AC10E" w14:textId="77777777" w:rsidR="002A22C1" w:rsidRPr="0081104C" w:rsidRDefault="002A22C1" w:rsidP="00894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10F" w14:textId="77777777" w:rsidR="002A22C1" w:rsidRPr="0081104C" w:rsidRDefault="00152829" w:rsidP="00894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186,682</w:t>
            </w:r>
          </w:p>
        </w:tc>
      </w:tr>
      <w:tr w:rsidR="002A22C1" w:rsidRPr="0081104C" w14:paraId="1B9AC117" w14:textId="77777777" w:rsidTr="001540A0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1B9AC111" w14:textId="77777777" w:rsidR="002A22C1" w:rsidRPr="0081104C" w:rsidRDefault="002A22C1" w:rsidP="0089445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B9AC112" w14:textId="77777777" w:rsidR="002A22C1" w:rsidRPr="0081104C" w:rsidRDefault="002A22C1" w:rsidP="008944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113" w14:textId="77777777" w:rsidR="002A22C1" w:rsidRPr="0081104C" w:rsidRDefault="00152829" w:rsidP="008944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2,057,246</w:t>
            </w:r>
          </w:p>
        </w:tc>
        <w:tc>
          <w:tcPr>
            <w:tcW w:w="1155" w:type="dxa"/>
            <w:noWrap/>
            <w:vAlign w:val="bottom"/>
          </w:tcPr>
          <w:p w14:paraId="1B9AC114" w14:textId="77777777" w:rsidR="002A22C1" w:rsidRPr="0081104C" w:rsidRDefault="00152829" w:rsidP="008944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72,154</w:t>
            </w:r>
          </w:p>
        </w:tc>
        <w:tc>
          <w:tcPr>
            <w:tcW w:w="1156" w:type="dxa"/>
            <w:noWrap/>
            <w:vAlign w:val="bottom"/>
          </w:tcPr>
          <w:p w14:paraId="1B9AC115" w14:textId="77777777" w:rsidR="002A22C1" w:rsidRPr="0081104C" w:rsidRDefault="002A22C1" w:rsidP="008944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AC116" w14:textId="77777777" w:rsidR="002A22C1" w:rsidRPr="0081104C" w:rsidRDefault="00152829" w:rsidP="008944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104C">
              <w:rPr>
                <w:rFonts w:ascii="Angsana New" w:hAnsi="Angsana New"/>
                <w:color w:val="000000"/>
                <w:sz w:val="28"/>
                <w:szCs w:val="28"/>
              </w:rPr>
              <w:t>2,129,400</w:t>
            </w:r>
          </w:p>
        </w:tc>
      </w:tr>
    </w:tbl>
    <w:p w14:paraId="1B9AC118" w14:textId="77777777" w:rsidR="004E19BF" w:rsidRPr="0081104C" w:rsidRDefault="00B84421" w:rsidP="0089445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7</w:t>
      </w:r>
      <w:r w:rsidR="00331778" w:rsidRPr="0081104C">
        <w:rPr>
          <w:rFonts w:ascii="Angsana New" w:hAnsi="Angsana New"/>
          <w:b/>
          <w:bCs/>
          <w:sz w:val="32"/>
          <w:szCs w:val="32"/>
        </w:rPr>
        <w:t>.</w:t>
      </w:r>
      <w:r w:rsidR="004A1AFD" w:rsidRPr="0081104C">
        <w:rPr>
          <w:rFonts w:ascii="Angsana New" w:hAnsi="Angsana New"/>
          <w:b/>
          <w:bCs/>
          <w:sz w:val="32"/>
          <w:szCs w:val="32"/>
        </w:rPr>
        <w:t>2</w:t>
      </w:r>
      <w:r w:rsidR="00D33449" w:rsidRPr="0081104C">
        <w:rPr>
          <w:rFonts w:ascii="Angsana New" w:hAnsi="Angsana New"/>
          <w:b/>
          <w:bCs/>
          <w:sz w:val="32"/>
          <w:szCs w:val="32"/>
        </w:rPr>
        <w:t xml:space="preserve">   </w:t>
      </w:r>
      <w:r w:rsidR="004E19BF" w:rsidRPr="0081104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B9AC119" w14:textId="77777777" w:rsidR="004E19BF" w:rsidRPr="0081104C" w:rsidRDefault="00CE1CB8" w:rsidP="008944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="0076395A" w:rsidRPr="0081104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E66710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76395A" w:rsidRPr="0081104C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971361" w:rsidRPr="0081104C">
        <w:rPr>
          <w:rFonts w:ascii="Angsana New" w:hAnsi="Angsana New"/>
          <w:sz w:val="32"/>
          <w:szCs w:val="32"/>
          <w:cs/>
        </w:rPr>
        <w:t>หรือ</w:t>
      </w:r>
      <w:r w:rsidR="0076395A" w:rsidRPr="0081104C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E66710"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76395A" w:rsidRPr="0081104C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B9AC11A" w14:textId="77777777" w:rsidR="00DC2F62" w:rsidRPr="0081104C" w:rsidRDefault="00DC2F62" w:rsidP="00894457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1104C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B9AC11B" w14:textId="0718D6B7" w:rsidR="00DC2F62" w:rsidRPr="0081104C" w:rsidRDefault="00DC2F62" w:rsidP="00894457">
      <w:pPr>
        <w:numPr>
          <w:ilvl w:val="0"/>
          <w:numId w:val="30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</w:t>
      </w:r>
      <w:r w:rsidRPr="001A28C9">
        <w:rPr>
          <w:rFonts w:ascii="Angsana New" w:hAnsi="Angsana New"/>
          <w:sz w:val="32"/>
          <w:szCs w:val="32"/>
          <w:cs/>
        </w:rPr>
        <w:t xml:space="preserve">สด </w:t>
      </w:r>
      <w:r w:rsidRPr="002206A9">
        <w:rPr>
          <w:rFonts w:ascii="Angsana New" w:hAnsi="Angsana New"/>
          <w:color w:val="000000"/>
          <w:sz w:val="32"/>
          <w:szCs w:val="32"/>
          <w:cs/>
        </w:rPr>
        <w:t>ลูกหนี้</w:t>
      </w:r>
      <w:r w:rsidR="002206A9" w:rsidRPr="002206A9">
        <w:rPr>
          <w:rFonts w:ascii="Angsana New" w:hAnsi="Angsana New"/>
          <w:color w:val="000000"/>
          <w:sz w:val="32"/>
          <w:szCs w:val="32"/>
        </w:rPr>
        <w:t xml:space="preserve"> </w:t>
      </w:r>
      <w:r w:rsidR="002206A9" w:rsidRPr="002206A9">
        <w:rPr>
          <w:rFonts w:ascii="Angsana New" w:hAnsi="Angsana New"/>
          <w:color w:val="000000"/>
          <w:sz w:val="32"/>
          <w:szCs w:val="32"/>
          <w:cs/>
        </w:rPr>
        <w:t>เงิน</w:t>
      </w:r>
      <w:r w:rsidR="00922929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="002206A9" w:rsidRPr="002206A9">
        <w:rPr>
          <w:rFonts w:ascii="Angsana New" w:hAnsi="Angsana New"/>
          <w:color w:val="000000"/>
          <w:sz w:val="32"/>
          <w:szCs w:val="32"/>
          <w:cs/>
        </w:rPr>
        <w:t>กู้ยืมระยะสั้น</w:t>
      </w:r>
      <w:r w:rsidR="002206A9" w:rsidRPr="002206A9">
        <w:rPr>
          <w:rFonts w:ascii="Angsana New" w:hAnsi="Angsana New" w:hint="cs"/>
          <w:color w:val="000000"/>
          <w:sz w:val="32"/>
          <w:szCs w:val="32"/>
          <w:cs/>
        </w:rPr>
        <w:t>แ</w:t>
      </w:r>
      <w:r w:rsidR="002206A9" w:rsidRPr="002206A9">
        <w:rPr>
          <w:rFonts w:ascii="Angsana New" w:hAnsi="Angsana New"/>
          <w:color w:val="000000"/>
          <w:sz w:val="32"/>
          <w:szCs w:val="32"/>
          <w:cs/>
        </w:rPr>
        <w:t>ก</w:t>
      </w:r>
      <w:r w:rsidR="002206A9" w:rsidRPr="002206A9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="002206A9" w:rsidRPr="002206A9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2206A9">
        <w:rPr>
          <w:rFonts w:ascii="Angsana New" w:hAnsi="Angsana New"/>
          <w:color w:val="000000"/>
          <w:sz w:val="32"/>
          <w:szCs w:val="32"/>
          <w:cs/>
        </w:rPr>
        <w:t xml:space="preserve"> เจ้าหนี้</w:t>
      </w:r>
      <w:r w:rsidR="002206A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206A9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1A28C9">
        <w:rPr>
          <w:rFonts w:ascii="Angsana New" w:hAnsi="Angsana New"/>
          <w:sz w:val="32"/>
          <w:szCs w:val="32"/>
          <w:cs/>
        </w:rPr>
        <w:t>เงิน</w:t>
      </w:r>
      <w:r w:rsidRPr="0081104C">
        <w:rPr>
          <w:rFonts w:ascii="Angsana New" w:hAnsi="Angsana New"/>
          <w:color w:val="000000"/>
          <w:sz w:val="32"/>
          <w:szCs w:val="32"/>
          <w:cs/>
        </w:rPr>
        <w:t>กู้ยืมระยะสั้นจาก</w:t>
      </w:r>
      <w:r w:rsidR="00E41B4F" w:rsidRPr="0081104C">
        <w:rPr>
          <w:rFonts w:ascii="Angsana New" w:hAnsi="Angsana New"/>
          <w:color w:val="000000"/>
          <w:sz w:val="32"/>
          <w:szCs w:val="32"/>
          <w:cs/>
        </w:rPr>
        <w:t>สถาบันการเงิน</w:t>
      </w:r>
      <w:r w:rsidRPr="0081104C">
        <w:rPr>
          <w:rFonts w:ascii="Angsana New" w:hAnsi="Angsana New"/>
          <w:color w:val="000000"/>
          <w:sz w:val="32"/>
          <w:szCs w:val="32"/>
        </w:rPr>
        <w:t xml:space="preserve"> </w:t>
      </w:r>
      <w:r w:rsidR="005A3561" w:rsidRPr="0081104C">
        <w:rPr>
          <w:rFonts w:ascii="Angsana New" w:hAnsi="Angsana New"/>
          <w:color w:val="000000"/>
          <w:sz w:val="32"/>
          <w:szCs w:val="32"/>
          <w:cs/>
        </w:rPr>
        <w:t>และกิจการที่เกี่ยวข้องกัน</w:t>
      </w:r>
      <w:r w:rsidRPr="0081104C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81104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B9AC11C" w14:textId="77777777" w:rsidR="00DC2F62" w:rsidRPr="0081104C" w:rsidRDefault="00DC2F62" w:rsidP="00894457">
      <w:pPr>
        <w:numPr>
          <w:ilvl w:val="0"/>
          <w:numId w:val="30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1104C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1B9AC11D" w14:textId="77777777" w:rsidR="00DC2F62" w:rsidRPr="0081104C" w:rsidRDefault="00DC2F62" w:rsidP="00894457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B9AC11E" w14:textId="77777777" w:rsidR="00B76017" w:rsidRPr="0081104C" w:rsidRDefault="00B76017" w:rsidP="0089445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lastRenderedPageBreak/>
        <w:t xml:space="preserve">37.3 </w:t>
      </w:r>
      <w:r w:rsidRPr="0081104C">
        <w:rPr>
          <w:rFonts w:ascii="Angsana New" w:hAnsi="Angsana New"/>
          <w:b/>
          <w:bCs/>
          <w:sz w:val="32"/>
          <w:szCs w:val="32"/>
        </w:rPr>
        <w:tab/>
      </w:r>
      <w:r w:rsidRPr="0081104C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81104C">
        <w:rPr>
          <w:rFonts w:ascii="Angsana New" w:hAnsi="Angsana New"/>
          <w:b/>
          <w:bCs/>
          <w:sz w:val="32"/>
          <w:szCs w:val="32"/>
        </w:rPr>
        <w:t xml:space="preserve">3 </w:t>
      </w:r>
      <w:r w:rsidRPr="0081104C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  <w:r w:rsidRPr="0081104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660"/>
        <w:gridCol w:w="2412"/>
      </w:tblGrid>
      <w:tr w:rsidR="00B76017" w:rsidRPr="0081104C" w14:paraId="1B9AC120" w14:textId="77777777" w:rsidTr="002206A9">
        <w:trPr>
          <w:tblHeader/>
        </w:trPr>
        <w:tc>
          <w:tcPr>
            <w:tcW w:w="9072" w:type="dxa"/>
            <w:gridSpan w:val="2"/>
            <w:vAlign w:val="bottom"/>
            <w:hideMark/>
          </w:tcPr>
          <w:p w14:paraId="1B9AC11F" w14:textId="77777777" w:rsidR="00B76017" w:rsidRPr="0081104C" w:rsidRDefault="00B76017" w:rsidP="0089445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bookmarkStart w:id="20" w:name="_Hlk56954330"/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B76017" w:rsidRPr="0081104C" w14:paraId="1B9AC123" w14:textId="77777777" w:rsidTr="002206A9">
        <w:trPr>
          <w:tblHeader/>
        </w:trPr>
        <w:tc>
          <w:tcPr>
            <w:tcW w:w="6660" w:type="dxa"/>
            <w:vAlign w:val="bottom"/>
            <w:hideMark/>
          </w:tcPr>
          <w:p w14:paraId="1B9AC121" w14:textId="77777777" w:rsidR="00B76017" w:rsidRPr="0081104C" w:rsidRDefault="00B76017" w:rsidP="0089445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412" w:type="dxa"/>
            <w:hideMark/>
          </w:tcPr>
          <w:p w14:paraId="1B9AC122" w14:textId="4301E7B5" w:rsidR="00B76017" w:rsidRPr="0081104C" w:rsidRDefault="00B76017" w:rsidP="008944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</w:t>
            </w:r>
            <w:r w:rsidR="002206A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            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20"/>
      <w:tr w:rsidR="00B76017" w:rsidRPr="0081104C" w14:paraId="1B9AC126" w14:textId="77777777" w:rsidTr="002206A9">
        <w:trPr>
          <w:tblHeader/>
        </w:trPr>
        <w:tc>
          <w:tcPr>
            <w:tcW w:w="6660" w:type="dxa"/>
            <w:vAlign w:val="bottom"/>
          </w:tcPr>
          <w:p w14:paraId="1B9AC124" w14:textId="77777777" w:rsidR="00B76017" w:rsidRPr="0081104C" w:rsidRDefault="00B76017" w:rsidP="0089445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412" w:type="dxa"/>
            <w:hideMark/>
          </w:tcPr>
          <w:p w14:paraId="1B9AC125" w14:textId="77777777" w:rsidR="00B76017" w:rsidRPr="0081104C" w:rsidRDefault="00B76017" w:rsidP="008944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เงินลงทุนในตราสารทุนที่ไม่ใช่บริษัทจดทะเบียน</w:t>
            </w:r>
          </w:p>
        </w:tc>
      </w:tr>
      <w:tr w:rsidR="00B76017" w:rsidRPr="0081104C" w14:paraId="1B9AC129" w14:textId="77777777" w:rsidTr="002206A9">
        <w:tc>
          <w:tcPr>
            <w:tcW w:w="6660" w:type="dxa"/>
            <w:vAlign w:val="bottom"/>
            <w:hideMark/>
          </w:tcPr>
          <w:p w14:paraId="1B9AC127" w14:textId="77777777" w:rsidR="00B76017" w:rsidRPr="0081104C" w:rsidRDefault="00B76017" w:rsidP="0089445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  <w:tc>
          <w:tcPr>
            <w:tcW w:w="2412" w:type="dxa"/>
          </w:tcPr>
          <w:p w14:paraId="1B9AC128" w14:textId="77777777" w:rsidR="00B76017" w:rsidRPr="0081104C" w:rsidRDefault="004649BB" w:rsidP="00894457">
            <w:pPr>
              <w:pStyle w:val="BodyTextIndent3"/>
              <w:tabs>
                <w:tab w:val="decimal" w:pos="1659"/>
              </w:tabs>
              <w:spacing w:after="0"/>
              <w:ind w:left="0"/>
              <w:jc w:val="both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104</w:t>
            </w:r>
            <w:r w:rsidR="00522510"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950</w:t>
            </w:r>
          </w:p>
        </w:tc>
      </w:tr>
      <w:tr w:rsidR="00B76017" w:rsidRPr="0081104C" w14:paraId="1B9AC12C" w14:textId="77777777" w:rsidTr="002206A9">
        <w:tc>
          <w:tcPr>
            <w:tcW w:w="6660" w:type="dxa"/>
            <w:vAlign w:val="bottom"/>
          </w:tcPr>
          <w:p w14:paraId="1B9AC12A" w14:textId="77777777" w:rsidR="00B76017" w:rsidRPr="0081104C" w:rsidRDefault="00B76017" w:rsidP="00894457">
            <w:pPr>
              <w:pStyle w:val="BodyTextIndent3"/>
              <w:spacing w:after="0"/>
              <w:ind w:left="165" w:right="1425" w:hanging="16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รายการปรับปรุงจากการนำมาตรฐานการรายงานทางการเงินกลุ่มเครื่องมือทางการเงินมาใช้ (หมายเหตุ 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4)</w:t>
            </w:r>
          </w:p>
        </w:tc>
        <w:tc>
          <w:tcPr>
            <w:tcW w:w="2412" w:type="dxa"/>
            <w:vAlign w:val="bottom"/>
          </w:tcPr>
          <w:p w14:paraId="1B9AC12B" w14:textId="77777777" w:rsidR="00B76017" w:rsidRPr="0081104C" w:rsidRDefault="004649BB" w:rsidP="00894457">
            <w:pPr>
              <w:pStyle w:val="BodyTextIndent3"/>
              <w:pBdr>
                <w:bottom w:val="single" w:sz="4" w:space="1" w:color="auto"/>
              </w:pBdr>
              <w:tabs>
                <w:tab w:val="decimal" w:pos="1659"/>
              </w:tabs>
              <w:spacing w:after="0"/>
              <w:ind w:left="0"/>
              <w:jc w:val="both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14</w:t>
            </w:r>
            <w:r w:rsidR="00D72C10"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673</w:t>
            </w:r>
          </w:p>
        </w:tc>
      </w:tr>
      <w:tr w:rsidR="00B76017" w:rsidRPr="0081104C" w14:paraId="1B9AC12F" w14:textId="77777777" w:rsidTr="002206A9">
        <w:tc>
          <w:tcPr>
            <w:tcW w:w="6660" w:type="dxa"/>
            <w:vAlign w:val="bottom"/>
            <w:hideMark/>
          </w:tcPr>
          <w:p w14:paraId="1B9AC12D" w14:textId="77777777" w:rsidR="00B76017" w:rsidRPr="0081104C" w:rsidRDefault="00B76017" w:rsidP="0089445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มกราคม 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 xml:space="preserve">2563 - 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หลังการปรับปรุง</w:t>
            </w:r>
          </w:p>
        </w:tc>
        <w:tc>
          <w:tcPr>
            <w:tcW w:w="2412" w:type="dxa"/>
          </w:tcPr>
          <w:p w14:paraId="1B9AC12E" w14:textId="77777777" w:rsidR="00B76017" w:rsidRPr="0081104C" w:rsidRDefault="004649BB" w:rsidP="00894457">
            <w:pPr>
              <w:pStyle w:val="BodyTextIndent3"/>
              <w:tabs>
                <w:tab w:val="decimal" w:pos="1659"/>
              </w:tabs>
              <w:spacing w:after="0"/>
              <w:ind w:left="0"/>
              <w:jc w:val="both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119</w:t>
            </w:r>
            <w:r w:rsidR="00A3147C"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623</w:t>
            </w:r>
          </w:p>
        </w:tc>
      </w:tr>
      <w:tr w:rsidR="00B76017" w:rsidRPr="0081104C" w14:paraId="1B9AC132" w14:textId="77777777" w:rsidTr="002206A9">
        <w:tc>
          <w:tcPr>
            <w:tcW w:w="6660" w:type="dxa"/>
            <w:vAlign w:val="bottom"/>
            <w:hideMark/>
          </w:tcPr>
          <w:p w14:paraId="1B9AC130" w14:textId="77777777" w:rsidR="00B76017" w:rsidRPr="0081104C" w:rsidRDefault="00B76017" w:rsidP="0089445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</w:tcPr>
          <w:p w14:paraId="1B9AC131" w14:textId="77777777" w:rsidR="00B76017" w:rsidRPr="0081104C" w:rsidRDefault="00D72C10" w:rsidP="00894457">
            <w:pPr>
              <w:pStyle w:val="BodyTextIndent3"/>
              <w:pBdr>
                <w:bottom w:val="single" w:sz="4" w:space="1" w:color="auto"/>
              </w:pBdr>
              <w:tabs>
                <w:tab w:val="decimal" w:pos="1659"/>
              </w:tabs>
              <w:spacing w:after="0"/>
              <w:ind w:left="0"/>
              <w:jc w:val="both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="004649BB" w:rsidRPr="0081104C">
              <w:rPr>
                <w:rFonts w:ascii="Angsana New" w:hAnsi="Angsana New"/>
                <w:kern w:val="28"/>
                <w:sz w:val="32"/>
                <w:szCs w:val="32"/>
              </w:rPr>
              <w:t>12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,</w:t>
            </w:r>
            <w:r w:rsidR="004649BB" w:rsidRPr="0081104C">
              <w:rPr>
                <w:rFonts w:ascii="Angsana New" w:hAnsi="Angsana New"/>
                <w:kern w:val="28"/>
                <w:sz w:val="32"/>
                <w:szCs w:val="32"/>
              </w:rPr>
              <w:t>946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B76017" w:rsidRPr="0081104C" w14:paraId="1B9AC135" w14:textId="77777777" w:rsidTr="002206A9">
        <w:trPr>
          <w:trHeight w:val="73"/>
        </w:trPr>
        <w:tc>
          <w:tcPr>
            <w:tcW w:w="6660" w:type="dxa"/>
            <w:vAlign w:val="bottom"/>
            <w:hideMark/>
          </w:tcPr>
          <w:p w14:paraId="1B9AC133" w14:textId="77777777" w:rsidR="00B76017" w:rsidRPr="0081104C" w:rsidRDefault="00B76017" w:rsidP="0089445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  <w:tc>
          <w:tcPr>
            <w:tcW w:w="2412" w:type="dxa"/>
            <w:vAlign w:val="bottom"/>
          </w:tcPr>
          <w:p w14:paraId="1B9AC134" w14:textId="77777777" w:rsidR="00B76017" w:rsidRPr="0081104C" w:rsidRDefault="004649BB" w:rsidP="00894457">
            <w:pPr>
              <w:pStyle w:val="BodyTextIndent3"/>
              <w:pBdr>
                <w:bottom w:val="double" w:sz="4" w:space="1" w:color="auto"/>
              </w:pBdr>
              <w:tabs>
                <w:tab w:val="decimal" w:pos="1659"/>
              </w:tabs>
              <w:spacing w:after="0"/>
              <w:ind w:left="0"/>
              <w:jc w:val="both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106</w:t>
            </w:r>
            <w:r w:rsidR="00A3147C" w:rsidRPr="0081104C">
              <w:rPr>
                <w:rFonts w:ascii="Angsana New" w:hAnsi="Angsana New"/>
                <w:kern w:val="28"/>
                <w:sz w:val="32"/>
                <w:szCs w:val="32"/>
                <w:cs/>
              </w:rPr>
              <w:t>,</w:t>
            </w:r>
            <w:r w:rsidRPr="0081104C">
              <w:rPr>
                <w:rFonts w:ascii="Angsana New" w:hAnsi="Angsana New"/>
                <w:kern w:val="28"/>
                <w:sz w:val="32"/>
                <w:szCs w:val="32"/>
              </w:rPr>
              <w:t>677</w:t>
            </w:r>
          </w:p>
        </w:tc>
      </w:tr>
    </w:tbl>
    <w:p w14:paraId="1B9AC136" w14:textId="77777777" w:rsidR="003332E4" w:rsidRPr="0081104C" w:rsidRDefault="00926F6C" w:rsidP="0089445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8</w:t>
      </w:r>
      <w:r w:rsidR="003332E4" w:rsidRPr="0081104C">
        <w:rPr>
          <w:rFonts w:ascii="Angsana New" w:hAnsi="Angsana New"/>
          <w:b/>
          <w:bCs/>
          <w:sz w:val="32"/>
          <w:szCs w:val="32"/>
        </w:rPr>
        <w:t>.</w:t>
      </w:r>
      <w:r w:rsidR="003332E4" w:rsidRPr="0081104C">
        <w:rPr>
          <w:rFonts w:ascii="Angsana New" w:hAnsi="Angsana New"/>
          <w:b/>
          <w:bCs/>
          <w:sz w:val="32"/>
          <w:szCs w:val="32"/>
        </w:rPr>
        <w:tab/>
      </w:r>
      <w:r w:rsidR="003332E4" w:rsidRPr="0081104C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1B9AC137" w14:textId="77777777" w:rsidR="00E5016C" w:rsidRPr="0081104C" w:rsidRDefault="003332E4" w:rsidP="008944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104C">
        <w:rPr>
          <w:rFonts w:ascii="Angsana New" w:hAnsi="Angsana New"/>
          <w:sz w:val="32"/>
          <w:szCs w:val="32"/>
        </w:rPr>
        <w:tab/>
      </w:r>
      <w:r w:rsidR="0076395A" w:rsidRPr="0081104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76395A" w:rsidRPr="0081104C">
        <w:rPr>
          <w:rFonts w:ascii="Angsana New" w:hAnsi="Angsana New"/>
          <w:sz w:val="32"/>
          <w:szCs w:val="32"/>
        </w:rPr>
        <w:t xml:space="preserve"> </w:t>
      </w:r>
      <w:r w:rsidR="0076395A" w:rsidRPr="0081104C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และเสริมสร้างมูลค่าการถือหุ้นให้กับผู้ถือหุ้น</w:t>
      </w:r>
      <w:r w:rsidR="0076395A" w:rsidRPr="0081104C">
        <w:rPr>
          <w:rFonts w:ascii="Angsana New" w:hAnsi="Angsana New"/>
          <w:sz w:val="32"/>
          <w:szCs w:val="32"/>
        </w:rPr>
        <w:t xml:space="preserve"> </w:t>
      </w:r>
    </w:p>
    <w:p w14:paraId="1B9AC138" w14:textId="77777777" w:rsidR="00341D45" w:rsidRPr="0081104C" w:rsidRDefault="00E66710" w:rsidP="008944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  <w:cs/>
        </w:rPr>
        <w:t>กลุ่มบริษัท</w:t>
      </w:r>
      <w:r w:rsidR="00341D45" w:rsidRPr="0081104C">
        <w:rPr>
          <w:rFonts w:ascii="Angsana New" w:hAnsi="Angsana New"/>
          <w:sz w:val="32"/>
          <w:szCs w:val="32"/>
          <w:cs/>
        </w:rPr>
        <w:t>บริหารจัดการสถานะของทุนโดยใช้อัตราหน</w:t>
      </w:r>
      <w:r w:rsidR="007048DF" w:rsidRPr="0081104C">
        <w:rPr>
          <w:rFonts w:ascii="Angsana New" w:hAnsi="Angsana New"/>
          <w:sz w:val="32"/>
          <w:szCs w:val="32"/>
          <w:cs/>
        </w:rPr>
        <w:t>ี้</w:t>
      </w:r>
      <w:r w:rsidR="00341D45" w:rsidRPr="0081104C">
        <w:rPr>
          <w:rFonts w:ascii="Angsana New" w:hAnsi="Angsana New"/>
          <w:sz w:val="32"/>
          <w:szCs w:val="32"/>
          <w:cs/>
        </w:rPr>
        <w:t xml:space="preserve">สินต่อทุน ณ วันที่ </w:t>
      </w:r>
      <w:r w:rsidR="00341D45" w:rsidRPr="0081104C">
        <w:rPr>
          <w:rFonts w:ascii="Angsana New" w:hAnsi="Angsana New"/>
          <w:sz w:val="32"/>
          <w:szCs w:val="32"/>
        </w:rPr>
        <w:t xml:space="preserve">31 </w:t>
      </w:r>
      <w:r w:rsidR="00341D45" w:rsidRPr="008110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="00341D45" w:rsidRPr="0081104C">
        <w:rPr>
          <w:rFonts w:ascii="Angsana New" w:hAnsi="Angsana New"/>
          <w:sz w:val="32"/>
          <w:szCs w:val="32"/>
        </w:rPr>
        <w:t xml:space="preserve"> </w:t>
      </w:r>
      <w:r w:rsidR="00341D45" w:rsidRPr="0081104C">
        <w:rPr>
          <w:rFonts w:ascii="Angsana New" w:hAnsi="Angsana New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 w:rsidR="00D15005" w:rsidRPr="0081104C">
        <w:rPr>
          <w:rFonts w:ascii="Angsana New" w:hAnsi="Angsana New"/>
          <w:sz w:val="32"/>
          <w:szCs w:val="32"/>
        </w:rPr>
        <w:t>2.02:</w:t>
      </w:r>
      <w:r w:rsidR="00341D45" w:rsidRPr="0081104C">
        <w:rPr>
          <w:rFonts w:ascii="Angsana New" w:hAnsi="Angsana New"/>
          <w:sz w:val="32"/>
          <w:szCs w:val="32"/>
        </w:rPr>
        <w:t>1 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="00341D45" w:rsidRPr="0081104C">
        <w:rPr>
          <w:rFonts w:ascii="Angsana New" w:hAnsi="Angsana New"/>
          <w:sz w:val="32"/>
          <w:szCs w:val="32"/>
        </w:rPr>
        <w:t>: 2.</w:t>
      </w:r>
      <w:r w:rsidR="00A34AE6" w:rsidRPr="0081104C">
        <w:rPr>
          <w:rFonts w:ascii="Angsana New" w:hAnsi="Angsana New"/>
          <w:sz w:val="32"/>
          <w:szCs w:val="32"/>
        </w:rPr>
        <w:t>22</w:t>
      </w:r>
      <w:r w:rsidR="00341D45" w:rsidRPr="0081104C">
        <w:rPr>
          <w:rFonts w:ascii="Angsana New" w:hAnsi="Angsana New"/>
          <w:sz w:val="32"/>
          <w:szCs w:val="32"/>
        </w:rPr>
        <w:t xml:space="preserve">:1) </w:t>
      </w:r>
      <w:r w:rsidR="00341D45" w:rsidRPr="0081104C">
        <w:rPr>
          <w:rFonts w:ascii="Angsana New" w:hAnsi="Angsana New"/>
          <w:sz w:val="32"/>
          <w:szCs w:val="32"/>
          <w:cs/>
        </w:rPr>
        <w:t xml:space="preserve">และเฉพาะบริษัทฯมีอัตราส่วนหนี้สินต่อทุนเท่ากับ </w:t>
      </w:r>
      <w:r w:rsidR="00D15005" w:rsidRPr="0081104C">
        <w:rPr>
          <w:rFonts w:ascii="Angsana New" w:hAnsi="Angsana New"/>
          <w:sz w:val="32"/>
          <w:szCs w:val="32"/>
        </w:rPr>
        <w:t>2.00:</w:t>
      </w:r>
      <w:r w:rsidR="00341D45" w:rsidRPr="0081104C">
        <w:rPr>
          <w:rFonts w:ascii="Angsana New" w:hAnsi="Angsana New"/>
          <w:sz w:val="32"/>
          <w:szCs w:val="32"/>
        </w:rPr>
        <w:t>1 (</w:t>
      </w:r>
      <w:r w:rsidR="00E854E6" w:rsidRPr="0081104C">
        <w:rPr>
          <w:rFonts w:ascii="Angsana New" w:hAnsi="Angsana New"/>
          <w:sz w:val="32"/>
          <w:szCs w:val="32"/>
        </w:rPr>
        <w:t>2562</w:t>
      </w:r>
      <w:r w:rsidR="00341D45" w:rsidRPr="0081104C">
        <w:rPr>
          <w:rFonts w:ascii="Angsana New" w:hAnsi="Angsana New"/>
          <w:sz w:val="32"/>
          <w:szCs w:val="32"/>
        </w:rPr>
        <w:t>: 2.</w:t>
      </w:r>
      <w:r w:rsidR="00A34AE6" w:rsidRPr="0081104C">
        <w:rPr>
          <w:rFonts w:ascii="Angsana New" w:hAnsi="Angsana New"/>
          <w:sz w:val="32"/>
          <w:szCs w:val="32"/>
        </w:rPr>
        <w:t>2</w:t>
      </w:r>
      <w:r w:rsidR="00341D45" w:rsidRPr="0081104C">
        <w:rPr>
          <w:rFonts w:ascii="Angsana New" w:hAnsi="Angsana New"/>
          <w:sz w:val="32"/>
          <w:szCs w:val="32"/>
        </w:rPr>
        <w:t>2:1)</w:t>
      </w:r>
    </w:p>
    <w:p w14:paraId="1B9AC139" w14:textId="77777777" w:rsidR="00093350" w:rsidRPr="0081104C" w:rsidRDefault="004649BB" w:rsidP="0089445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104C">
        <w:rPr>
          <w:rFonts w:ascii="Angsana New" w:hAnsi="Angsana New"/>
          <w:b/>
          <w:bCs/>
          <w:sz w:val="32"/>
          <w:szCs w:val="32"/>
        </w:rPr>
        <w:t>3</w:t>
      </w:r>
      <w:r w:rsidR="000352C8" w:rsidRPr="0081104C">
        <w:rPr>
          <w:rFonts w:ascii="Angsana New" w:hAnsi="Angsana New"/>
          <w:b/>
          <w:bCs/>
          <w:sz w:val="32"/>
          <w:szCs w:val="32"/>
        </w:rPr>
        <w:t>9</w:t>
      </w:r>
      <w:r w:rsidR="00093350" w:rsidRPr="0081104C">
        <w:rPr>
          <w:rFonts w:ascii="Angsana New" w:hAnsi="Angsana New"/>
          <w:b/>
          <w:bCs/>
          <w:sz w:val="32"/>
          <w:szCs w:val="32"/>
        </w:rPr>
        <w:t>.</w:t>
      </w:r>
      <w:r w:rsidR="00093350" w:rsidRPr="0081104C">
        <w:rPr>
          <w:rFonts w:ascii="Angsana New" w:hAnsi="Angsana New"/>
          <w:b/>
          <w:bCs/>
          <w:sz w:val="32"/>
          <w:szCs w:val="32"/>
        </w:rPr>
        <w:tab/>
      </w:r>
      <w:r w:rsidR="00093350" w:rsidRPr="0081104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9EF0331" w14:textId="0DDC424C" w:rsidR="00E459C9" w:rsidRPr="00E459C9" w:rsidRDefault="00132EC6" w:rsidP="00E459C9">
      <w:pPr>
        <w:spacing w:before="120" w:after="120"/>
        <w:ind w:left="547"/>
        <w:jc w:val="thaiDistribute"/>
        <w:rPr>
          <w:rFonts w:ascii="Segoe UI" w:hAnsi="Segoe UI" w:cs="Segoe UI"/>
          <w:sz w:val="21"/>
          <w:szCs w:val="21"/>
        </w:rPr>
      </w:pPr>
      <w:r w:rsidRPr="008110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649BB" w:rsidRPr="0081104C">
        <w:rPr>
          <w:rFonts w:ascii="Angsana New" w:hAnsi="Angsana New"/>
          <w:sz w:val="32"/>
          <w:szCs w:val="32"/>
        </w:rPr>
        <w:t>25</w:t>
      </w:r>
      <w:r w:rsidRPr="0081104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81104C">
        <w:rPr>
          <w:rFonts w:ascii="Angsana New" w:hAnsi="Angsana New"/>
          <w:sz w:val="32"/>
          <w:szCs w:val="32"/>
        </w:rPr>
        <w:t>256</w:t>
      </w:r>
      <w:r w:rsidR="00E854E6" w:rsidRPr="0081104C">
        <w:rPr>
          <w:rFonts w:ascii="Angsana New" w:hAnsi="Angsana New"/>
          <w:sz w:val="32"/>
          <w:szCs w:val="32"/>
        </w:rPr>
        <w:t>4</w:t>
      </w:r>
      <w:r w:rsidRPr="0081104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="00820234">
        <w:rPr>
          <w:rFonts w:ascii="Angsana New" w:hAnsi="Angsana New"/>
          <w:sz w:val="32"/>
          <w:szCs w:val="32"/>
        </w:rPr>
        <w:t>455</w:t>
      </w:r>
      <w:r w:rsidRPr="0081104C">
        <w:rPr>
          <w:rFonts w:ascii="Angsana New" w:hAnsi="Angsana New"/>
          <w:sz w:val="32"/>
          <w:szCs w:val="32"/>
          <w:cs/>
        </w:rPr>
        <w:t xml:space="preserve"> ได้มีมติอนุมัติการจ่ายเงินปันผลจากผลการดำเนินงานปี </w:t>
      </w:r>
      <w:r w:rsidR="00E854E6" w:rsidRPr="0081104C">
        <w:rPr>
          <w:rFonts w:ascii="Angsana New" w:hAnsi="Angsana New"/>
          <w:sz w:val="32"/>
          <w:szCs w:val="32"/>
        </w:rPr>
        <w:t>2563</w:t>
      </w:r>
      <w:r w:rsidRPr="0081104C">
        <w:rPr>
          <w:rFonts w:ascii="Angsana New" w:hAnsi="Angsana New"/>
          <w:sz w:val="32"/>
          <w:szCs w:val="32"/>
          <w:cs/>
        </w:rPr>
        <w:t xml:space="preserve"> </w:t>
      </w:r>
      <w:r w:rsidR="00E47E1B" w:rsidRPr="0081104C">
        <w:rPr>
          <w:rFonts w:ascii="Angsana New" w:hAnsi="Angsana New"/>
          <w:sz w:val="32"/>
          <w:szCs w:val="32"/>
          <w:cs/>
        </w:rPr>
        <w:t>ให้แก่ผู้ถือหุ้น</w:t>
      </w:r>
      <w:r w:rsidRPr="0081104C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820234">
        <w:rPr>
          <w:rFonts w:ascii="Angsana New" w:hAnsi="Angsana New"/>
          <w:sz w:val="32"/>
          <w:szCs w:val="32"/>
        </w:rPr>
        <w:t>0.05</w:t>
      </w:r>
      <w:r w:rsidRPr="0081104C">
        <w:rPr>
          <w:rFonts w:ascii="Angsana New" w:hAnsi="Angsana New"/>
          <w:sz w:val="32"/>
          <w:szCs w:val="32"/>
          <w:cs/>
        </w:rPr>
        <w:t xml:space="preserve"> บาท รวมเป็นเงินปันผลจ่ายทั้งสิ้นประมาณ </w:t>
      </w:r>
      <w:r w:rsidR="00820234">
        <w:rPr>
          <w:rFonts w:ascii="Angsana New" w:hAnsi="Angsana New"/>
          <w:sz w:val="32"/>
          <w:szCs w:val="32"/>
        </w:rPr>
        <w:t>51.40</w:t>
      </w:r>
      <w:r w:rsidRPr="0081104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459C9" w:rsidRPr="00E459C9">
        <w:rPr>
          <w:rFonts w:ascii="Angsana New" w:hAnsi="Angsana New"/>
          <w:sz w:val="32"/>
          <w:szCs w:val="32"/>
          <w:cs/>
        </w:rPr>
        <w:t xml:space="preserve">บริษัทฯจะนำเสนอเพื่อขออนุมัติการจ่ายเงินปันผลดังกล่าวต่อที่ประชุมสามัญผู้ถือหุ้นประจำปีครั้งที่ </w:t>
      </w:r>
      <w:r w:rsidR="00E459C9" w:rsidRPr="00E459C9">
        <w:rPr>
          <w:rFonts w:ascii="Angsana New" w:hAnsi="Angsana New"/>
          <w:sz w:val="32"/>
          <w:szCs w:val="32"/>
        </w:rPr>
        <w:t xml:space="preserve">88 </w:t>
      </w:r>
      <w:r w:rsidR="00E459C9" w:rsidRPr="00E459C9">
        <w:rPr>
          <w:rFonts w:ascii="Angsana New" w:hAnsi="Angsana New"/>
          <w:sz w:val="32"/>
          <w:szCs w:val="32"/>
          <w:cs/>
        </w:rPr>
        <w:t>ต่อไป</w:t>
      </w:r>
    </w:p>
    <w:p w14:paraId="1B9AC13B" w14:textId="77777777" w:rsidR="007F5C52" w:rsidRPr="0081104C" w:rsidRDefault="000352C8" w:rsidP="0089445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04C">
        <w:rPr>
          <w:rFonts w:ascii="Angsana New" w:hAnsi="Angsana New"/>
          <w:b/>
          <w:bCs/>
          <w:sz w:val="32"/>
          <w:szCs w:val="32"/>
        </w:rPr>
        <w:t>40</w:t>
      </w:r>
      <w:r w:rsidR="007F5C52" w:rsidRPr="0081104C">
        <w:rPr>
          <w:rFonts w:ascii="Angsana New" w:hAnsi="Angsana New"/>
          <w:b/>
          <w:bCs/>
          <w:sz w:val="32"/>
          <w:szCs w:val="32"/>
        </w:rPr>
        <w:t>.</w:t>
      </w:r>
      <w:r w:rsidR="007F5C52" w:rsidRPr="0081104C">
        <w:rPr>
          <w:rFonts w:ascii="Angsana New" w:hAnsi="Angsana New"/>
          <w:b/>
          <w:bCs/>
          <w:sz w:val="32"/>
          <w:szCs w:val="32"/>
        </w:rPr>
        <w:tab/>
      </w:r>
      <w:r w:rsidR="007F5C52" w:rsidRPr="0081104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B9AC13C" w14:textId="77777777" w:rsidR="00C90728" w:rsidRPr="004649BB" w:rsidRDefault="007F5C52" w:rsidP="008944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104C">
        <w:rPr>
          <w:rFonts w:ascii="Angsana New" w:hAnsi="Angsana New"/>
          <w:sz w:val="32"/>
          <w:szCs w:val="32"/>
        </w:rPr>
        <w:tab/>
      </w:r>
      <w:r w:rsidRPr="0081104C">
        <w:rPr>
          <w:rFonts w:ascii="Angsana New" w:hAnsi="Angsana New"/>
          <w:sz w:val="32"/>
          <w:szCs w:val="32"/>
          <w:cs/>
        </w:rPr>
        <w:t>งบการเงินนี้</w:t>
      </w:r>
      <w:r w:rsidR="00A31CA2" w:rsidRPr="0081104C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ได้รับอนุมัติให้ออกโดยคณะกรรมการของบริษัทฯเมื่อวันที่</w:t>
      </w:r>
      <w:r w:rsidR="006C6E8B" w:rsidRPr="0081104C">
        <w:rPr>
          <w:rFonts w:ascii="Angsana New" w:hAnsi="Angsana New"/>
          <w:sz w:val="32"/>
          <w:szCs w:val="32"/>
          <w:cs/>
        </w:rPr>
        <w:t xml:space="preserve"> </w:t>
      </w:r>
      <w:r w:rsidR="00180121" w:rsidRPr="0081104C">
        <w:rPr>
          <w:rFonts w:ascii="Angsana New" w:hAnsi="Angsana New"/>
          <w:sz w:val="32"/>
          <w:szCs w:val="32"/>
        </w:rPr>
        <w:t xml:space="preserve">25 </w:t>
      </w:r>
      <w:r w:rsidR="002962EC" w:rsidRPr="0081104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D74C83" w:rsidRPr="0081104C">
        <w:rPr>
          <w:rFonts w:ascii="Angsana New" w:hAnsi="Angsana New"/>
          <w:sz w:val="32"/>
          <w:szCs w:val="32"/>
        </w:rPr>
        <w:t>256</w:t>
      </w:r>
      <w:r w:rsidR="00E854E6" w:rsidRPr="0081104C">
        <w:rPr>
          <w:rFonts w:ascii="Angsana New" w:hAnsi="Angsana New"/>
          <w:sz w:val="32"/>
          <w:szCs w:val="32"/>
        </w:rPr>
        <w:t>4</w:t>
      </w:r>
      <w:bookmarkStart w:id="21" w:name="_GoBack"/>
      <w:bookmarkEnd w:id="21"/>
    </w:p>
    <w:sectPr w:rsidR="00C90728" w:rsidRPr="004649BB" w:rsidSect="00062F6F">
      <w:pgSz w:w="11907" w:h="16840" w:code="9"/>
      <w:pgMar w:top="1296" w:right="1080" w:bottom="1080" w:left="1339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8F4D7" w14:textId="77777777" w:rsidR="003A5D97" w:rsidRDefault="003A5D97">
      <w:r>
        <w:separator/>
      </w:r>
    </w:p>
  </w:endnote>
  <w:endnote w:type="continuationSeparator" w:id="0">
    <w:p w14:paraId="0F2BE543" w14:textId="77777777" w:rsidR="003A5D97" w:rsidRDefault="003A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19773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B9AC143" w14:textId="54D991F3" w:rsidR="003A5D97" w:rsidRPr="0068538C" w:rsidRDefault="003A5D97" w:rsidP="00FF793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8538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8538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8538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68538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AC144" w14:textId="1E17E145" w:rsidR="003A5D97" w:rsidRPr="00BE310B" w:rsidRDefault="003A5D97" w:rsidP="00BE310B">
    <w:pPr>
      <w:pStyle w:val="Footer"/>
      <w:tabs>
        <w:tab w:val="clear" w:pos="8306"/>
        <w:tab w:val="center" w:pos="504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 w:rsidRPr="00BE310B">
      <w:rPr>
        <w:rFonts w:ascii="Angsana New" w:hAnsi="Angsana New"/>
        <w:sz w:val="32"/>
        <w:szCs w:val="32"/>
        <w:cs/>
      </w:rPr>
      <w:fldChar w:fldCharType="begin"/>
    </w:r>
    <w:r w:rsidRPr="00BE310B">
      <w:rPr>
        <w:rFonts w:ascii="Angsana New" w:hAnsi="Angsana New"/>
        <w:sz w:val="32"/>
        <w:szCs w:val="32"/>
      </w:rPr>
      <w:instrText xml:space="preserve"> PAGE   \* MERGEFORMAT </w:instrText>
    </w:r>
    <w:r w:rsidRPr="00BE310B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noProof/>
        <w:sz w:val="32"/>
        <w:szCs w:val="32"/>
      </w:rPr>
      <w:t>61</w:t>
    </w:r>
    <w:r w:rsidRPr="00BE310B">
      <w:rPr>
        <w:rFonts w:ascii="Angsana New" w:hAnsi="Angsana New"/>
        <w:sz w:val="32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05D4E" w14:textId="77777777" w:rsidR="003A5D97" w:rsidRDefault="003A5D97">
      <w:r>
        <w:separator/>
      </w:r>
    </w:p>
  </w:footnote>
  <w:footnote w:type="continuationSeparator" w:id="0">
    <w:p w14:paraId="6A2694C3" w14:textId="77777777" w:rsidR="003A5D97" w:rsidRDefault="003A5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982BC0E"/>
    <w:lvl w:ilvl="0">
      <w:numFmt w:val="bullet"/>
      <w:lvlText w:val="*"/>
      <w:lvlJc w:val="left"/>
    </w:lvl>
  </w:abstractNum>
  <w:abstractNum w:abstractNumId="1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3B07891"/>
    <w:multiLevelType w:val="hybridMultilevel"/>
    <w:tmpl w:val="D660973C"/>
    <w:lvl w:ilvl="0" w:tplc="E3D62B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E23641"/>
    <w:multiLevelType w:val="multilevel"/>
    <w:tmpl w:val="2222C3D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F30F65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0860E7"/>
    <w:multiLevelType w:val="multilevel"/>
    <w:tmpl w:val="4FC0F446"/>
    <w:lvl w:ilvl="0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</w:rPr>
    </w:lvl>
    <w:lvl w:ilvl="1">
      <w:start w:val="1"/>
      <w:numFmt w:val="decimal"/>
      <w:lvlText w:val="31.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31.2.1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57E0566"/>
    <w:multiLevelType w:val="hybridMultilevel"/>
    <w:tmpl w:val="555C3812"/>
    <w:lvl w:ilvl="0" w:tplc="1C124090">
      <w:start w:val="1"/>
      <w:numFmt w:val="decimal"/>
      <w:lvlText w:val="31.%1"/>
      <w:lvlJc w:val="left"/>
      <w:pPr>
        <w:ind w:left="1800" w:hanging="360"/>
      </w:pPr>
      <w:rPr>
        <w:rFonts w:hint="default"/>
      </w:rPr>
    </w:lvl>
    <w:lvl w:ilvl="1" w:tplc="5DB0813C">
      <w:start w:val="1"/>
      <w:numFmt w:val="decimal"/>
      <w:lvlText w:val="3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E09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6306F5"/>
    <w:multiLevelType w:val="hybridMultilevel"/>
    <w:tmpl w:val="D4C08198"/>
    <w:lvl w:ilvl="0" w:tplc="8BF6CD7E">
      <w:start w:val="1"/>
      <w:numFmt w:val="decimal"/>
      <w:lvlText w:val="%1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2B506267"/>
    <w:multiLevelType w:val="multilevel"/>
    <w:tmpl w:val="0226EB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3F743D8"/>
    <w:multiLevelType w:val="hybridMultilevel"/>
    <w:tmpl w:val="D9CC1D74"/>
    <w:lvl w:ilvl="0" w:tplc="D77E9BA6">
      <w:start w:val="2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355DF0"/>
    <w:multiLevelType w:val="hybridMultilevel"/>
    <w:tmpl w:val="96969FD0"/>
    <w:lvl w:ilvl="0" w:tplc="99D2B4CA">
      <w:start w:val="1"/>
      <w:numFmt w:val="decimal"/>
      <w:lvlText w:val="2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F344F"/>
    <w:multiLevelType w:val="hybridMultilevel"/>
    <w:tmpl w:val="399EE6E6"/>
    <w:lvl w:ilvl="0" w:tplc="7FCE8086">
      <w:start w:val="3"/>
      <w:numFmt w:val="thaiLetters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 w15:restartNumberingAfterBreak="0">
    <w:nsid w:val="3E58663A"/>
    <w:multiLevelType w:val="hybridMultilevel"/>
    <w:tmpl w:val="25602CE2"/>
    <w:lvl w:ilvl="0" w:tplc="64AC98A2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67B1967"/>
    <w:multiLevelType w:val="singleLevel"/>
    <w:tmpl w:val="7018CDB6"/>
    <w:lvl w:ilvl="0">
      <w:start w:val="3"/>
      <w:numFmt w:val="decimal"/>
      <w:lvlText w:val="2.%1 "/>
      <w:legacy w:legacy="1" w:legacySpace="0" w:legacyIndent="283"/>
      <w:lvlJc w:val="left"/>
      <w:pPr>
        <w:ind w:left="643" w:hanging="283"/>
      </w:pPr>
      <w:rPr>
        <w:rFonts w:ascii="AngsanaUPC" w:hAnsi="AngsanaUPC" w:hint="cs"/>
        <w:b w:val="0"/>
        <w:i w:val="0"/>
        <w:sz w:val="32"/>
        <w:u w:val="none"/>
      </w:rPr>
    </w:lvl>
  </w:abstractNum>
  <w:abstractNum w:abstractNumId="19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76163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0DE09A8"/>
    <w:multiLevelType w:val="multilevel"/>
    <w:tmpl w:val="C2DACE5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6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23" w15:restartNumberingAfterBreak="0">
    <w:nsid w:val="5B4A60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EAF22AC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A20CF4"/>
    <w:multiLevelType w:val="hybridMultilevel"/>
    <w:tmpl w:val="6840DA14"/>
    <w:lvl w:ilvl="0" w:tplc="EDDCBA9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56D1E81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8"/>
    <w:lvlOverride w:ilvl="0">
      <w:lvl w:ilvl="0">
        <w:start w:val="4"/>
        <w:numFmt w:val="decimal"/>
        <w:lvlText w:val="2.%1 "/>
        <w:legacy w:legacy="1" w:legacySpace="0" w:legacyIndent="360"/>
        <w:lvlJc w:val="left"/>
        <w:pPr>
          <w:ind w:left="720" w:hanging="360"/>
        </w:pPr>
        <w:rPr>
          <w:rFonts w:ascii="AngsanaUPC" w:hAnsi="AngsanaUPC" w:hint="cs"/>
          <w:b w:val="0"/>
          <w:i w:val="0"/>
          <w:sz w:val="32"/>
          <w:u w:val="none"/>
        </w:rPr>
      </w:lvl>
    </w:lvlOverride>
  </w:num>
  <w:num w:numId="3">
    <w:abstractNumId w:val="11"/>
  </w:num>
  <w:num w:numId="4">
    <w:abstractNumId w:val="10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32" w:hanging="360"/>
        </w:pPr>
        <w:rPr>
          <w:rFonts w:ascii="Helvetica" w:hAnsi="Helvetica" w:hint="default"/>
        </w:rPr>
      </w:lvl>
    </w:lvlOverride>
  </w:num>
  <w:num w:numId="6">
    <w:abstractNumId w:val="26"/>
  </w:num>
  <w:num w:numId="7">
    <w:abstractNumId w:val="22"/>
    <w:lvlOverride w:ilvl="0">
      <w:startOverride w:val="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15"/>
  </w:num>
  <w:num w:numId="11">
    <w:abstractNumId w:val="29"/>
  </w:num>
  <w:num w:numId="12">
    <w:abstractNumId w:val="6"/>
  </w:num>
  <w:num w:numId="13">
    <w:abstractNumId w:val="20"/>
  </w:num>
  <w:num w:numId="14">
    <w:abstractNumId w:val="24"/>
  </w:num>
  <w:num w:numId="15">
    <w:abstractNumId w:val="9"/>
  </w:num>
  <w:num w:numId="16">
    <w:abstractNumId w:val="23"/>
  </w:num>
  <w:num w:numId="17">
    <w:abstractNumId w:val="8"/>
  </w:num>
  <w:num w:numId="18">
    <w:abstractNumId w:val="12"/>
  </w:num>
  <w:num w:numId="19">
    <w:abstractNumId w:val="13"/>
  </w:num>
  <w:num w:numId="20">
    <w:abstractNumId w:val="3"/>
  </w:num>
  <w:num w:numId="21">
    <w:abstractNumId w:val="21"/>
  </w:num>
  <w:num w:numId="22">
    <w:abstractNumId w:val="17"/>
  </w:num>
  <w:num w:numId="23">
    <w:abstractNumId w:val="28"/>
  </w:num>
  <w:num w:numId="24">
    <w:abstractNumId w:val="16"/>
  </w:num>
  <w:num w:numId="25">
    <w:abstractNumId w:val="19"/>
  </w:num>
  <w:num w:numId="26">
    <w:abstractNumId w:val="4"/>
  </w:num>
  <w:num w:numId="27">
    <w:abstractNumId w:val="1"/>
  </w:num>
  <w:num w:numId="28">
    <w:abstractNumId w:val="27"/>
  </w:num>
  <w:num w:numId="29">
    <w:abstractNumId w:val="25"/>
  </w:num>
  <w:num w:numId="30">
    <w:abstractNumId w:val="14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F5A"/>
    <w:rsid w:val="000007EF"/>
    <w:rsid w:val="00001030"/>
    <w:rsid w:val="00001B3B"/>
    <w:rsid w:val="00002EEA"/>
    <w:rsid w:val="000039DC"/>
    <w:rsid w:val="00003C0A"/>
    <w:rsid w:val="00004302"/>
    <w:rsid w:val="00004908"/>
    <w:rsid w:val="0000508C"/>
    <w:rsid w:val="000051E2"/>
    <w:rsid w:val="000052F4"/>
    <w:rsid w:val="0000541F"/>
    <w:rsid w:val="000066AE"/>
    <w:rsid w:val="0000696D"/>
    <w:rsid w:val="00006C90"/>
    <w:rsid w:val="00006F39"/>
    <w:rsid w:val="000075DA"/>
    <w:rsid w:val="00007A49"/>
    <w:rsid w:val="00007AAE"/>
    <w:rsid w:val="0001073F"/>
    <w:rsid w:val="000108D7"/>
    <w:rsid w:val="00010B3A"/>
    <w:rsid w:val="00011846"/>
    <w:rsid w:val="00011C1D"/>
    <w:rsid w:val="00011E5C"/>
    <w:rsid w:val="00011F1B"/>
    <w:rsid w:val="00012B3E"/>
    <w:rsid w:val="00012CEC"/>
    <w:rsid w:val="000133E5"/>
    <w:rsid w:val="00014182"/>
    <w:rsid w:val="000141A8"/>
    <w:rsid w:val="000148A2"/>
    <w:rsid w:val="00015DCC"/>
    <w:rsid w:val="00015FA8"/>
    <w:rsid w:val="000165EF"/>
    <w:rsid w:val="0001673E"/>
    <w:rsid w:val="0001741D"/>
    <w:rsid w:val="0001742B"/>
    <w:rsid w:val="00017FE6"/>
    <w:rsid w:val="0002020E"/>
    <w:rsid w:val="000202EF"/>
    <w:rsid w:val="00020659"/>
    <w:rsid w:val="00022004"/>
    <w:rsid w:val="0002226C"/>
    <w:rsid w:val="00022A3F"/>
    <w:rsid w:val="00022DDD"/>
    <w:rsid w:val="000238E5"/>
    <w:rsid w:val="00023B12"/>
    <w:rsid w:val="00024780"/>
    <w:rsid w:val="0002503F"/>
    <w:rsid w:val="000254CB"/>
    <w:rsid w:val="00026A87"/>
    <w:rsid w:val="00030CCF"/>
    <w:rsid w:val="00031BC0"/>
    <w:rsid w:val="00032B15"/>
    <w:rsid w:val="00033487"/>
    <w:rsid w:val="00033B00"/>
    <w:rsid w:val="000352C8"/>
    <w:rsid w:val="000354AA"/>
    <w:rsid w:val="00035799"/>
    <w:rsid w:val="00035E4D"/>
    <w:rsid w:val="00036882"/>
    <w:rsid w:val="00036D5F"/>
    <w:rsid w:val="000371BF"/>
    <w:rsid w:val="00040E53"/>
    <w:rsid w:val="00040E65"/>
    <w:rsid w:val="00041CD1"/>
    <w:rsid w:val="0004260E"/>
    <w:rsid w:val="0004295D"/>
    <w:rsid w:val="00042E81"/>
    <w:rsid w:val="000432D5"/>
    <w:rsid w:val="000444DE"/>
    <w:rsid w:val="00045132"/>
    <w:rsid w:val="00046AAA"/>
    <w:rsid w:val="00046B79"/>
    <w:rsid w:val="00046C24"/>
    <w:rsid w:val="00047012"/>
    <w:rsid w:val="000474FE"/>
    <w:rsid w:val="00047CDF"/>
    <w:rsid w:val="000504BE"/>
    <w:rsid w:val="000509C9"/>
    <w:rsid w:val="00050DA8"/>
    <w:rsid w:val="000516C2"/>
    <w:rsid w:val="000518BA"/>
    <w:rsid w:val="00051BF0"/>
    <w:rsid w:val="00052679"/>
    <w:rsid w:val="0005273E"/>
    <w:rsid w:val="00053970"/>
    <w:rsid w:val="00053E5A"/>
    <w:rsid w:val="00053E68"/>
    <w:rsid w:val="00054DE2"/>
    <w:rsid w:val="0005530F"/>
    <w:rsid w:val="000568E2"/>
    <w:rsid w:val="00056DE5"/>
    <w:rsid w:val="00057463"/>
    <w:rsid w:val="000578AA"/>
    <w:rsid w:val="00060528"/>
    <w:rsid w:val="000611F3"/>
    <w:rsid w:val="00062F6F"/>
    <w:rsid w:val="00063B9A"/>
    <w:rsid w:val="00063DCB"/>
    <w:rsid w:val="0006448B"/>
    <w:rsid w:val="00064B29"/>
    <w:rsid w:val="000663E8"/>
    <w:rsid w:val="00066509"/>
    <w:rsid w:val="0006672F"/>
    <w:rsid w:val="00066BF4"/>
    <w:rsid w:val="00066E03"/>
    <w:rsid w:val="0006732E"/>
    <w:rsid w:val="000679AD"/>
    <w:rsid w:val="00070739"/>
    <w:rsid w:val="000718C5"/>
    <w:rsid w:val="0007216B"/>
    <w:rsid w:val="0007272E"/>
    <w:rsid w:val="00072845"/>
    <w:rsid w:val="00072964"/>
    <w:rsid w:val="00072B0D"/>
    <w:rsid w:val="0007448B"/>
    <w:rsid w:val="00074CF4"/>
    <w:rsid w:val="00074F07"/>
    <w:rsid w:val="00076603"/>
    <w:rsid w:val="000772E8"/>
    <w:rsid w:val="000802B3"/>
    <w:rsid w:val="00080DAD"/>
    <w:rsid w:val="00081071"/>
    <w:rsid w:val="00082385"/>
    <w:rsid w:val="000824A3"/>
    <w:rsid w:val="000826C0"/>
    <w:rsid w:val="00083FB6"/>
    <w:rsid w:val="00084446"/>
    <w:rsid w:val="00084FAC"/>
    <w:rsid w:val="00085FD8"/>
    <w:rsid w:val="000863A4"/>
    <w:rsid w:val="00087759"/>
    <w:rsid w:val="00087C31"/>
    <w:rsid w:val="00087DD7"/>
    <w:rsid w:val="000910E6"/>
    <w:rsid w:val="0009155D"/>
    <w:rsid w:val="000923DA"/>
    <w:rsid w:val="000925E2"/>
    <w:rsid w:val="00093350"/>
    <w:rsid w:val="0009465D"/>
    <w:rsid w:val="00094725"/>
    <w:rsid w:val="000947AD"/>
    <w:rsid w:val="0009491A"/>
    <w:rsid w:val="000952CD"/>
    <w:rsid w:val="00096ED9"/>
    <w:rsid w:val="000A06DA"/>
    <w:rsid w:val="000A0C2A"/>
    <w:rsid w:val="000A1698"/>
    <w:rsid w:val="000A2035"/>
    <w:rsid w:val="000A4488"/>
    <w:rsid w:val="000A453C"/>
    <w:rsid w:val="000A48A2"/>
    <w:rsid w:val="000A495F"/>
    <w:rsid w:val="000A51F1"/>
    <w:rsid w:val="000A6067"/>
    <w:rsid w:val="000A736F"/>
    <w:rsid w:val="000A7C4D"/>
    <w:rsid w:val="000B13EB"/>
    <w:rsid w:val="000B1A60"/>
    <w:rsid w:val="000B1FBB"/>
    <w:rsid w:val="000B34AA"/>
    <w:rsid w:val="000B3BE8"/>
    <w:rsid w:val="000B4421"/>
    <w:rsid w:val="000B4446"/>
    <w:rsid w:val="000B46EC"/>
    <w:rsid w:val="000B5267"/>
    <w:rsid w:val="000B555E"/>
    <w:rsid w:val="000B55FA"/>
    <w:rsid w:val="000B6314"/>
    <w:rsid w:val="000B6722"/>
    <w:rsid w:val="000B6835"/>
    <w:rsid w:val="000B683A"/>
    <w:rsid w:val="000B6FA3"/>
    <w:rsid w:val="000B726D"/>
    <w:rsid w:val="000B7ACA"/>
    <w:rsid w:val="000C0BFF"/>
    <w:rsid w:val="000C3227"/>
    <w:rsid w:val="000C35D8"/>
    <w:rsid w:val="000C3A3B"/>
    <w:rsid w:val="000C3DC7"/>
    <w:rsid w:val="000C60BD"/>
    <w:rsid w:val="000C6426"/>
    <w:rsid w:val="000C682C"/>
    <w:rsid w:val="000C696B"/>
    <w:rsid w:val="000C6B5D"/>
    <w:rsid w:val="000D01E9"/>
    <w:rsid w:val="000D07BC"/>
    <w:rsid w:val="000D08CC"/>
    <w:rsid w:val="000D090C"/>
    <w:rsid w:val="000D0AFF"/>
    <w:rsid w:val="000D13EB"/>
    <w:rsid w:val="000D19A2"/>
    <w:rsid w:val="000D27E8"/>
    <w:rsid w:val="000D53DC"/>
    <w:rsid w:val="000D5470"/>
    <w:rsid w:val="000D7A8B"/>
    <w:rsid w:val="000D7DBB"/>
    <w:rsid w:val="000E094A"/>
    <w:rsid w:val="000E11C2"/>
    <w:rsid w:val="000E220A"/>
    <w:rsid w:val="000E2211"/>
    <w:rsid w:val="000E244D"/>
    <w:rsid w:val="000E399B"/>
    <w:rsid w:val="000E44B6"/>
    <w:rsid w:val="000E5147"/>
    <w:rsid w:val="000E5A81"/>
    <w:rsid w:val="000E5AF6"/>
    <w:rsid w:val="000E5C95"/>
    <w:rsid w:val="000E656D"/>
    <w:rsid w:val="000E6605"/>
    <w:rsid w:val="000E665A"/>
    <w:rsid w:val="000E6ACD"/>
    <w:rsid w:val="000E756E"/>
    <w:rsid w:val="000E7806"/>
    <w:rsid w:val="000F0822"/>
    <w:rsid w:val="000F1976"/>
    <w:rsid w:val="000F227D"/>
    <w:rsid w:val="000F5120"/>
    <w:rsid w:val="000F56F9"/>
    <w:rsid w:val="000F5D51"/>
    <w:rsid w:val="000F5F9A"/>
    <w:rsid w:val="000F631A"/>
    <w:rsid w:val="000F704B"/>
    <w:rsid w:val="000F7347"/>
    <w:rsid w:val="000F7897"/>
    <w:rsid w:val="000F7D49"/>
    <w:rsid w:val="00100D27"/>
    <w:rsid w:val="00101CD4"/>
    <w:rsid w:val="0010295D"/>
    <w:rsid w:val="0010300A"/>
    <w:rsid w:val="0010383D"/>
    <w:rsid w:val="001048E0"/>
    <w:rsid w:val="00104C24"/>
    <w:rsid w:val="00105EB8"/>
    <w:rsid w:val="0010614C"/>
    <w:rsid w:val="001064D7"/>
    <w:rsid w:val="00106892"/>
    <w:rsid w:val="0010743E"/>
    <w:rsid w:val="0010748F"/>
    <w:rsid w:val="00107B68"/>
    <w:rsid w:val="00110654"/>
    <w:rsid w:val="00110F92"/>
    <w:rsid w:val="00111CD9"/>
    <w:rsid w:val="00112A42"/>
    <w:rsid w:val="00113BA5"/>
    <w:rsid w:val="0011413C"/>
    <w:rsid w:val="00114DC6"/>
    <w:rsid w:val="001153A3"/>
    <w:rsid w:val="001154ED"/>
    <w:rsid w:val="00115921"/>
    <w:rsid w:val="00115DA9"/>
    <w:rsid w:val="00117204"/>
    <w:rsid w:val="00120FD1"/>
    <w:rsid w:val="0012105D"/>
    <w:rsid w:val="0012160C"/>
    <w:rsid w:val="00122C4B"/>
    <w:rsid w:val="00124BD6"/>
    <w:rsid w:val="00124D26"/>
    <w:rsid w:val="001251B6"/>
    <w:rsid w:val="001259F2"/>
    <w:rsid w:val="001260F3"/>
    <w:rsid w:val="00126B63"/>
    <w:rsid w:val="00126FAC"/>
    <w:rsid w:val="00126FE8"/>
    <w:rsid w:val="001271BC"/>
    <w:rsid w:val="0012739F"/>
    <w:rsid w:val="00127448"/>
    <w:rsid w:val="00127AD2"/>
    <w:rsid w:val="00127E88"/>
    <w:rsid w:val="001317AC"/>
    <w:rsid w:val="00131E53"/>
    <w:rsid w:val="00132BB3"/>
    <w:rsid w:val="00132EC6"/>
    <w:rsid w:val="001336DC"/>
    <w:rsid w:val="0013411F"/>
    <w:rsid w:val="001342AD"/>
    <w:rsid w:val="0013513A"/>
    <w:rsid w:val="00137293"/>
    <w:rsid w:val="00137456"/>
    <w:rsid w:val="001376EB"/>
    <w:rsid w:val="00137E27"/>
    <w:rsid w:val="001406B0"/>
    <w:rsid w:val="00140BF6"/>
    <w:rsid w:val="00140F8B"/>
    <w:rsid w:val="0014134D"/>
    <w:rsid w:val="0014170A"/>
    <w:rsid w:val="00142013"/>
    <w:rsid w:val="00143AD8"/>
    <w:rsid w:val="00143DBC"/>
    <w:rsid w:val="001448C9"/>
    <w:rsid w:val="00144F53"/>
    <w:rsid w:val="001450FD"/>
    <w:rsid w:val="00145F17"/>
    <w:rsid w:val="0014616E"/>
    <w:rsid w:val="00146287"/>
    <w:rsid w:val="0014638A"/>
    <w:rsid w:val="00146FB6"/>
    <w:rsid w:val="0014767C"/>
    <w:rsid w:val="00150156"/>
    <w:rsid w:val="00150537"/>
    <w:rsid w:val="00150949"/>
    <w:rsid w:val="00150C2F"/>
    <w:rsid w:val="00151075"/>
    <w:rsid w:val="001522BD"/>
    <w:rsid w:val="0015266D"/>
    <w:rsid w:val="00152829"/>
    <w:rsid w:val="00152CDC"/>
    <w:rsid w:val="00153364"/>
    <w:rsid w:val="001535AF"/>
    <w:rsid w:val="00153BEF"/>
    <w:rsid w:val="00153D8F"/>
    <w:rsid w:val="001540A0"/>
    <w:rsid w:val="001542CA"/>
    <w:rsid w:val="001544B4"/>
    <w:rsid w:val="0015483E"/>
    <w:rsid w:val="0015502B"/>
    <w:rsid w:val="001552C9"/>
    <w:rsid w:val="00155C7D"/>
    <w:rsid w:val="00155FC0"/>
    <w:rsid w:val="00156A8A"/>
    <w:rsid w:val="00156FBE"/>
    <w:rsid w:val="00161500"/>
    <w:rsid w:val="00161793"/>
    <w:rsid w:val="00161A03"/>
    <w:rsid w:val="001623A9"/>
    <w:rsid w:val="00162465"/>
    <w:rsid w:val="00162D7B"/>
    <w:rsid w:val="00163601"/>
    <w:rsid w:val="001640E0"/>
    <w:rsid w:val="0016429E"/>
    <w:rsid w:val="0016471D"/>
    <w:rsid w:val="0016529E"/>
    <w:rsid w:val="001656F4"/>
    <w:rsid w:val="0016698B"/>
    <w:rsid w:val="00167A76"/>
    <w:rsid w:val="00170063"/>
    <w:rsid w:val="001708C3"/>
    <w:rsid w:val="00171DAC"/>
    <w:rsid w:val="00172561"/>
    <w:rsid w:val="00172FB8"/>
    <w:rsid w:val="00173C4A"/>
    <w:rsid w:val="00173D13"/>
    <w:rsid w:val="00175418"/>
    <w:rsid w:val="00175BC1"/>
    <w:rsid w:val="00175F99"/>
    <w:rsid w:val="00176AB8"/>
    <w:rsid w:val="00176CDE"/>
    <w:rsid w:val="00177282"/>
    <w:rsid w:val="00180121"/>
    <w:rsid w:val="0018028C"/>
    <w:rsid w:val="001805CE"/>
    <w:rsid w:val="0018072D"/>
    <w:rsid w:val="001809DE"/>
    <w:rsid w:val="00180E37"/>
    <w:rsid w:val="0018165E"/>
    <w:rsid w:val="00181D92"/>
    <w:rsid w:val="00183ABB"/>
    <w:rsid w:val="00183E0A"/>
    <w:rsid w:val="00183FC4"/>
    <w:rsid w:val="00184BA1"/>
    <w:rsid w:val="00185BE9"/>
    <w:rsid w:val="00185E16"/>
    <w:rsid w:val="0018692A"/>
    <w:rsid w:val="00187E52"/>
    <w:rsid w:val="00187E60"/>
    <w:rsid w:val="00187EE2"/>
    <w:rsid w:val="00190EB5"/>
    <w:rsid w:val="00191009"/>
    <w:rsid w:val="0019131B"/>
    <w:rsid w:val="00191CD0"/>
    <w:rsid w:val="001922C9"/>
    <w:rsid w:val="001955F6"/>
    <w:rsid w:val="001957C8"/>
    <w:rsid w:val="00196313"/>
    <w:rsid w:val="001969D1"/>
    <w:rsid w:val="00196DC6"/>
    <w:rsid w:val="00197A2D"/>
    <w:rsid w:val="001A041F"/>
    <w:rsid w:val="001A123B"/>
    <w:rsid w:val="001A1C92"/>
    <w:rsid w:val="001A28C9"/>
    <w:rsid w:val="001A2DB3"/>
    <w:rsid w:val="001A31FB"/>
    <w:rsid w:val="001A320F"/>
    <w:rsid w:val="001A35F3"/>
    <w:rsid w:val="001A385F"/>
    <w:rsid w:val="001A5184"/>
    <w:rsid w:val="001A62BC"/>
    <w:rsid w:val="001A6321"/>
    <w:rsid w:val="001A636E"/>
    <w:rsid w:val="001A7171"/>
    <w:rsid w:val="001A791F"/>
    <w:rsid w:val="001A7AD2"/>
    <w:rsid w:val="001B1051"/>
    <w:rsid w:val="001B44D8"/>
    <w:rsid w:val="001B4DA8"/>
    <w:rsid w:val="001B4FC9"/>
    <w:rsid w:val="001B5609"/>
    <w:rsid w:val="001B56D6"/>
    <w:rsid w:val="001B57A0"/>
    <w:rsid w:val="001B59A3"/>
    <w:rsid w:val="001B7506"/>
    <w:rsid w:val="001B7764"/>
    <w:rsid w:val="001C17FF"/>
    <w:rsid w:val="001C1964"/>
    <w:rsid w:val="001C1EE3"/>
    <w:rsid w:val="001C233F"/>
    <w:rsid w:val="001C3796"/>
    <w:rsid w:val="001C4F18"/>
    <w:rsid w:val="001C5609"/>
    <w:rsid w:val="001C5629"/>
    <w:rsid w:val="001C724F"/>
    <w:rsid w:val="001C77AD"/>
    <w:rsid w:val="001C7A1E"/>
    <w:rsid w:val="001D0300"/>
    <w:rsid w:val="001D0CE0"/>
    <w:rsid w:val="001D1060"/>
    <w:rsid w:val="001D237D"/>
    <w:rsid w:val="001D26CC"/>
    <w:rsid w:val="001D41A6"/>
    <w:rsid w:val="001D50FA"/>
    <w:rsid w:val="001D54BC"/>
    <w:rsid w:val="001D6A78"/>
    <w:rsid w:val="001D76BC"/>
    <w:rsid w:val="001E00CE"/>
    <w:rsid w:val="001E0181"/>
    <w:rsid w:val="001E0D59"/>
    <w:rsid w:val="001E1428"/>
    <w:rsid w:val="001E144F"/>
    <w:rsid w:val="001E1AB0"/>
    <w:rsid w:val="001E20B8"/>
    <w:rsid w:val="001E21CB"/>
    <w:rsid w:val="001E2292"/>
    <w:rsid w:val="001E3247"/>
    <w:rsid w:val="001E3A55"/>
    <w:rsid w:val="001E3F9A"/>
    <w:rsid w:val="001E4216"/>
    <w:rsid w:val="001E4E82"/>
    <w:rsid w:val="001E53F9"/>
    <w:rsid w:val="001E542E"/>
    <w:rsid w:val="001E61A8"/>
    <w:rsid w:val="001E628F"/>
    <w:rsid w:val="001E6BEF"/>
    <w:rsid w:val="001E7055"/>
    <w:rsid w:val="001E722E"/>
    <w:rsid w:val="001E7B75"/>
    <w:rsid w:val="001F005F"/>
    <w:rsid w:val="001F01EE"/>
    <w:rsid w:val="001F0632"/>
    <w:rsid w:val="001F0D5E"/>
    <w:rsid w:val="001F1C78"/>
    <w:rsid w:val="001F1E11"/>
    <w:rsid w:val="001F3524"/>
    <w:rsid w:val="001F37E8"/>
    <w:rsid w:val="001F388F"/>
    <w:rsid w:val="001F3904"/>
    <w:rsid w:val="001F40E9"/>
    <w:rsid w:val="001F4B4A"/>
    <w:rsid w:val="001F4FC4"/>
    <w:rsid w:val="001F5209"/>
    <w:rsid w:val="001F5A77"/>
    <w:rsid w:val="001F6DB7"/>
    <w:rsid w:val="001F6F2F"/>
    <w:rsid w:val="001F7E52"/>
    <w:rsid w:val="002000D7"/>
    <w:rsid w:val="00200657"/>
    <w:rsid w:val="0020152D"/>
    <w:rsid w:val="00201720"/>
    <w:rsid w:val="00201905"/>
    <w:rsid w:val="00201AB6"/>
    <w:rsid w:val="00201C7B"/>
    <w:rsid w:val="00202588"/>
    <w:rsid w:val="00202FAA"/>
    <w:rsid w:val="002047BB"/>
    <w:rsid w:val="0020528E"/>
    <w:rsid w:val="00206966"/>
    <w:rsid w:val="00207238"/>
    <w:rsid w:val="00207C04"/>
    <w:rsid w:val="00207D05"/>
    <w:rsid w:val="002100AF"/>
    <w:rsid w:val="00211F14"/>
    <w:rsid w:val="00212021"/>
    <w:rsid w:val="00212440"/>
    <w:rsid w:val="00212684"/>
    <w:rsid w:val="0021288A"/>
    <w:rsid w:val="00212F8D"/>
    <w:rsid w:val="00213DBE"/>
    <w:rsid w:val="00214230"/>
    <w:rsid w:val="00215A89"/>
    <w:rsid w:val="002162D2"/>
    <w:rsid w:val="00216A7C"/>
    <w:rsid w:val="002172DB"/>
    <w:rsid w:val="0021760D"/>
    <w:rsid w:val="00217CEC"/>
    <w:rsid w:val="002206A9"/>
    <w:rsid w:val="00220E49"/>
    <w:rsid w:val="0022112B"/>
    <w:rsid w:val="002213EB"/>
    <w:rsid w:val="00221C00"/>
    <w:rsid w:val="00222169"/>
    <w:rsid w:val="00222454"/>
    <w:rsid w:val="00223157"/>
    <w:rsid w:val="00223CAD"/>
    <w:rsid w:val="00223E8B"/>
    <w:rsid w:val="00225200"/>
    <w:rsid w:val="00225D04"/>
    <w:rsid w:val="00226381"/>
    <w:rsid w:val="0022649E"/>
    <w:rsid w:val="002269C8"/>
    <w:rsid w:val="00227D79"/>
    <w:rsid w:val="00230BC2"/>
    <w:rsid w:val="002312D9"/>
    <w:rsid w:val="0023205A"/>
    <w:rsid w:val="002328F1"/>
    <w:rsid w:val="00232BE6"/>
    <w:rsid w:val="002331E4"/>
    <w:rsid w:val="0023388F"/>
    <w:rsid w:val="00233BFC"/>
    <w:rsid w:val="00233C87"/>
    <w:rsid w:val="0023404A"/>
    <w:rsid w:val="00234DFA"/>
    <w:rsid w:val="00234EFF"/>
    <w:rsid w:val="00236611"/>
    <w:rsid w:val="002366E0"/>
    <w:rsid w:val="0023679B"/>
    <w:rsid w:val="002374FF"/>
    <w:rsid w:val="002377F9"/>
    <w:rsid w:val="00240D9C"/>
    <w:rsid w:val="002431C6"/>
    <w:rsid w:val="00245972"/>
    <w:rsid w:val="00245EAC"/>
    <w:rsid w:val="00246F81"/>
    <w:rsid w:val="0024730B"/>
    <w:rsid w:val="002474DA"/>
    <w:rsid w:val="00247646"/>
    <w:rsid w:val="00250B1E"/>
    <w:rsid w:val="00251A2D"/>
    <w:rsid w:val="00251A71"/>
    <w:rsid w:val="00251EC7"/>
    <w:rsid w:val="00252EDE"/>
    <w:rsid w:val="002533BA"/>
    <w:rsid w:val="00253C84"/>
    <w:rsid w:val="00254D64"/>
    <w:rsid w:val="00255220"/>
    <w:rsid w:val="002558BD"/>
    <w:rsid w:val="00255FAF"/>
    <w:rsid w:val="00256676"/>
    <w:rsid w:val="00257E35"/>
    <w:rsid w:val="00260023"/>
    <w:rsid w:val="00260039"/>
    <w:rsid w:val="002600B7"/>
    <w:rsid w:val="00260212"/>
    <w:rsid w:val="0026120C"/>
    <w:rsid w:val="0026120D"/>
    <w:rsid w:val="0026204D"/>
    <w:rsid w:val="002624DD"/>
    <w:rsid w:val="00263655"/>
    <w:rsid w:val="002638D7"/>
    <w:rsid w:val="002639F1"/>
    <w:rsid w:val="0026549D"/>
    <w:rsid w:val="00265752"/>
    <w:rsid w:val="00265F0C"/>
    <w:rsid w:val="00267AC9"/>
    <w:rsid w:val="00270B7F"/>
    <w:rsid w:val="00271255"/>
    <w:rsid w:val="002724DD"/>
    <w:rsid w:val="00272FBE"/>
    <w:rsid w:val="00273D07"/>
    <w:rsid w:val="00274170"/>
    <w:rsid w:val="00275345"/>
    <w:rsid w:val="00275530"/>
    <w:rsid w:val="00276508"/>
    <w:rsid w:val="0028006B"/>
    <w:rsid w:val="0028071B"/>
    <w:rsid w:val="00281790"/>
    <w:rsid w:val="00281AAF"/>
    <w:rsid w:val="00281BAC"/>
    <w:rsid w:val="002822E9"/>
    <w:rsid w:val="00282C31"/>
    <w:rsid w:val="00282CCC"/>
    <w:rsid w:val="002833C2"/>
    <w:rsid w:val="00283B8C"/>
    <w:rsid w:val="00284695"/>
    <w:rsid w:val="00284E5F"/>
    <w:rsid w:val="00284ED2"/>
    <w:rsid w:val="002862DC"/>
    <w:rsid w:val="0028704A"/>
    <w:rsid w:val="002870EA"/>
    <w:rsid w:val="0028782E"/>
    <w:rsid w:val="00290C51"/>
    <w:rsid w:val="0029126C"/>
    <w:rsid w:val="002913C9"/>
    <w:rsid w:val="0029188C"/>
    <w:rsid w:val="00291F74"/>
    <w:rsid w:val="002932D9"/>
    <w:rsid w:val="00294FA1"/>
    <w:rsid w:val="0029579E"/>
    <w:rsid w:val="0029585D"/>
    <w:rsid w:val="00295C06"/>
    <w:rsid w:val="002962EC"/>
    <w:rsid w:val="002A0C31"/>
    <w:rsid w:val="002A1037"/>
    <w:rsid w:val="002A22C1"/>
    <w:rsid w:val="002A2F1A"/>
    <w:rsid w:val="002A3993"/>
    <w:rsid w:val="002A40A7"/>
    <w:rsid w:val="002A436C"/>
    <w:rsid w:val="002A4470"/>
    <w:rsid w:val="002A4A36"/>
    <w:rsid w:val="002A4B72"/>
    <w:rsid w:val="002A69C0"/>
    <w:rsid w:val="002A7965"/>
    <w:rsid w:val="002B034B"/>
    <w:rsid w:val="002B255F"/>
    <w:rsid w:val="002B272F"/>
    <w:rsid w:val="002B27C8"/>
    <w:rsid w:val="002B36EA"/>
    <w:rsid w:val="002B36FA"/>
    <w:rsid w:val="002B43AB"/>
    <w:rsid w:val="002B446E"/>
    <w:rsid w:val="002B4827"/>
    <w:rsid w:val="002B5E39"/>
    <w:rsid w:val="002B6119"/>
    <w:rsid w:val="002B67DE"/>
    <w:rsid w:val="002B7DA8"/>
    <w:rsid w:val="002B7F38"/>
    <w:rsid w:val="002C0AC7"/>
    <w:rsid w:val="002C0B2E"/>
    <w:rsid w:val="002C148D"/>
    <w:rsid w:val="002C1962"/>
    <w:rsid w:val="002C2014"/>
    <w:rsid w:val="002C2C10"/>
    <w:rsid w:val="002C37E5"/>
    <w:rsid w:val="002C391E"/>
    <w:rsid w:val="002C3DE5"/>
    <w:rsid w:val="002C43BC"/>
    <w:rsid w:val="002C4410"/>
    <w:rsid w:val="002C4903"/>
    <w:rsid w:val="002C5B29"/>
    <w:rsid w:val="002C5C2B"/>
    <w:rsid w:val="002C6011"/>
    <w:rsid w:val="002C6536"/>
    <w:rsid w:val="002C657A"/>
    <w:rsid w:val="002C69F6"/>
    <w:rsid w:val="002C7A6E"/>
    <w:rsid w:val="002D0EF1"/>
    <w:rsid w:val="002D1219"/>
    <w:rsid w:val="002D1243"/>
    <w:rsid w:val="002D18B8"/>
    <w:rsid w:val="002D1956"/>
    <w:rsid w:val="002D1C18"/>
    <w:rsid w:val="002D1EC8"/>
    <w:rsid w:val="002D26C9"/>
    <w:rsid w:val="002D2913"/>
    <w:rsid w:val="002D3E46"/>
    <w:rsid w:val="002D4082"/>
    <w:rsid w:val="002D4719"/>
    <w:rsid w:val="002D4950"/>
    <w:rsid w:val="002D4D1F"/>
    <w:rsid w:val="002D52B1"/>
    <w:rsid w:val="002D5840"/>
    <w:rsid w:val="002D6200"/>
    <w:rsid w:val="002D662C"/>
    <w:rsid w:val="002D7387"/>
    <w:rsid w:val="002E03D2"/>
    <w:rsid w:val="002E05A8"/>
    <w:rsid w:val="002E31C4"/>
    <w:rsid w:val="002E3A24"/>
    <w:rsid w:val="002E4B7C"/>
    <w:rsid w:val="002E5A13"/>
    <w:rsid w:val="002E605B"/>
    <w:rsid w:val="002E70EF"/>
    <w:rsid w:val="002E7316"/>
    <w:rsid w:val="002E7EDC"/>
    <w:rsid w:val="002F0AB9"/>
    <w:rsid w:val="002F128F"/>
    <w:rsid w:val="002F1423"/>
    <w:rsid w:val="002F14EB"/>
    <w:rsid w:val="002F1B22"/>
    <w:rsid w:val="002F20C9"/>
    <w:rsid w:val="002F23B9"/>
    <w:rsid w:val="002F2438"/>
    <w:rsid w:val="002F287E"/>
    <w:rsid w:val="002F2F89"/>
    <w:rsid w:val="002F3003"/>
    <w:rsid w:val="002F30E6"/>
    <w:rsid w:val="002F328B"/>
    <w:rsid w:val="002F46E9"/>
    <w:rsid w:val="002F472E"/>
    <w:rsid w:val="002F4954"/>
    <w:rsid w:val="002F5960"/>
    <w:rsid w:val="002F59BC"/>
    <w:rsid w:val="002F5D4A"/>
    <w:rsid w:val="002F6032"/>
    <w:rsid w:val="002F6A9F"/>
    <w:rsid w:val="002F73EA"/>
    <w:rsid w:val="00300C33"/>
    <w:rsid w:val="00300E73"/>
    <w:rsid w:val="00300FE2"/>
    <w:rsid w:val="003020A1"/>
    <w:rsid w:val="00302FA4"/>
    <w:rsid w:val="003035D1"/>
    <w:rsid w:val="00303688"/>
    <w:rsid w:val="003039BE"/>
    <w:rsid w:val="003046C6"/>
    <w:rsid w:val="00304C76"/>
    <w:rsid w:val="0030503D"/>
    <w:rsid w:val="00305072"/>
    <w:rsid w:val="003053C4"/>
    <w:rsid w:val="0030588C"/>
    <w:rsid w:val="00305D44"/>
    <w:rsid w:val="00305FA0"/>
    <w:rsid w:val="00306F84"/>
    <w:rsid w:val="00307C47"/>
    <w:rsid w:val="00307D00"/>
    <w:rsid w:val="00310485"/>
    <w:rsid w:val="00310764"/>
    <w:rsid w:val="00310B07"/>
    <w:rsid w:val="00310DF9"/>
    <w:rsid w:val="00311177"/>
    <w:rsid w:val="003112B2"/>
    <w:rsid w:val="00312454"/>
    <w:rsid w:val="00312B5F"/>
    <w:rsid w:val="003133B3"/>
    <w:rsid w:val="00313EBD"/>
    <w:rsid w:val="00314082"/>
    <w:rsid w:val="00314159"/>
    <w:rsid w:val="003146F6"/>
    <w:rsid w:val="003148C7"/>
    <w:rsid w:val="00316229"/>
    <w:rsid w:val="00316BBF"/>
    <w:rsid w:val="00320422"/>
    <w:rsid w:val="0032046D"/>
    <w:rsid w:val="003205F2"/>
    <w:rsid w:val="00320FE5"/>
    <w:rsid w:val="003211F3"/>
    <w:rsid w:val="0032158B"/>
    <w:rsid w:val="00321934"/>
    <w:rsid w:val="0032233E"/>
    <w:rsid w:val="003225AC"/>
    <w:rsid w:val="00322A11"/>
    <w:rsid w:val="00322B16"/>
    <w:rsid w:val="00324F1D"/>
    <w:rsid w:val="00325034"/>
    <w:rsid w:val="00325708"/>
    <w:rsid w:val="0032576A"/>
    <w:rsid w:val="00325B81"/>
    <w:rsid w:val="00326617"/>
    <w:rsid w:val="00326FF8"/>
    <w:rsid w:val="003279E2"/>
    <w:rsid w:val="00330892"/>
    <w:rsid w:val="00330FE4"/>
    <w:rsid w:val="003311C5"/>
    <w:rsid w:val="00331778"/>
    <w:rsid w:val="003332E4"/>
    <w:rsid w:val="0033347A"/>
    <w:rsid w:val="003355A7"/>
    <w:rsid w:val="00336C22"/>
    <w:rsid w:val="00337226"/>
    <w:rsid w:val="003372F6"/>
    <w:rsid w:val="00340617"/>
    <w:rsid w:val="003412F7"/>
    <w:rsid w:val="0034170E"/>
    <w:rsid w:val="003418D9"/>
    <w:rsid w:val="00341B8F"/>
    <w:rsid w:val="00341D45"/>
    <w:rsid w:val="00343D44"/>
    <w:rsid w:val="00343E4E"/>
    <w:rsid w:val="00344FCF"/>
    <w:rsid w:val="00345560"/>
    <w:rsid w:val="00345A46"/>
    <w:rsid w:val="003462C7"/>
    <w:rsid w:val="00346458"/>
    <w:rsid w:val="00346BDA"/>
    <w:rsid w:val="00346CAE"/>
    <w:rsid w:val="00346FF9"/>
    <w:rsid w:val="0035088A"/>
    <w:rsid w:val="0035104A"/>
    <w:rsid w:val="00351B52"/>
    <w:rsid w:val="003520BC"/>
    <w:rsid w:val="00352C06"/>
    <w:rsid w:val="00353426"/>
    <w:rsid w:val="00353B94"/>
    <w:rsid w:val="00354C6B"/>
    <w:rsid w:val="00355B0A"/>
    <w:rsid w:val="00355CF1"/>
    <w:rsid w:val="00355DD9"/>
    <w:rsid w:val="00356214"/>
    <w:rsid w:val="00356DEE"/>
    <w:rsid w:val="00357046"/>
    <w:rsid w:val="00360425"/>
    <w:rsid w:val="00360466"/>
    <w:rsid w:val="003605D2"/>
    <w:rsid w:val="00360F8E"/>
    <w:rsid w:val="00361303"/>
    <w:rsid w:val="00361BD0"/>
    <w:rsid w:val="00362766"/>
    <w:rsid w:val="00362786"/>
    <w:rsid w:val="0036399D"/>
    <w:rsid w:val="00363F09"/>
    <w:rsid w:val="003652AB"/>
    <w:rsid w:val="00365473"/>
    <w:rsid w:val="003664E4"/>
    <w:rsid w:val="00367242"/>
    <w:rsid w:val="003674FA"/>
    <w:rsid w:val="00367715"/>
    <w:rsid w:val="00370CF3"/>
    <w:rsid w:val="003727B8"/>
    <w:rsid w:val="00373647"/>
    <w:rsid w:val="00373D3F"/>
    <w:rsid w:val="003741E9"/>
    <w:rsid w:val="00375BF3"/>
    <w:rsid w:val="0037603B"/>
    <w:rsid w:val="0037684C"/>
    <w:rsid w:val="003810FA"/>
    <w:rsid w:val="003825C7"/>
    <w:rsid w:val="00382CC2"/>
    <w:rsid w:val="00382D8E"/>
    <w:rsid w:val="00383072"/>
    <w:rsid w:val="0038324A"/>
    <w:rsid w:val="0038411D"/>
    <w:rsid w:val="00384D4D"/>
    <w:rsid w:val="00385C9F"/>
    <w:rsid w:val="00386057"/>
    <w:rsid w:val="00386179"/>
    <w:rsid w:val="003868F8"/>
    <w:rsid w:val="00387B8B"/>
    <w:rsid w:val="003902C0"/>
    <w:rsid w:val="00390D1F"/>
    <w:rsid w:val="00391D37"/>
    <w:rsid w:val="00392FBB"/>
    <w:rsid w:val="003935A7"/>
    <w:rsid w:val="00393AB6"/>
    <w:rsid w:val="00395BAB"/>
    <w:rsid w:val="00395DE7"/>
    <w:rsid w:val="003961B6"/>
    <w:rsid w:val="00396CAF"/>
    <w:rsid w:val="003A0436"/>
    <w:rsid w:val="003A0501"/>
    <w:rsid w:val="003A1C45"/>
    <w:rsid w:val="003A1D64"/>
    <w:rsid w:val="003A1FCB"/>
    <w:rsid w:val="003A2173"/>
    <w:rsid w:val="003A2D27"/>
    <w:rsid w:val="003A3606"/>
    <w:rsid w:val="003A40F8"/>
    <w:rsid w:val="003A411C"/>
    <w:rsid w:val="003A414A"/>
    <w:rsid w:val="003A5D97"/>
    <w:rsid w:val="003A6213"/>
    <w:rsid w:val="003A67EE"/>
    <w:rsid w:val="003A6FC9"/>
    <w:rsid w:val="003A74F1"/>
    <w:rsid w:val="003A7A17"/>
    <w:rsid w:val="003A7AB8"/>
    <w:rsid w:val="003B201E"/>
    <w:rsid w:val="003B3230"/>
    <w:rsid w:val="003B349E"/>
    <w:rsid w:val="003B3B37"/>
    <w:rsid w:val="003B3D08"/>
    <w:rsid w:val="003B3FC3"/>
    <w:rsid w:val="003B412B"/>
    <w:rsid w:val="003B4BD3"/>
    <w:rsid w:val="003B630F"/>
    <w:rsid w:val="003B68D7"/>
    <w:rsid w:val="003B6900"/>
    <w:rsid w:val="003B6F06"/>
    <w:rsid w:val="003B6F62"/>
    <w:rsid w:val="003C0314"/>
    <w:rsid w:val="003C0656"/>
    <w:rsid w:val="003C2029"/>
    <w:rsid w:val="003C2228"/>
    <w:rsid w:val="003C23D3"/>
    <w:rsid w:val="003C3225"/>
    <w:rsid w:val="003C443A"/>
    <w:rsid w:val="003C4D8C"/>
    <w:rsid w:val="003C5120"/>
    <w:rsid w:val="003C5207"/>
    <w:rsid w:val="003C7357"/>
    <w:rsid w:val="003C796A"/>
    <w:rsid w:val="003D07F0"/>
    <w:rsid w:val="003D0986"/>
    <w:rsid w:val="003D09F6"/>
    <w:rsid w:val="003D101F"/>
    <w:rsid w:val="003D1443"/>
    <w:rsid w:val="003D18C4"/>
    <w:rsid w:val="003D19BA"/>
    <w:rsid w:val="003D2754"/>
    <w:rsid w:val="003D3118"/>
    <w:rsid w:val="003D36FB"/>
    <w:rsid w:val="003D4777"/>
    <w:rsid w:val="003D4A67"/>
    <w:rsid w:val="003D4B1D"/>
    <w:rsid w:val="003D5B24"/>
    <w:rsid w:val="003D5F0C"/>
    <w:rsid w:val="003D6BFE"/>
    <w:rsid w:val="003D7E00"/>
    <w:rsid w:val="003E058F"/>
    <w:rsid w:val="003E1BC7"/>
    <w:rsid w:val="003E1D08"/>
    <w:rsid w:val="003E2DED"/>
    <w:rsid w:val="003E3446"/>
    <w:rsid w:val="003E43CD"/>
    <w:rsid w:val="003E4E08"/>
    <w:rsid w:val="003E4FC6"/>
    <w:rsid w:val="003E59D5"/>
    <w:rsid w:val="003E5B2C"/>
    <w:rsid w:val="003E5BFB"/>
    <w:rsid w:val="003E5E6A"/>
    <w:rsid w:val="003E63AE"/>
    <w:rsid w:val="003E666C"/>
    <w:rsid w:val="003E78A5"/>
    <w:rsid w:val="003E7CED"/>
    <w:rsid w:val="003E7D2D"/>
    <w:rsid w:val="003F042B"/>
    <w:rsid w:val="003F0DE1"/>
    <w:rsid w:val="003F1911"/>
    <w:rsid w:val="003F1941"/>
    <w:rsid w:val="003F21EA"/>
    <w:rsid w:val="003F2845"/>
    <w:rsid w:val="003F28C4"/>
    <w:rsid w:val="003F2920"/>
    <w:rsid w:val="003F2C4D"/>
    <w:rsid w:val="003F396C"/>
    <w:rsid w:val="003F4706"/>
    <w:rsid w:val="003F4711"/>
    <w:rsid w:val="003F56D9"/>
    <w:rsid w:val="003F61DB"/>
    <w:rsid w:val="003F790D"/>
    <w:rsid w:val="004011AD"/>
    <w:rsid w:val="00401351"/>
    <w:rsid w:val="004013A6"/>
    <w:rsid w:val="00401566"/>
    <w:rsid w:val="004015F0"/>
    <w:rsid w:val="004017C0"/>
    <w:rsid w:val="00401859"/>
    <w:rsid w:val="00402D28"/>
    <w:rsid w:val="00402EB6"/>
    <w:rsid w:val="00403C2C"/>
    <w:rsid w:val="00403D0A"/>
    <w:rsid w:val="0040479D"/>
    <w:rsid w:val="00405A49"/>
    <w:rsid w:val="00405E60"/>
    <w:rsid w:val="00406242"/>
    <w:rsid w:val="00406F1E"/>
    <w:rsid w:val="004103D6"/>
    <w:rsid w:val="004115AD"/>
    <w:rsid w:val="0041285F"/>
    <w:rsid w:val="00412F7C"/>
    <w:rsid w:val="0041356E"/>
    <w:rsid w:val="004139DA"/>
    <w:rsid w:val="0041440E"/>
    <w:rsid w:val="0041479A"/>
    <w:rsid w:val="00414D93"/>
    <w:rsid w:val="004158F3"/>
    <w:rsid w:val="00415982"/>
    <w:rsid w:val="00416782"/>
    <w:rsid w:val="004172D6"/>
    <w:rsid w:val="00417A7C"/>
    <w:rsid w:val="00421224"/>
    <w:rsid w:val="00422073"/>
    <w:rsid w:val="00422EF7"/>
    <w:rsid w:val="0042338F"/>
    <w:rsid w:val="0042357F"/>
    <w:rsid w:val="00423992"/>
    <w:rsid w:val="00424953"/>
    <w:rsid w:val="004251E4"/>
    <w:rsid w:val="00425B0C"/>
    <w:rsid w:val="00425B5A"/>
    <w:rsid w:val="00425EB2"/>
    <w:rsid w:val="00426929"/>
    <w:rsid w:val="0042719D"/>
    <w:rsid w:val="00427734"/>
    <w:rsid w:val="00427793"/>
    <w:rsid w:val="00427F48"/>
    <w:rsid w:val="004316EE"/>
    <w:rsid w:val="00431D27"/>
    <w:rsid w:val="00432600"/>
    <w:rsid w:val="00432ECA"/>
    <w:rsid w:val="00432F2F"/>
    <w:rsid w:val="00433708"/>
    <w:rsid w:val="004342ED"/>
    <w:rsid w:val="00434788"/>
    <w:rsid w:val="00435931"/>
    <w:rsid w:val="00437048"/>
    <w:rsid w:val="004371BC"/>
    <w:rsid w:val="0043750E"/>
    <w:rsid w:val="00437630"/>
    <w:rsid w:val="00440FE5"/>
    <w:rsid w:val="00441084"/>
    <w:rsid w:val="00441BCF"/>
    <w:rsid w:val="00441DCE"/>
    <w:rsid w:val="0044253B"/>
    <w:rsid w:val="004431BC"/>
    <w:rsid w:val="00443B73"/>
    <w:rsid w:val="00444114"/>
    <w:rsid w:val="00444336"/>
    <w:rsid w:val="00444E20"/>
    <w:rsid w:val="004454DD"/>
    <w:rsid w:val="004456BC"/>
    <w:rsid w:val="004459A4"/>
    <w:rsid w:val="00446652"/>
    <w:rsid w:val="00446758"/>
    <w:rsid w:val="004470CB"/>
    <w:rsid w:val="0044710B"/>
    <w:rsid w:val="0045068B"/>
    <w:rsid w:val="00451760"/>
    <w:rsid w:val="00451E17"/>
    <w:rsid w:val="004527B4"/>
    <w:rsid w:val="00452D8E"/>
    <w:rsid w:val="00452F09"/>
    <w:rsid w:val="0045374E"/>
    <w:rsid w:val="00453A89"/>
    <w:rsid w:val="00453ED6"/>
    <w:rsid w:val="00453FA5"/>
    <w:rsid w:val="004542B1"/>
    <w:rsid w:val="00455742"/>
    <w:rsid w:val="00456282"/>
    <w:rsid w:val="00456299"/>
    <w:rsid w:val="00457246"/>
    <w:rsid w:val="00457597"/>
    <w:rsid w:val="0046055B"/>
    <w:rsid w:val="00460CE3"/>
    <w:rsid w:val="00460D6C"/>
    <w:rsid w:val="0046151C"/>
    <w:rsid w:val="00463BBB"/>
    <w:rsid w:val="004649BB"/>
    <w:rsid w:val="004653D3"/>
    <w:rsid w:val="00465475"/>
    <w:rsid w:val="004664FB"/>
    <w:rsid w:val="00466FBA"/>
    <w:rsid w:val="0046759F"/>
    <w:rsid w:val="00467D35"/>
    <w:rsid w:val="00470B60"/>
    <w:rsid w:val="0047185E"/>
    <w:rsid w:val="004721DD"/>
    <w:rsid w:val="004721EB"/>
    <w:rsid w:val="00472614"/>
    <w:rsid w:val="0047287A"/>
    <w:rsid w:val="004728EC"/>
    <w:rsid w:val="004732E0"/>
    <w:rsid w:val="00473332"/>
    <w:rsid w:val="00474ED3"/>
    <w:rsid w:val="00475AD5"/>
    <w:rsid w:val="00475BAB"/>
    <w:rsid w:val="00476BB5"/>
    <w:rsid w:val="00477A75"/>
    <w:rsid w:val="00477ABB"/>
    <w:rsid w:val="00477DD2"/>
    <w:rsid w:val="004803E8"/>
    <w:rsid w:val="00480453"/>
    <w:rsid w:val="00480773"/>
    <w:rsid w:val="00481DA5"/>
    <w:rsid w:val="00482DC6"/>
    <w:rsid w:val="00483F8D"/>
    <w:rsid w:val="00484806"/>
    <w:rsid w:val="00485EA9"/>
    <w:rsid w:val="00486030"/>
    <w:rsid w:val="00486D61"/>
    <w:rsid w:val="00487624"/>
    <w:rsid w:val="00491195"/>
    <w:rsid w:val="004917F7"/>
    <w:rsid w:val="004919BF"/>
    <w:rsid w:val="00491B3C"/>
    <w:rsid w:val="00492D15"/>
    <w:rsid w:val="00494791"/>
    <w:rsid w:val="004962C5"/>
    <w:rsid w:val="0049687E"/>
    <w:rsid w:val="0049722C"/>
    <w:rsid w:val="004A07C4"/>
    <w:rsid w:val="004A136B"/>
    <w:rsid w:val="004A19B3"/>
    <w:rsid w:val="004A1AFD"/>
    <w:rsid w:val="004A2B9C"/>
    <w:rsid w:val="004A4310"/>
    <w:rsid w:val="004A4427"/>
    <w:rsid w:val="004A48D7"/>
    <w:rsid w:val="004A4A71"/>
    <w:rsid w:val="004A5CE9"/>
    <w:rsid w:val="004A5E83"/>
    <w:rsid w:val="004A6FF2"/>
    <w:rsid w:val="004A76F1"/>
    <w:rsid w:val="004A78C2"/>
    <w:rsid w:val="004B00B1"/>
    <w:rsid w:val="004B029F"/>
    <w:rsid w:val="004B0C1C"/>
    <w:rsid w:val="004B2754"/>
    <w:rsid w:val="004B2A69"/>
    <w:rsid w:val="004B3B52"/>
    <w:rsid w:val="004B4273"/>
    <w:rsid w:val="004B439C"/>
    <w:rsid w:val="004B523A"/>
    <w:rsid w:val="004B5341"/>
    <w:rsid w:val="004B594E"/>
    <w:rsid w:val="004B5B00"/>
    <w:rsid w:val="004B68DC"/>
    <w:rsid w:val="004B72FD"/>
    <w:rsid w:val="004C0D27"/>
    <w:rsid w:val="004C0E5D"/>
    <w:rsid w:val="004C0ECE"/>
    <w:rsid w:val="004C1924"/>
    <w:rsid w:val="004C1EAC"/>
    <w:rsid w:val="004C218E"/>
    <w:rsid w:val="004C2289"/>
    <w:rsid w:val="004C25C9"/>
    <w:rsid w:val="004C2E4D"/>
    <w:rsid w:val="004C30FF"/>
    <w:rsid w:val="004C3C0D"/>
    <w:rsid w:val="004C4E43"/>
    <w:rsid w:val="004C5056"/>
    <w:rsid w:val="004C5445"/>
    <w:rsid w:val="004C692F"/>
    <w:rsid w:val="004C6DB5"/>
    <w:rsid w:val="004C6DE2"/>
    <w:rsid w:val="004C7578"/>
    <w:rsid w:val="004C77FA"/>
    <w:rsid w:val="004C7EE7"/>
    <w:rsid w:val="004D03EC"/>
    <w:rsid w:val="004D0641"/>
    <w:rsid w:val="004D0DEE"/>
    <w:rsid w:val="004D0E07"/>
    <w:rsid w:val="004D109F"/>
    <w:rsid w:val="004D15B0"/>
    <w:rsid w:val="004D17D6"/>
    <w:rsid w:val="004D1A3B"/>
    <w:rsid w:val="004D1A46"/>
    <w:rsid w:val="004D1F3F"/>
    <w:rsid w:val="004D20A8"/>
    <w:rsid w:val="004D282B"/>
    <w:rsid w:val="004D30FB"/>
    <w:rsid w:val="004D3A9E"/>
    <w:rsid w:val="004D3E76"/>
    <w:rsid w:val="004D3FCF"/>
    <w:rsid w:val="004D3FEC"/>
    <w:rsid w:val="004D4390"/>
    <w:rsid w:val="004D48CF"/>
    <w:rsid w:val="004D4EF4"/>
    <w:rsid w:val="004D5732"/>
    <w:rsid w:val="004D608E"/>
    <w:rsid w:val="004D6093"/>
    <w:rsid w:val="004D60C1"/>
    <w:rsid w:val="004D6C13"/>
    <w:rsid w:val="004E03F5"/>
    <w:rsid w:val="004E07E2"/>
    <w:rsid w:val="004E19BF"/>
    <w:rsid w:val="004E3C16"/>
    <w:rsid w:val="004E468D"/>
    <w:rsid w:val="004E5909"/>
    <w:rsid w:val="004E5AC5"/>
    <w:rsid w:val="004E62AF"/>
    <w:rsid w:val="004E69A8"/>
    <w:rsid w:val="004E6AAA"/>
    <w:rsid w:val="004F0A5C"/>
    <w:rsid w:val="004F0CFB"/>
    <w:rsid w:val="004F17D4"/>
    <w:rsid w:val="004F1B25"/>
    <w:rsid w:val="004F1CC6"/>
    <w:rsid w:val="004F21EC"/>
    <w:rsid w:val="004F2309"/>
    <w:rsid w:val="004F30BA"/>
    <w:rsid w:val="004F33D6"/>
    <w:rsid w:val="004F5079"/>
    <w:rsid w:val="004F524D"/>
    <w:rsid w:val="004F6188"/>
    <w:rsid w:val="004F63D6"/>
    <w:rsid w:val="004F66E7"/>
    <w:rsid w:val="004F6C59"/>
    <w:rsid w:val="004F6E59"/>
    <w:rsid w:val="00500987"/>
    <w:rsid w:val="00501448"/>
    <w:rsid w:val="005018A9"/>
    <w:rsid w:val="00502121"/>
    <w:rsid w:val="00502A73"/>
    <w:rsid w:val="00502D2E"/>
    <w:rsid w:val="0050377F"/>
    <w:rsid w:val="00503B69"/>
    <w:rsid w:val="005047A7"/>
    <w:rsid w:val="00504F7A"/>
    <w:rsid w:val="00505160"/>
    <w:rsid w:val="005059B9"/>
    <w:rsid w:val="0050609E"/>
    <w:rsid w:val="005072BA"/>
    <w:rsid w:val="005072E1"/>
    <w:rsid w:val="0050782C"/>
    <w:rsid w:val="005110E4"/>
    <w:rsid w:val="00513590"/>
    <w:rsid w:val="00513D9F"/>
    <w:rsid w:val="00514A8E"/>
    <w:rsid w:val="00514E73"/>
    <w:rsid w:val="005158BA"/>
    <w:rsid w:val="00515B01"/>
    <w:rsid w:val="00515CBC"/>
    <w:rsid w:val="00520286"/>
    <w:rsid w:val="005206F5"/>
    <w:rsid w:val="00520BB0"/>
    <w:rsid w:val="00520EAC"/>
    <w:rsid w:val="00521DEC"/>
    <w:rsid w:val="00521F0C"/>
    <w:rsid w:val="00522510"/>
    <w:rsid w:val="0052293C"/>
    <w:rsid w:val="00522F22"/>
    <w:rsid w:val="0052312A"/>
    <w:rsid w:val="00523360"/>
    <w:rsid w:val="00524A0B"/>
    <w:rsid w:val="00524E87"/>
    <w:rsid w:val="0052557B"/>
    <w:rsid w:val="00525B06"/>
    <w:rsid w:val="005268EF"/>
    <w:rsid w:val="00526CDA"/>
    <w:rsid w:val="00526F33"/>
    <w:rsid w:val="00527744"/>
    <w:rsid w:val="005277AF"/>
    <w:rsid w:val="00527878"/>
    <w:rsid w:val="005278DA"/>
    <w:rsid w:val="00527B9B"/>
    <w:rsid w:val="00527D5B"/>
    <w:rsid w:val="00527F3C"/>
    <w:rsid w:val="0053081D"/>
    <w:rsid w:val="005316FD"/>
    <w:rsid w:val="005319FF"/>
    <w:rsid w:val="00532188"/>
    <w:rsid w:val="0053254F"/>
    <w:rsid w:val="00533D4F"/>
    <w:rsid w:val="00535199"/>
    <w:rsid w:val="0053577F"/>
    <w:rsid w:val="00536058"/>
    <w:rsid w:val="00537043"/>
    <w:rsid w:val="0054047C"/>
    <w:rsid w:val="00540497"/>
    <w:rsid w:val="00540558"/>
    <w:rsid w:val="00540A62"/>
    <w:rsid w:val="005412F9"/>
    <w:rsid w:val="00541CAA"/>
    <w:rsid w:val="00542185"/>
    <w:rsid w:val="00542903"/>
    <w:rsid w:val="005429B3"/>
    <w:rsid w:val="005446B1"/>
    <w:rsid w:val="00544721"/>
    <w:rsid w:val="00544E37"/>
    <w:rsid w:val="00545278"/>
    <w:rsid w:val="00545450"/>
    <w:rsid w:val="0054584C"/>
    <w:rsid w:val="00545E8D"/>
    <w:rsid w:val="0054746D"/>
    <w:rsid w:val="005478CF"/>
    <w:rsid w:val="00547E53"/>
    <w:rsid w:val="00550090"/>
    <w:rsid w:val="005518A1"/>
    <w:rsid w:val="00552494"/>
    <w:rsid w:val="0055272F"/>
    <w:rsid w:val="005531F9"/>
    <w:rsid w:val="005542AF"/>
    <w:rsid w:val="00555223"/>
    <w:rsid w:val="0055569A"/>
    <w:rsid w:val="00555DE6"/>
    <w:rsid w:val="00556411"/>
    <w:rsid w:val="00556775"/>
    <w:rsid w:val="00556D7C"/>
    <w:rsid w:val="00557DD1"/>
    <w:rsid w:val="0056039C"/>
    <w:rsid w:val="00560E10"/>
    <w:rsid w:val="00560FEE"/>
    <w:rsid w:val="00561AE8"/>
    <w:rsid w:val="005623D0"/>
    <w:rsid w:val="00562F9F"/>
    <w:rsid w:val="005634BA"/>
    <w:rsid w:val="00563B5B"/>
    <w:rsid w:val="00563DA5"/>
    <w:rsid w:val="0056428D"/>
    <w:rsid w:val="005654C5"/>
    <w:rsid w:val="00565542"/>
    <w:rsid w:val="0056555A"/>
    <w:rsid w:val="00565672"/>
    <w:rsid w:val="00565727"/>
    <w:rsid w:val="0056589A"/>
    <w:rsid w:val="00565C7D"/>
    <w:rsid w:val="0056711D"/>
    <w:rsid w:val="005672A5"/>
    <w:rsid w:val="00567C14"/>
    <w:rsid w:val="00570632"/>
    <w:rsid w:val="00570679"/>
    <w:rsid w:val="005711CD"/>
    <w:rsid w:val="0057147E"/>
    <w:rsid w:val="005716F6"/>
    <w:rsid w:val="0057200E"/>
    <w:rsid w:val="00572673"/>
    <w:rsid w:val="0057338C"/>
    <w:rsid w:val="0057360D"/>
    <w:rsid w:val="0057372A"/>
    <w:rsid w:val="00573D77"/>
    <w:rsid w:val="00573EFD"/>
    <w:rsid w:val="00574044"/>
    <w:rsid w:val="00576498"/>
    <w:rsid w:val="005765FA"/>
    <w:rsid w:val="00576EF0"/>
    <w:rsid w:val="00576FBF"/>
    <w:rsid w:val="0057721D"/>
    <w:rsid w:val="005778B1"/>
    <w:rsid w:val="00577EB7"/>
    <w:rsid w:val="00583541"/>
    <w:rsid w:val="00583589"/>
    <w:rsid w:val="005839B6"/>
    <w:rsid w:val="00583CBF"/>
    <w:rsid w:val="00584304"/>
    <w:rsid w:val="00584534"/>
    <w:rsid w:val="00584C09"/>
    <w:rsid w:val="005851D6"/>
    <w:rsid w:val="00585588"/>
    <w:rsid w:val="00586796"/>
    <w:rsid w:val="00587672"/>
    <w:rsid w:val="00590072"/>
    <w:rsid w:val="00590096"/>
    <w:rsid w:val="005912BD"/>
    <w:rsid w:val="00591377"/>
    <w:rsid w:val="00592CC8"/>
    <w:rsid w:val="0059468F"/>
    <w:rsid w:val="00594731"/>
    <w:rsid w:val="0059484D"/>
    <w:rsid w:val="00594BEA"/>
    <w:rsid w:val="00595138"/>
    <w:rsid w:val="005951CD"/>
    <w:rsid w:val="005955D3"/>
    <w:rsid w:val="00595D52"/>
    <w:rsid w:val="005967D0"/>
    <w:rsid w:val="00597888"/>
    <w:rsid w:val="005A067C"/>
    <w:rsid w:val="005A132E"/>
    <w:rsid w:val="005A1692"/>
    <w:rsid w:val="005A28F8"/>
    <w:rsid w:val="005A29C4"/>
    <w:rsid w:val="005A3561"/>
    <w:rsid w:val="005A3743"/>
    <w:rsid w:val="005A3F42"/>
    <w:rsid w:val="005A4B16"/>
    <w:rsid w:val="005A4BC9"/>
    <w:rsid w:val="005A62E4"/>
    <w:rsid w:val="005A65A6"/>
    <w:rsid w:val="005A6838"/>
    <w:rsid w:val="005A6CD3"/>
    <w:rsid w:val="005A70B5"/>
    <w:rsid w:val="005A74B1"/>
    <w:rsid w:val="005B0990"/>
    <w:rsid w:val="005B0C79"/>
    <w:rsid w:val="005B1404"/>
    <w:rsid w:val="005B14EC"/>
    <w:rsid w:val="005B1D32"/>
    <w:rsid w:val="005B22D0"/>
    <w:rsid w:val="005B25B9"/>
    <w:rsid w:val="005B2BF7"/>
    <w:rsid w:val="005B3C36"/>
    <w:rsid w:val="005B44E5"/>
    <w:rsid w:val="005B542E"/>
    <w:rsid w:val="005B5998"/>
    <w:rsid w:val="005B5B05"/>
    <w:rsid w:val="005B633B"/>
    <w:rsid w:val="005B717C"/>
    <w:rsid w:val="005B7466"/>
    <w:rsid w:val="005C07E4"/>
    <w:rsid w:val="005C243D"/>
    <w:rsid w:val="005C3268"/>
    <w:rsid w:val="005C3309"/>
    <w:rsid w:val="005C3C4E"/>
    <w:rsid w:val="005C3FC3"/>
    <w:rsid w:val="005C4139"/>
    <w:rsid w:val="005C4B6C"/>
    <w:rsid w:val="005C4ED9"/>
    <w:rsid w:val="005C4F9D"/>
    <w:rsid w:val="005C55B3"/>
    <w:rsid w:val="005C567F"/>
    <w:rsid w:val="005C5B29"/>
    <w:rsid w:val="005C5E45"/>
    <w:rsid w:val="005C6ECF"/>
    <w:rsid w:val="005C7307"/>
    <w:rsid w:val="005D0A3F"/>
    <w:rsid w:val="005D0BF4"/>
    <w:rsid w:val="005D0C50"/>
    <w:rsid w:val="005D14DC"/>
    <w:rsid w:val="005D1F65"/>
    <w:rsid w:val="005D20A1"/>
    <w:rsid w:val="005D30D2"/>
    <w:rsid w:val="005D6425"/>
    <w:rsid w:val="005D776E"/>
    <w:rsid w:val="005D7C20"/>
    <w:rsid w:val="005D7C2F"/>
    <w:rsid w:val="005E1CC8"/>
    <w:rsid w:val="005E29A1"/>
    <w:rsid w:val="005E371F"/>
    <w:rsid w:val="005E3B11"/>
    <w:rsid w:val="005E3BEC"/>
    <w:rsid w:val="005E4D45"/>
    <w:rsid w:val="005E550A"/>
    <w:rsid w:val="005E5B41"/>
    <w:rsid w:val="005E6E66"/>
    <w:rsid w:val="005F0389"/>
    <w:rsid w:val="005F0663"/>
    <w:rsid w:val="005F0B62"/>
    <w:rsid w:val="005F2044"/>
    <w:rsid w:val="005F2C7B"/>
    <w:rsid w:val="005F363E"/>
    <w:rsid w:val="005F388A"/>
    <w:rsid w:val="005F3BED"/>
    <w:rsid w:val="005F4201"/>
    <w:rsid w:val="005F4CD0"/>
    <w:rsid w:val="005F50EC"/>
    <w:rsid w:val="005F613D"/>
    <w:rsid w:val="005F6866"/>
    <w:rsid w:val="005F6F5E"/>
    <w:rsid w:val="006000C3"/>
    <w:rsid w:val="00600BE8"/>
    <w:rsid w:val="00600DA5"/>
    <w:rsid w:val="0060112E"/>
    <w:rsid w:val="00601343"/>
    <w:rsid w:val="0060153B"/>
    <w:rsid w:val="00602F2A"/>
    <w:rsid w:val="00603885"/>
    <w:rsid w:val="00603B48"/>
    <w:rsid w:val="00603E65"/>
    <w:rsid w:val="00603E85"/>
    <w:rsid w:val="0060414A"/>
    <w:rsid w:val="006042CF"/>
    <w:rsid w:val="0060447C"/>
    <w:rsid w:val="0060475E"/>
    <w:rsid w:val="00604DDA"/>
    <w:rsid w:val="00605040"/>
    <w:rsid w:val="00605551"/>
    <w:rsid w:val="006057BB"/>
    <w:rsid w:val="00605FDA"/>
    <w:rsid w:val="006079CC"/>
    <w:rsid w:val="006107A4"/>
    <w:rsid w:val="00610B8F"/>
    <w:rsid w:val="00611318"/>
    <w:rsid w:val="006124DF"/>
    <w:rsid w:val="00612505"/>
    <w:rsid w:val="00612809"/>
    <w:rsid w:val="006145D4"/>
    <w:rsid w:val="006167F7"/>
    <w:rsid w:val="00616969"/>
    <w:rsid w:val="00616A9C"/>
    <w:rsid w:val="00617BFF"/>
    <w:rsid w:val="00620F5A"/>
    <w:rsid w:val="00620FBD"/>
    <w:rsid w:val="006216D3"/>
    <w:rsid w:val="00621FFE"/>
    <w:rsid w:val="0062259E"/>
    <w:rsid w:val="006235BE"/>
    <w:rsid w:val="00624C42"/>
    <w:rsid w:val="00625A1D"/>
    <w:rsid w:val="00625F16"/>
    <w:rsid w:val="00626C24"/>
    <w:rsid w:val="006276C9"/>
    <w:rsid w:val="006278BC"/>
    <w:rsid w:val="0063040B"/>
    <w:rsid w:val="00630C46"/>
    <w:rsid w:val="00631DAF"/>
    <w:rsid w:val="006328D9"/>
    <w:rsid w:val="0063332D"/>
    <w:rsid w:val="0063454D"/>
    <w:rsid w:val="0063512D"/>
    <w:rsid w:val="0063516A"/>
    <w:rsid w:val="00637238"/>
    <w:rsid w:val="00637330"/>
    <w:rsid w:val="00637458"/>
    <w:rsid w:val="0063773F"/>
    <w:rsid w:val="0064093E"/>
    <w:rsid w:val="00640C6C"/>
    <w:rsid w:val="00642AB8"/>
    <w:rsid w:val="00642D87"/>
    <w:rsid w:val="00642F8D"/>
    <w:rsid w:val="00643C74"/>
    <w:rsid w:val="00643D2E"/>
    <w:rsid w:val="0064421E"/>
    <w:rsid w:val="00645143"/>
    <w:rsid w:val="0064592B"/>
    <w:rsid w:val="00646762"/>
    <w:rsid w:val="00647652"/>
    <w:rsid w:val="00647CD3"/>
    <w:rsid w:val="00647EE0"/>
    <w:rsid w:val="006502A6"/>
    <w:rsid w:val="00650705"/>
    <w:rsid w:val="00650799"/>
    <w:rsid w:val="0065140C"/>
    <w:rsid w:val="00651BC5"/>
    <w:rsid w:val="00652E11"/>
    <w:rsid w:val="006530C4"/>
    <w:rsid w:val="006533BB"/>
    <w:rsid w:val="00654145"/>
    <w:rsid w:val="00654212"/>
    <w:rsid w:val="00654999"/>
    <w:rsid w:val="00655459"/>
    <w:rsid w:val="0065545C"/>
    <w:rsid w:val="006555C5"/>
    <w:rsid w:val="00655607"/>
    <w:rsid w:val="0065659E"/>
    <w:rsid w:val="006574DA"/>
    <w:rsid w:val="00657645"/>
    <w:rsid w:val="00657697"/>
    <w:rsid w:val="00657E83"/>
    <w:rsid w:val="00657EC7"/>
    <w:rsid w:val="006600F7"/>
    <w:rsid w:val="006622D7"/>
    <w:rsid w:val="0066375C"/>
    <w:rsid w:val="00663784"/>
    <w:rsid w:val="00663B6C"/>
    <w:rsid w:val="00664275"/>
    <w:rsid w:val="006643E3"/>
    <w:rsid w:val="00665A44"/>
    <w:rsid w:val="0066720E"/>
    <w:rsid w:val="00670CE5"/>
    <w:rsid w:val="00671365"/>
    <w:rsid w:val="0067253B"/>
    <w:rsid w:val="00672F36"/>
    <w:rsid w:val="00673726"/>
    <w:rsid w:val="0067383A"/>
    <w:rsid w:val="00673C74"/>
    <w:rsid w:val="0067623D"/>
    <w:rsid w:val="00676BB9"/>
    <w:rsid w:val="00676E3B"/>
    <w:rsid w:val="00677074"/>
    <w:rsid w:val="0067757A"/>
    <w:rsid w:val="006808C4"/>
    <w:rsid w:val="00682047"/>
    <w:rsid w:val="006827D4"/>
    <w:rsid w:val="00682B0A"/>
    <w:rsid w:val="00682BD3"/>
    <w:rsid w:val="00682F1F"/>
    <w:rsid w:val="006839B6"/>
    <w:rsid w:val="006842E3"/>
    <w:rsid w:val="006842EB"/>
    <w:rsid w:val="006843BD"/>
    <w:rsid w:val="00685CB9"/>
    <w:rsid w:val="00686EE3"/>
    <w:rsid w:val="006870A8"/>
    <w:rsid w:val="006900D9"/>
    <w:rsid w:val="00691159"/>
    <w:rsid w:val="0069198B"/>
    <w:rsid w:val="00691CCC"/>
    <w:rsid w:val="0069224E"/>
    <w:rsid w:val="006927B0"/>
    <w:rsid w:val="00692A0D"/>
    <w:rsid w:val="006938DC"/>
    <w:rsid w:val="00693D2F"/>
    <w:rsid w:val="00695460"/>
    <w:rsid w:val="006955DE"/>
    <w:rsid w:val="00696234"/>
    <w:rsid w:val="00697D4D"/>
    <w:rsid w:val="006A078F"/>
    <w:rsid w:val="006A10BD"/>
    <w:rsid w:val="006A153C"/>
    <w:rsid w:val="006A1AC6"/>
    <w:rsid w:val="006A1B0A"/>
    <w:rsid w:val="006A2622"/>
    <w:rsid w:val="006A26F1"/>
    <w:rsid w:val="006A3B2C"/>
    <w:rsid w:val="006A4854"/>
    <w:rsid w:val="006A4AAF"/>
    <w:rsid w:val="006A575F"/>
    <w:rsid w:val="006A7DA6"/>
    <w:rsid w:val="006B001A"/>
    <w:rsid w:val="006B100B"/>
    <w:rsid w:val="006B30A5"/>
    <w:rsid w:val="006B4454"/>
    <w:rsid w:val="006B48CD"/>
    <w:rsid w:val="006B51D9"/>
    <w:rsid w:val="006B5A89"/>
    <w:rsid w:val="006B5F14"/>
    <w:rsid w:val="006B65BF"/>
    <w:rsid w:val="006B692E"/>
    <w:rsid w:val="006B71A4"/>
    <w:rsid w:val="006B7B63"/>
    <w:rsid w:val="006C0978"/>
    <w:rsid w:val="006C0EEB"/>
    <w:rsid w:val="006C1E82"/>
    <w:rsid w:val="006C1F26"/>
    <w:rsid w:val="006C203D"/>
    <w:rsid w:val="006C22E1"/>
    <w:rsid w:val="006C2880"/>
    <w:rsid w:val="006C2B13"/>
    <w:rsid w:val="006C46C9"/>
    <w:rsid w:val="006C5705"/>
    <w:rsid w:val="006C5B52"/>
    <w:rsid w:val="006C5F1A"/>
    <w:rsid w:val="006C682F"/>
    <w:rsid w:val="006C6E8B"/>
    <w:rsid w:val="006C761A"/>
    <w:rsid w:val="006C7FBA"/>
    <w:rsid w:val="006D0DAC"/>
    <w:rsid w:val="006D0E35"/>
    <w:rsid w:val="006D21BE"/>
    <w:rsid w:val="006D25F8"/>
    <w:rsid w:val="006D2EE0"/>
    <w:rsid w:val="006D4B1E"/>
    <w:rsid w:val="006D5A3D"/>
    <w:rsid w:val="006D7C71"/>
    <w:rsid w:val="006E11DF"/>
    <w:rsid w:val="006E1597"/>
    <w:rsid w:val="006E16B1"/>
    <w:rsid w:val="006E41B9"/>
    <w:rsid w:val="006E4EC0"/>
    <w:rsid w:val="006E56D8"/>
    <w:rsid w:val="006E67C2"/>
    <w:rsid w:val="006E6D61"/>
    <w:rsid w:val="006E7386"/>
    <w:rsid w:val="006E7460"/>
    <w:rsid w:val="006E7FEF"/>
    <w:rsid w:val="006F09ED"/>
    <w:rsid w:val="006F0C15"/>
    <w:rsid w:val="006F0CBC"/>
    <w:rsid w:val="006F47B1"/>
    <w:rsid w:val="006F4A7C"/>
    <w:rsid w:val="006F53E9"/>
    <w:rsid w:val="006F5B13"/>
    <w:rsid w:val="006F63DF"/>
    <w:rsid w:val="006F6D46"/>
    <w:rsid w:val="006F6EFE"/>
    <w:rsid w:val="006F77FD"/>
    <w:rsid w:val="006F786C"/>
    <w:rsid w:val="006F7FE3"/>
    <w:rsid w:val="00700E3C"/>
    <w:rsid w:val="00701271"/>
    <w:rsid w:val="0070136A"/>
    <w:rsid w:val="0070197E"/>
    <w:rsid w:val="00701C61"/>
    <w:rsid w:val="00701F62"/>
    <w:rsid w:val="00702642"/>
    <w:rsid w:val="00702E35"/>
    <w:rsid w:val="00704273"/>
    <w:rsid w:val="00704312"/>
    <w:rsid w:val="007048DF"/>
    <w:rsid w:val="00704DE4"/>
    <w:rsid w:val="00705DAA"/>
    <w:rsid w:val="0070648B"/>
    <w:rsid w:val="007064C0"/>
    <w:rsid w:val="007102A4"/>
    <w:rsid w:val="00710788"/>
    <w:rsid w:val="00710C01"/>
    <w:rsid w:val="00711A0C"/>
    <w:rsid w:val="00711FAA"/>
    <w:rsid w:val="00712BB8"/>
    <w:rsid w:val="00713021"/>
    <w:rsid w:val="00713616"/>
    <w:rsid w:val="007150B8"/>
    <w:rsid w:val="00715AEE"/>
    <w:rsid w:val="00716325"/>
    <w:rsid w:val="00716A94"/>
    <w:rsid w:val="00717822"/>
    <w:rsid w:val="00717DFA"/>
    <w:rsid w:val="0072009C"/>
    <w:rsid w:val="007204F0"/>
    <w:rsid w:val="00720C68"/>
    <w:rsid w:val="0072183B"/>
    <w:rsid w:val="00721C44"/>
    <w:rsid w:val="007221BA"/>
    <w:rsid w:val="007230C6"/>
    <w:rsid w:val="007262E0"/>
    <w:rsid w:val="00726804"/>
    <w:rsid w:val="007269FD"/>
    <w:rsid w:val="007275FA"/>
    <w:rsid w:val="0073033F"/>
    <w:rsid w:val="00731E41"/>
    <w:rsid w:val="00732E47"/>
    <w:rsid w:val="007336AC"/>
    <w:rsid w:val="00735F83"/>
    <w:rsid w:val="007362FC"/>
    <w:rsid w:val="007364F0"/>
    <w:rsid w:val="00736AED"/>
    <w:rsid w:val="007374F1"/>
    <w:rsid w:val="00741110"/>
    <w:rsid w:val="007414E3"/>
    <w:rsid w:val="007420E6"/>
    <w:rsid w:val="00742702"/>
    <w:rsid w:val="00742984"/>
    <w:rsid w:val="00742CDD"/>
    <w:rsid w:val="00743500"/>
    <w:rsid w:val="007435AD"/>
    <w:rsid w:val="0074362C"/>
    <w:rsid w:val="00744502"/>
    <w:rsid w:val="00746145"/>
    <w:rsid w:val="00747888"/>
    <w:rsid w:val="00747E7C"/>
    <w:rsid w:val="00750CA8"/>
    <w:rsid w:val="00750F94"/>
    <w:rsid w:val="00751C11"/>
    <w:rsid w:val="00751F13"/>
    <w:rsid w:val="00752D73"/>
    <w:rsid w:val="00753182"/>
    <w:rsid w:val="007541E6"/>
    <w:rsid w:val="00754CAD"/>
    <w:rsid w:val="00754F9F"/>
    <w:rsid w:val="0075524B"/>
    <w:rsid w:val="0075633C"/>
    <w:rsid w:val="00756527"/>
    <w:rsid w:val="0075652A"/>
    <w:rsid w:val="00756E24"/>
    <w:rsid w:val="007571F0"/>
    <w:rsid w:val="00757CB9"/>
    <w:rsid w:val="00760490"/>
    <w:rsid w:val="007617F9"/>
    <w:rsid w:val="00761BED"/>
    <w:rsid w:val="00762CF0"/>
    <w:rsid w:val="00762F94"/>
    <w:rsid w:val="0076395A"/>
    <w:rsid w:val="007639C4"/>
    <w:rsid w:val="00765227"/>
    <w:rsid w:val="00766383"/>
    <w:rsid w:val="007663FC"/>
    <w:rsid w:val="00766891"/>
    <w:rsid w:val="00766A03"/>
    <w:rsid w:val="0076768E"/>
    <w:rsid w:val="00767D95"/>
    <w:rsid w:val="00767DA6"/>
    <w:rsid w:val="00767E8E"/>
    <w:rsid w:val="00771750"/>
    <w:rsid w:val="007718F5"/>
    <w:rsid w:val="00771AE0"/>
    <w:rsid w:val="007722E8"/>
    <w:rsid w:val="00772B4E"/>
    <w:rsid w:val="007737E3"/>
    <w:rsid w:val="00773E4E"/>
    <w:rsid w:val="00773F51"/>
    <w:rsid w:val="00774037"/>
    <w:rsid w:val="007744A3"/>
    <w:rsid w:val="007750FA"/>
    <w:rsid w:val="00776701"/>
    <w:rsid w:val="00776883"/>
    <w:rsid w:val="00777322"/>
    <w:rsid w:val="00777424"/>
    <w:rsid w:val="007806B1"/>
    <w:rsid w:val="00780B26"/>
    <w:rsid w:val="007811D0"/>
    <w:rsid w:val="00781A90"/>
    <w:rsid w:val="00781DD6"/>
    <w:rsid w:val="00782098"/>
    <w:rsid w:val="007823C4"/>
    <w:rsid w:val="00782B19"/>
    <w:rsid w:val="007844EC"/>
    <w:rsid w:val="00784963"/>
    <w:rsid w:val="00785DEB"/>
    <w:rsid w:val="007860A2"/>
    <w:rsid w:val="00786BF5"/>
    <w:rsid w:val="00786F0E"/>
    <w:rsid w:val="00787BF7"/>
    <w:rsid w:val="007910ED"/>
    <w:rsid w:val="00791217"/>
    <w:rsid w:val="0079131B"/>
    <w:rsid w:val="00791468"/>
    <w:rsid w:val="00791739"/>
    <w:rsid w:val="00791D8A"/>
    <w:rsid w:val="00792281"/>
    <w:rsid w:val="00794B4A"/>
    <w:rsid w:val="00794C59"/>
    <w:rsid w:val="00795F5B"/>
    <w:rsid w:val="007A0E6E"/>
    <w:rsid w:val="007A1B20"/>
    <w:rsid w:val="007A1B61"/>
    <w:rsid w:val="007A29A7"/>
    <w:rsid w:val="007A2ED0"/>
    <w:rsid w:val="007A3204"/>
    <w:rsid w:val="007A3359"/>
    <w:rsid w:val="007A3AEE"/>
    <w:rsid w:val="007A4E61"/>
    <w:rsid w:val="007A4F1A"/>
    <w:rsid w:val="007A5CA9"/>
    <w:rsid w:val="007A6151"/>
    <w:rsid w:val="007A724B"/>
    <w:rsid w:val="007A7755"/>
    <w:rsid w:val="007A7CFE"/>
    <w:rsid w:val="007B028D"/>
    <w:rsid w:val="007B0C71"/>
    <w:rsid w:val="007B1869"/>
    <w:rsid w:val="007B4678"/>
    <w:rsid w:val="007B494F"/>
    <w:rsid w:val="007B56DC"/>
    <w:rsid w:val="007B5704"/>
    <w:rsid w:val="007B5C01"/>
    <w:rsid w:val="007B601D"/>
    <w:rsid w:val="007B7286"/>
    <w:rsid w:val="007C048B"/>
    <w:rsid w:val="007C06F4"/>
    <w:rsid w:val="007C11D6"/>
    <w:rsid w:val="007C1EF9"/>
    <w:rsid w:val="007C23CD"/>
    <w:rsid w:val="007C253A"/>
    <w:rsid w:val="007C3C77"/>
    <w:rsid w:val="007C3EF7"/>
    <w:rsid w:val="007C4B29"/>
    <w:rsid w:val="007C6090"/>
    <w:rsid w:val="007C6DA2"/>
    <w:rsid w:val="007D0247"/>
    <w:rsid w:val="007D0926"/>
    <w:rsid w:val="007D0E9E"/>
    <w:rsid w:val="007D15F6"/>
    <w:rsid w:val="007D19DF"/>
    <w:rsid w:val="007D1BAC"/>
    <w:rsid w:val="007D2D60"/>
    <w:rsid w:val="007D326F"/>
    <w:rsid w:val="007D3B8F"/>
    <w:rsid w:val="007D3DE0"/>
    <w:rsid w:val="007D43A0"/>
    <w:rsid w:val="007D44D8"/>
    <w:rsid w:val="007D4719"/>
    <w:rsid w:val="007D502C"/>
    <w:rsid w:val="007D513D"/>
    <w:rsid w:val="007D57EC"/>
    <w:rsid w:val="007D645E"/>
    <w:rsid w:val="007D662A"/>
    <w:rsid w:val="007D68D0"/>
    <w:rsid w:val="007D7586"/>
    <w:rsid w:val="007E0A5C"/>
    <w:rsid w:val="007E10BC"/>
    <w:rsid w:val="007E1EA7"/>
    <w:rsid w:val="007E2DEC"/>
    <w:rsid w:val="007E3DBF"/>
    <w:rsid w:val="007E5536"/>
    <w:rsid w:val="007E57CC"/>
    <w:rsid w:val="007E6441"/>
    <w:rsid w:val="007E68B7"/>
    <w:rsid w:val="007E6967"/>
    <w:rsid w:val="007E7B08"/>
    <w:rsid w:val="007F025A"/>
    <w:rsid w:val="007F1AE9"/>
    <w:rsid w:val="007F1BEA"/>
    <w:rsid w:val="007F20DE"/>
    <w:rsid w:val="007F2253"/>
    <w:rsid w:val="007F24D7"/>
    <w:rsid w:val="007F3BA1"/>
    <w:rsid w:val="007F4496"/>
    <w:rsid w:val="007F5C52"/>
    <w:rsid w:val="007F6642"/>
    <w:rsid w:val="007F6A97"/>
    <w:rsid w:val="00800787"/>
    <w:rsid w:val="00800CA0"/>
    <w:rsid w:val="00802197"/>
    <w:rsid w:val="008027B4"/>
    <w:rsid w:val="008034D7"/>
    <w:rsid w:val="00803825"/>
    <w:rsid w:val="00804A2C"/>
    <w:rsid w:val="00804AC0"/>
    <w:rsid w:val="008051E1"/>
    <w:rsid w:val="0080637C"/>
    <w:rsid w:val="008071BC"/>
    <w:rsid w:val="008074A4"/>
    <w:rsid w:val="00810BE9"/>
    <w:rsid w:val="0081104C"/>
    <w:rsid w:val="00811354"/>
    <w:rsid w:val="00814808"/>
    <w:rsid w:val="0081549E"/>
    <w:rsid w:val="00816624"/>
    <w:rsid w:val="00817377"/>
    <w:rsid w:val="008175D6"/>
    <w:rsid w:val="00817CF2"/>
    <w:rsid w:val="008201F7"/>
    <w:rsid w:val="00820234"/>
    <w:rsid w:val="00820623"/>
    <w:rsid w:val="00820819"/>
    <w:rsid w:val="00821E49"/>
    <w:rsid w:val="00822478"/>
    <w:rsid w:val="008233CA"/>
    <w:rsid w:val="008239E8"/>
    <w:rsid w:val="0082483A"/>
    <w:rsid w:val="008251D4"/>
    <w:rsid w:val="00826720"/>
    <w:rsid w:val="00826FB9"/>
    <w:rsid w:val="008274EF"/>
    <w:rsid w:val="00827694"/>
    <w:rsid w:val="00827E6A"/>
    <w:rsid w:val="00827EC1"/>
    <w:rsid w:val="008305F0"/>
    <w:rsid w:val="00831215"/>
    <w:rsid w:val="008326F5"/>
    <w:rsid w:val="008328F3"/>
    <w:rsid w:val="00832EE4"/>
    <w:rsid w:val="00833A69"/>
    <w:rsid w:val="008346A6"/>
    <w:rsid w:val="00834779"/>
    <w:rsid w:val="008350D3"/>
    <w:rsid w:val="0083519F"/>
    <w:rsid w:val="00835ADB"/>
    <w:rsid w:val="00835FDC"/>
    <w:rsid w:val="008367BB"/>
    <w:rsid w:val="00837575"/>
    <w:rsid w:val="00840014"/>
    <w:rsid w:val="00840983"/>
    <w:rsid w:val="00840CC4"/>
    <w:rsid w:val="00840D30"/>
    <w:rsid w:val="0084188C"/>
    <w:rsid w:val="008418F6"/>
    <w:rsid w:val="00841FCF"/>
    <w:rsid w:val="00842A31"/>
    <w:rsid w:val="00843C5F"/>
    <w:rsid w:val="0084442D"/>
    <w:rsid w:val="00845086"/>
    <w:rsid w:val="008469E4"/>
    <w:rsid w:val="00850423"/>
    <w:rsid w:val="008511F8"/>
    <w:rsid w:val="00851FF1"/>
    <w:rsid w:val="00851FFE"/>
    <w:rsid w:val="00852834"/>
    <w:rsid w:val="00852C52"/>
    <w:rsid w:val="008530C0"/>
    <w:rsid w:val="008536B6"/>
    <w:rsid w:val="00853C1F"/>
    <w:rsid w:val="00853DFD"/>
    <w:rsid w:val="008547EE"/>
    <w:rsid w:val="00854E81"/>
    <w:rsid w:val="00856B19"/>
    <w:rsid w:val="008570AB"/>
    <w:rsid w:val="0085795A"/>
    <w:rsid w:val="00860124"/>
    <w:rsid w:val="00860631"/>
    <w:rsid w:val="00860681"/>
    <w:rsid w:val="00860A8E"/>
    <w:rsid w:val="00860EC4"/>
    <w:rsid w:val="008614A4"/>
    <w:rsid w:val="00861856"/>
    <w:rsid w:val="00861858"/>
    <w:rsid w:val="00861B09"/>
    <w:rsid w:val="00862970"/>
    <w:rsid w:val="00862E79"/>
    <w:rsid w:val="00864F6A"/>
    <w:rsid w:val="00866B63"/>
    <w:rsid w:val="0086712F"/>
    <w:rsid w:val="008671BE"/>
    <w:rsid w:val="00870AC7"/>
    <w:rsid w:val="00870E16"/>
    <w:rsid w:val="00870EEB"/>
    <w:rsid w:val="00871E4A"/>
    <w:rsid w:val="00872B7C"/>
    <w:rsid w:val="00872EFE"/>
    <w:rsid w:val="00874510"/>
    <w:rsid w:val="00875431"/>
    <w:rsid w:val="00875527"/>
    <w:rsid w:val="008755D7"/>
    <w:rsid w:val="00875ABE"/>
    <w:rsid w:val="00876413"/>
    <w:rsid w:val="008764F2"/>
    <w:rsid w:val="00876B7C"/>
    <w:rsid w:val="008776DB"/>
    <w:rsid w:val="00877A48"/>
    <w:rsid w:val="008808A5"/>
    <w:rsid w:val="00880F48"/>
    <w:rsid w:val="00881032"/>
    <w:rsid w:val="0088161C"/>
    <w:rsid w:val="00881AA1"/>
    <w:rsid w:val="00881B7F"/>
    <w:rsid w:val="00882751"/>
    <w:rsid w:val="008827BA"/>
    <w:rsid w:val="00882E49"/>
    <w:rsid w:val="00883BAA"/>
    <w:rsid w:val="008845DE"/>
    <w:rsid w:val="00885BCD"/>
    <w:rsid w:val="00886293"/>
    <w:rsid w:val="00886719"/>
    <w:rsid w:val="008868BA"/>
    <w:rsid w:val="008874FC"/>
    <w:rsid w:val="00887A03"/>
    <w:rsid w:val="00887C93"/>
    <w:rsid w:val="008910B9"/>
    <w:rsid w:val="00891B4E"/>
    <w:rsid w:val="00891B4F"/>
    <w:rsid w:val="00891F73"/>
    <w:rsid w:val="0089275B"/>
    <w:rsid w:val="008929B6"/>
    <w:rsid w:val="00892D62"/>
    <w:rsid w:val="00893A49"/>
    <w:rsid w:val="00893C3B"/>
    <w:rsid w:val="00894457"/>
    <w:rsid w:val="0089497E"/>
    <w:rsid w:val="00894BC6"/>
    <w:rsid w:val="00894EEF"/>
    <w:rsid w:val="00894EF8"/>
    <w:rsid w:val="00895DFE"/>
    <w:rsid w:val="00896591"/>
    <w:rsid w:val="00896793"/>
    <w:rsid w:val="0089687B"/>
    <w:rsid w:val="008A0C23"/>
    <w:rsid w:val="008A1251"/>
    <w:rsid w:val="008A25DB"/>
    <w:rsid w:val="008A3196"/>
    <w:rsid w:val="008A365E"/>
    <w:rsid w:val="008A39D2"/>
    <w:rsid w:val="008A4E73"/>
    <w:rsid w:val="008A5149"/>
    <w:rsid w:val="008A7078"/>
    <w:rsid w:val="008A7305"/>
    <w:rsid w:val="008B00FE"/>
    <w:rsid w:val="008B04E8"/>
    <w:rsid w:val="008B0531"/>
    <w:rsid w:val="008B06B6"/>
    <w:rsid w:val="008B0AB8"/>
    <w:rsid w:val="008B1628"/>
    <w:rsid w:val="008B215E"/>
    <w:rsid w:val="008B2749"/>
    <w:rsid w:val="008B284F"/>
    <w:rsid w:val="008B2A4E"/>
    <w:rsid w:val="008B370F"/>
    <w:rsid w:val="008B40E1"/>
    <w:rsid w:val="008B4451"/>
    <w:rsid w:val="008B49E2"/>
    <w:rsid w:val="008B4B02"/>
    <w:rsid w:val="008B4F76"/>
    <w:rsid w:val="008B5BF4"/>
    <w:rsid w:val="008B68F3"/>
    <w:rsid w:val="008B6B0E"/>
    <w:rsid w:val="008B6EB2"/>
    <w:rsid w:val="008B7187"/>
    <w:rsid w:val="008B75A2"/>
    <w:rsid w:val="008B76D1"/>
    <w:rsid w:val="008B7E62"/>
    <w:rsid w:val="008C087E"/>
    <w:rsid w:val="008C0DBD"/>
    <w:rsid w:val="008C1171"/>
    <w:rsid w:val="008C1208"/>
    <w:rsid w:val="008C16C0"/>
    <w:rsid w:val="008C2042"/>
    <w:rsid w:val="008C21FB"/>
    <w:rsid w:val="008C2965"/>
    <w:rsid w:val="008C2E7E"/>
    <w:rsid w:val="008C3276"/>
    <w:rsid w:val="008C3480"/>
    <w:rsid w:val="008C3E51"/>
    <w:rsid w:val="008C4566"/>
    <w:rsid w:val="008C483C"/>
    <w:rsid w:val="008C52FE"/>
    <w:rsid w:val="008C5A31"/>
    <w:rsid w:val="008C6687"/>
    <w:rsid w:val="008C711C"/>
    <w:rsid w:val="008C779D"/>
    <w:rsid w:val="008C7C6D"/>
    <w:rsid w:val="008D09F8"/>
    <w:rsid w:val="008D156F"/>
    <w:rsid w:val="008D192A"/>
    <w:rsid w:val="008D1D53"/>
    <w:rsid w:val="008D3124"/>
    <w:rsid w:val="008D3278"/>
    <w:rsid w:val="008D3524"/>
    <w:rsid w:val="008D3B66"/>
    <w:rsid w:val="008D3DF8"/>
    <w:rsid w:val="008D467A"/>
    <w:rsid w:val="008D48B4"/>
    <w:rsid w:val="008D49E8"/>
    <w:rsid w:val="008D4F92"/>
    <w:rsid w:val="008D50C8"/>
    <w:rsid w:val="008D680F"/>
    <w:rsid w:val="008D6FBC"/>
    <w:rsid w:val="008E0692"/>
    <w:rsid w:val="008E2BBF"/>
    <w:rsid w:val="008E2C7E"/>
    <w:rsid w:val="008E31D3"/>
    <w:rsid w:val="008E35A1"/>
    <w:rsid w:val="008E3883"/>
    <w:rsid w:val="008E41DD"/>
    <w:rsid w:val="008E44C8"/>
    <w:rsid w:val="008E5430"/>
    <w:rsid w:val="008E6EE1"/>
    <w:rsid w:val="008E71F7"/>
    <w:rsid w:val="008E7D21"/>
    <w:rsid w:val="008F0156"/>
    <w:rsid w:val="008F0EED"/>
    <w:rsid w:val="008F168D"/>
    <w:rsid w:val="008F1C06"/>
    <w:rsid w:val="008F22FD"/>
    <w:rsid w:val="008F2703"/>
    <w:rsid w:val="008F469E"/>
    <w:rsid w:val="008F4840"/>
    <w:rsid w:val="008F4CEB"/>
    <w:rsid w:val="008F50DC"/>
    <w:rsid w:val="008F54DD"/>
    <w:rsid w:val="008F5F52"/>
    <w:rsid w:val="008F7C65"/>
    <w:rsid w:val="00900427"/>
    <w:rsid w:val="00901324"/>
    <w:rsid w:val="00902046"/>
    <w:rsid w:val="00902AEC"/>
    <w:rsid w:val="00903263"/>
    <w:rsid w:val="00903744"/>
    <w:rsid w:val="00904299"/>
    <w:rsid w:val="0090437C"/>
    <w:rsid w:val="009114A7"/>
    <w:rsid w:val="00911621"/>
    <w:rsid w:val="009117E1"/>
    <w:rsid w:val="00912BC3"/>
    <w:rsid w:val="0091304B"/>
    <w:rsid w:val="009130A8"/>
    <w:rsid w:val="0091321A"/>
    <w:rsid w:val="009137AF"/>
    <w:rsid w:val="00913FD5"/>
    <w:rsid w:val="00914110"/>
    <w:rsid w:val="009159AA"/>
    <w:rsid w:val="00916178"/>
    <w:rsid w:val="00916384"/>
    <w:rsid w:val="009166A0"/>
    <w:rsid w:val="0091681D"/>
    <w:rsid w:val="009168ED"/>
    <w:rsid w:val="00921257"/>
    <w:rsid w:val="00921259"/>
    <w:rsid w:val="00922929"/>
    <w:rsid w:val="00922947"/>
    <w:rsid w:val="00924DCE"/>
    <w:rsid w:val="009252C9"/>
    <w:rsid w:val="009256E1"/>
    <w:rsid w:val="00926792"/>
    <w:rsid w:val="00926F6C"/>
    <w:rsid w:val="009277E2"/>
    <w:rsid w:val="00930431"/>
    <w:rsid w:val="00930732"/>
    <w:rsid w:val="00930B16"/>
    <w:rsid w:val="00930F06"/>
    <w:rsid w:val="00931B52"/>
    <w:rsid w:val="009320C9"/>
    <w:rsid w:val="00932523"/>
    <w:rsid w:val="0093264D"/>
    <w:rsid w:val="009337E0"/>
    <w:rsid w:val="00933D2B"/>
    <w:rsid w:val="009348B1"/>
    <w:rsid w:val="009350E7"/>
    <w:rsid w:val="00935A10"/>
    <w:rsid w:val="00935A7D"/>
    <w:rsid w:val="00935B0D"/>
    <w:rsid w:val="00935C06"/>
    <w:rsid w:val="00935C86"/>
    <w:rsid w:val="00935ECD"/>
    <w:rsid w:val="0093659F"/>
    <w:rsid w:val="00936E6A"/>
    <w:rsid w:val="00940C8D"/>
    <w:rsid w:val="00942AAE"/>
    <w:rsid w:val="009442FD"/>
    <w:rsid w:val="0094532C"/>
    <w:rsid w:val="009456D0"/>
    <w:rsid w:val="00945A42"/>
    <w:rsid w:val="0094634A"/>
    <w:rsid w:val="0094642F"/>
    <w:rsid w:val="00947F23"/>
    <w:rsid w:val="00950599"/>
    <w:rsid w:val="00952352"/>
    <w:rsid w:val="00952881"/>
    <w:rsid w:val="00953CFE"/>
    <w:rsid w:val="009544F0"/>
    <w:rsid w:val="00954D65"/>
    <w:rsid w:val="00954EE5"/>
    <w:rsid w:val="00954F95"/>
    <w:rsid w:val="009555C7"/>
    <w:rsid w:val="009559F8"/>
    <w:rsid w:val="00955BBB"/>
    <w:rsid w:val="00955DC3"/>
    <w:rsid w:val="00956DE6"/>
    <w:rsid w:val="0095789D"/>
    <w:rsid w:val="00957954"/>
    <w:rsid w:val="00960351"/>
    <w:rsid w:val="009603D0"/>
    <w:rsid w:val="00960796"/>
    <w:rsid w:val="009616A1"/>
    <w:rsid w:val="0096203E"/>
    <w:rsid w:val="00962250"/>
    <w:rsid w:val="009627BC"/>
    <w:rsid w:val="00962D0C"/>
    <w:rsid w:val="009654AD"/>
    <w:rsid w:val="00965FE0"/>
    <w:rsid w:val="00966A99"/>
    <w:rsid w:val="009673BC"/>
    <w:rsid w:val="0096796E"/>
    <w:rsid w:val="00971259"/>
    <w:rsid w:val="00971361"/>
    <w:rsid w:val="0097192E"/>
    <w:rsid w:val="009729B3"/>
    <w:rsid w:val="00972CB9"/>
    <w:rsid w:val="00973240"/>
    <w:rsid w:val="00976C4A"/>
    <w:rsid w:val="00976CE2"/>
    <w:rsid w:val="00976D15"/>
    <w:rsid w:val="00976E06"/>
    <w:rsid w:val="00977EF9"/>
    <w:rsid w:val="00980547"/>
    <w:rsid w:val="00980A38"/>
    <w:rsid w:val="00982D23"/>
    <w:rsid w:val="0098308B"/>
    <w:rsid w:val="00983117"/>
    <w:rsid w:val="009833C6"/>
    <w:rsid w:val="00983921"/>
    <w:rsid w:val="00983CED"/>
    <w:rsid w:val="009849CA"/>
    <w:rsid w:val="00984B36"/>
    <w:rsid w:val="009855A1"/>
    <w:rsid w:val="0098745B"/>
    <w:rsid w:val="00990E47"/>
    <w:rsid w:val="009911CC"/>
    <w:rsid w:val="0099139B"/>
    <w:rsid w:val="009915E5"/>
    <w:rsid w:val="00991ABC"/>
    <w:rsid w:val="00991F34"/>
    <w:rsid w:val="00992A5B"/>
    <w:rsid w:val="00993028"/>
    <w:rsid w:val="0099324D"/>
    <w:rsid w:val="00993591"/>
    <w:rsid w:val="00993769"/>
    <w:rsid w:val="00994147"/>
    <w:rsid w:val="009942C4"/>
    <w:rsid w:val="00994784"/>
    <w:rsid w:val="00994A1A"/>
    <w:rsid w:val="00994A89"/>
    <w:rsid w:val="00994EC5"/>
    <w:rsid w:val="0099504E"/>
    <w:rsid w:val="009968A0"/>
    <w:rsid w:val="00996941"/>
    <w:rsid w:val="00996A12"/>
    <w:rsid w:val="009A05E6"/>
    <w:rsid w:val="009A0CAD"/>
    <w:rsid w:val="009A1199"/>
    <w:rsid w:val="009A2360"/>
    <w:rsid w:val="009A3641"/>
    <w:rsid w:val="009A36A8"/>
    <w:rsid w:val="009A4C5B"/>
    <w:rsid w:val="009A582C"/>
    <w:rsid w:val="009A5AC4"/>
    <w:rsid w:val="009A5C39"/>
    <w:rsid w:val="009A5FDF"/>
    <w:rsid w:val="009A6950"/>
    <w:rsid w:val="009A69C1"/>
    <w:rsid w:val="009A78FB"/>
    <w:rsid w:val="009A7B21"/>
    <w:rsid w:val="009B0001"/>
    <w:rsid w:val="009B04E7"/>
    <w:rsid w:val="009B1890"/>
    <w:rsid w:val="009B210D"/>
    <w:rsid w:val="009B3464"/>
    <w:rsid w:val="009B3985"/>
    <w:rsid w:val="009B4C94"/>
    <w:rsid w:val="009B5307"/>
    <w:rsid w:val="009B54B4"/>
    <w:rsid w:val="009B5712"/>
    <w:rsid w:val="009B588B"/>
    <w:rsid w:val="009B5EC5"/>
    <w:rsid w:val="009B6163"/>
    <w:rsid w:val="009B6194"/>
    <w:rsid w:val="009B69F1"/>
    <w:rsid w:val="009C0988"/>
    <w:rsid w:val="009C1254"/>
    <w:rsid w:val="009C161C"/>
    <w:rsid w:val="009C1782"/>
    <w:rsid w:val="009C1E33"/>
    <w:rsid w:val="009C248F"/>
    <w:rsid w:val="009C2AB1"/>
    <w:rsid w:val="009C307B"/>
    <w:rsid w:val="009C3AA9"/>
    <w:rsid w:val="009C4EBE"/>
    <w:rsid w:val="009C697A"/>
    <w:rsid w:val="009C72FA"/>
    <w:rsid w:val="009C7777"/>
    <w:rsid w:val="009D1A31"/>
    <w:rsid w:val="009D21CE"/>
    <w:rsid w:val="009D26C0"/>
    <w:rsid w:val="009D2AA9"/>
    <w:rsid w:val="009D35E3"/>
    <w:rsid w:val="009D3AFF"/>
    <w:rsid w:val="009D3E75"/>
    <w:rsid w:val="009D4AA1"/>
    <w:rsid w:val="009D50FD"/>
    <w:rsid w:val="009D5776"/>
    <w:rsid w:val="009D6189"/>
    <w:rsid w:val="009D6D1F"/>
    <w:rsid w:val="009D718E"/>
    <w:rsid w:val="009D74B8"/>
    <w:rsid w:val="009D74FE"/>
    <w:rsid w:val="009D7654"/>
    <w:rsid w:val="009D7FC8"/>
    <w:rsid w:val="009E000C"/>
    <w:rsid w:val="009E01CB"/>
    <w:rsid w:val="009E193B"/>
    <w:rsid w:val="009E19E8"/>
    <w:rsid w:val="009E1D12"/>
    <w:rsid w:val="009E2B83"/>
    <w:rsid w:val="009E32D4"/>
    <w:rsid w:val="009E33A9"/>
    <w:rsid w:val="009E4CA5"/>
    <w:rsid w:val="009E58FD"/>
    <w:rsid w:val="009E64D4"/>
    <w:rsid w:val="009E6894"/>
    <w:rsid w:val="009E6E46"/>
    <w:rsid w:val="009E70B0"/>
    <w:rsid w:val="009E79F2"/>
    <w:rsid w:val="009E7AB7"/>
    <w:rsid w:val="009F11A9"/>
    <w:rsid w:val="009F152D"/>
    <w:rsid w:val="009F1BC6"/>
    <w:rsid w:val="009F2F13"/>
    <w:rsid w:val="009F34A5"/>
    <w:rsid w:val="009F3869"/>
    <w:rsid w:val="009F3BA2"/>
    <w:rsid w:val="009F3C21"/>
    <w:rsid w:val="009F3CBE"/>
    <w:rsid w:val="009F4873"/>
    <w:rsid w:val="009F4A7A"/>
    <w:rsid w:val="009F5890"/>
    <w:rsid w:val="009F5D90"/>
    <w:rsid w:val="009F6748"/>
    <w:rsid w:val="009F7F0C"/>
    <w:rsid w:val="00A00189"/>
    <w:rsid w:val="00A00C8E"/>
    <w:rsid w:val="00A016D4"/>
    <w:rsid w:val="00A01B04"/>
    <w:rsid w:val="00A01D27"/>
    <w:rsid w:val="00A02030"/>
    <w:rsid w:val="00A02454"/>
    <w:rsid w:val="00A034D2"/>
    <w:rsid w:val="00A03F4E"/>
    <w:rsid w:val="00A0446D"/>
    <w:rsid w:val="00A04B54"/>
    <w:rsid w:val="00A05C24"/>
    <w:rsid w:val="00A05C54"/>
    <w:rsid w:val="00A0609F"/>
    <w:rsid w:val="00A06402"/>
    <w:rsid w:val="00A06BF2"/>
    <w:rsid w:val="00A06E87"/>
    <w:rsid w:val="00A0723F"/>
    <w:rsid w:val="00A07F63"/>
    <w:rsid w:val="00A11D62"/>
    <w:rsid w:val="00A11E9D"/>
    <w:rsid w:val="00A12273"/>
    <w:rsid w:val="00A12932"/>
    <w:rsid w:val="00A12AF0"/>
    <w:rsid w:val="00A12D86"/>
    <w:rsid w:val="00A12DE4"/>
    <w:rsid w:val="00A1353F"/>
    <w:rsid w:val="00A138D5"/>
    <w:rsid w:val="00A14065"/>
    <w:rsid w:val="00A14E90"/>
    <w:rsid w:val="00A15FBC"/>
    <w:rsid w:val="00A16A8C"/>
    <w:rsid w:val="00A17131"/>
    <w:rsid w:val="00A17914"/>
    <w:rsid w:val="00A17EB7"/>
    <w:rsid w:val="00A20FAC"/>
    <w:rsid w:val="00A22F2B"/>
    <w:rsid w:val="00A234AB"/>
    <w:rsid w:val="00A23906"/>
    <w:rsid w:val="00A23EE2"/>
    <w:rsid w:val="00A2473D"/>
    <w:rsid w:val="00A25626"/>
    <w:rsid w:val="00A25A2A"/>
    <w:rsid w:val="00A26CE7"/>
    <w:rsid w:val="00A270BA"/>
    <w:rsid w:val="00A27B74"/>
    <w:rsid w:val="00A30E62"/>
    <w:rsid w:val="00A3147C"/>
    <w:rsid w:val="00A31792"/>
    <w:rsid w:val="00A31CA2"/>
    <w:rsid w:val="00A31FC5"/>
    <w:rsid w:val="00A34965"/>
    <w:rsid w:val="00A34AE6"/>
    <w:rsid w:val="00A34BDE"/>
    <w:rsid w:val="00A34DD6"/>
    <w:rsid w:val="00A35C93"/>
    <w:rsid w:val="00A370BB"/>
    <w:rsid w:val="00A37323"/>
    <w:rsid w:val="00A37325"/>
    <w:rsid w:val="00A374A8"/>
    <w:rsid w:val="00A41633"/>
    <w:rsid w:val="00A41BF6"/>
    <w:rsid w:val="00A42565"/>
    <w:rsid w:val="00A42813"/>
    <w:rsid w:val="00A4285D"/>
    <w:rsid w:val="00A42AAB"/>
    <w:rsid w:val="00A42F5E"/>
    <w:rsid w:val="00A43245"/>
    <w:rsid w:val="00A432EF"/>
    <w:rsid w:val="00A436A2"/>
    <w:rsid w:val="00A438FD"/>
    <w:rsid w:val="00A43B99"/>
    <w:rsid w:val="00A44288"/>
    <w:rsid w:val="00A44340"/>
    <w:rsid w:val="00A4441E"/>
    <w:rsid w:val="00A4447D"/>
    <w:rsid w:val="00A45194"/>
    <w:rsid w:val="00A45502"/>
    <w:rsid w:val="00A45D96"/>
    <w:rsid w:val="00A45F18"/>
    <w:rsid w:val="00A46819"/>
    <w:rsid w:val="00A47693"/>
    <w:rsid w:val="00A47986"/>
    <w:rsid w:val="00A505BF"/>
    <w:rsid w:val="00A50E69"/>
    <w:rsid w:val="00A51833"/>
    <w:rsid w:val="00A51ACA"/>
    <w:rsid w:val="00A52F6C"/>
    <w:rsid w:val="00A5305D"/>
    <w:rsid w:val="00A53E75"/>
    <w:rsid w:val="00A53EFE"/>
    <w:rsid w:val="00A5548D"/>
    <w:rsid w:val="00A55555"/>
    <w:rsid w:val="00A55B54"/>
    <w:rsid w:val="00A55ECE"/>
    <w:rsid w:val="00A56075"/>
    <w:rsid w:val="00A56B47"/>
    <w:rsid w:val="00A56C40"/>
    <w:rsid w:val="00A56EFB"/>
    <w:rsid w:val="00A56FBE"/>
    <w:rsid w:val="00A57636"/>
    <w:rsid w:val="00A6055B"/>
    <w:rsid w:val="00A62C9C"/>
    <w:rsid w:val="00A62E37"/>
    <w:rsid w:val="00A63ABF"/>
    <w:rsid w:val="00A6563C"/>
    <w:rsid w:val="00A65847"/>
    <w:rsid w:val="00A65FCF"/>
    <w:rsid w:val="00A6610D"/>
    <w:rsid w:val="00A66245"/>
    <w:rsid w:val="00A6737C"/>
    <w:rsid w:val="00A70674"/>
    <w:rsid w:val="00A7111A"/>
    <w:rsid w:val="00A7189B"/>
    <w:rsid w:val="00A71A98"/>
    <w:rsid w:val="00A72C1E"/>
    <w:rsid w:val="00A7340B"/>
    <w:rsid w:val="00A7342F"/>
    <w:rsid w:val="00A73E5B"/>
    <w:rsid w:val="00A74965"/>
    <w:rsid w:val="00A764FD"/>
    <w:rsid w:val="00A76538"/>
    <w:rsid w:val="00A76AA1"/>
    <w:rsid w:val="00A77F8D"/>
    <w:rsid w:val="00A80334"/>
    <w:rsid w:val="00A807C4"/>
    <w:rsid w:val="00A80933"/>
    <w:rsid w:val="00A80AA2"/>
    <w:rsid w:val="00A8125C"/>
    <w:rsid w:val="00A81E9A"/>
    <w:rsid w:val="00A823BA"/>
    <w:rsid w:val="00A82542"/>
    <w:rsid w:val="00A8289A"/>
    <w:rsid w:val="00A8332F"/>
    <w:rsid w:val="00A84085"/>
    <w:rsid w:val="00A849AE"/>
    <w:rsid w:val="00A84CE8"/>
    <w:rsid w:val="00A85093"/>
    <w:rsid w:val="00A854A7"/>
    <w:rsid w:val="00A8615F"/>
    <w:rsid w:val="00A867E8"/>
    <w:rsid w:val="00A868E3"/>
    <w:rsid w:val="00A86EB3"/>
    <w:rsid w:val="00A87F0F"/>
    <w:rsid w:val="00A90567"/>
    <w:rsid w:val="00A9116C"/>
    <w:rsid w:val="00A91AF6"/>
    <w:rsid w:val="00A93095"/>
    <w:rsid w:val="00A94642"/>
    <w:rsid w:val="00A9616F"/>
    <w:rsid w:val="00A96DCD"/>
    <w:rsid w:val="00A96E67"/>
    <w:rsid w:val="00AA0C20"/>
    <w:rsid w:val="00AA1207"/>
    <w:rsid w:val="00AA1463"/>
    <w:rsid w:val="00AA2C7C"/>
    <w:rsid w:val="00AA3082"/>
    <w:rsid w:val="00AA3F49"/>
    <w:rsid w:val="00AA4298"/>
    <w:rsid w:val="00AA43C8"/>
    <w:rsid w:val="00AA5788"/>
    <w:rsid w:val="00AA5EB1"/>
    <w:rsid w:val="00AA6274"/>
    <w:rsid w:val="00AA66EE"/>
    <w:rsid w:val="00AA6FD6"/>
    <w:rsid w:val="00AA7144"/>
    <w:rsid w:val="00AA7595"/>
    <w:rsid w:val="00AA7F8C"/>
    <w:rsid w:val="00AB0000"/>
    <w:rsid w:val="00AB0F19"/>
    <w:rsid w:val="00AB1293"/>
    <w:rsid w:val="00AB1674"/>
    <w:rsid w:val="00AB22F2"/>
    <w:rsid w:val="00AB24BA"/>
    <w:rsid w:val="00AB2CD0"/>
    <w:rsid w:val="00AB2E1D"/>
    <w:rsid w:val="00AB4460"/>
    <w:rsid w:val="00AB49A0"/>
    <w:rsid w:val="00AB4F28"/>
    <w:rsid w:val="00AB50A7"/>
    <w:rsid w:val="00AB52FE"/>
    <w:rsid w:val="00AB621B"/>
    <w:rsid w:val="00AB646C"/>
    <w:rsid w:val="00AB64E3"/>
    <w:rsid w:val="00AB6CB2"/>
    <w:rsid w:val="00AB6F28"/>
    <w:rsid w:val="00AB70B0"/>
    <w:rsid w:val="00AB783F"/>
    <w:rsid w:val="00AC00FD"/>
    <w:rsid w:val="00AC08BD"/>
    <w:rsid w:val="00AC0C85"/>
    <w:rsid w:val="00AC1086"/>
    <w:rsid w:val="00AC146B"/>
    <w:rsid w:val="00AC15D7"/>
    <w:rsid w:val="00AC2089"/>
    <w:rsid w:val="00AC21DF"/>
    <w:rsid w:val="00AC2CB7"/>
    <w:rsid w:val="00AC333B"/>
    <w:rsid w:val="00AC3407"/>
    <w:rsid w:val="00AC62E1"/>
    <w:rsid w:val="00AC6FF7"/>
    <w:rsid w:val="00AC7259"/>
    <w:rsid w:val="00AC762F"/>
    <w:rsid w:val="00AC7A5E"/>
    <w:rsid w:val="00AD03FF"/>
    <w:rsid w:val="00AD0866"/>
    <w:rsid w:val="00AD1051"/>
    <w:rsid w:val="00AD17DB"/>
    <w:rsid w:val="00AD20BC"/>
    <w:rsid w:val="00AD24BA"/>
    <w:rsid w:val="00AD60CE"/>
    <w:rsid w:val="00AD68CF"/>
    <w:rsid w:val="00AD6F27"/>
    <w:rsid w:val="00AD7D6E"/>
    <w:rsid w:val="00AE02ED"/>
    <w:rsid w:val="00AE0530"/>
    <w:rsid w:val="00AE1A1C"/>
    <w:rsid w:val="00AE1C6B"/>
    <w:rsid w:val="00AE2762"/>
    <w:rsid w:val="00AE51C6"/>
    <w:rsid w:val="00AE5EBE"/>
    <w:rsid w:val="00AE6D25"/>
    <w:rsid w:val="00AE6FED"/>
    <w:rsid w:val="00AE7E8F"/>
    <w:rsid w:val="00AF0222"/>
    <w:rsid w:val="00AF022F"/>
    <w:rsid w:val="00AF06F9"/>
    <w:rsid w:val="00AF0B98"/>
    <w:rsid w:val="00AF10D0"/>
    <w:rsid w:val="00AF13AB"/>
    <w:rsid w:val="00AF140E"/>
    <w:rsid w:val="00AF231F"/>
    <w:rsid w:val="00AF2759"/>
    <w:rsid w:val="00AF293D"/>
    <w:rsid w:val="00AF2F0D"/>
    <w:rsid w:val="00AF3861"/>
    <w:rsid w:val="00AF4AD2"/>
    <w:rsid w:val="00AF5053"/>
    <w:rsid w:val="00AF72A3"/>
    <w:rsid w:val="00AF7EA1"/>
    <w:rsid w:val="00B0078D"/>
    <w:rsid w:val="00B00BC1"/>
    <w:rsid w:val="00B00F91"/>
    <w:rsid w:val="00B02E74"/>
    <w:rsid w:val="00B03299"/>
    <w:rsid w:val="00B034C2"/>
    <w:rsid w:val="00B035F1"/>
    <w:rsid w:val="00B03B69"/>
    <w:rsid w:val="00B03FAA"/>
    <w:rsid w:val="00B048FF"/>
    <w:rsid w:val="00B04AA7"/>
    <w:rsid w:val="00B05465"/>
    <w:rsid w:val="00B05C89"/>
    <w:rsid w:val="00B068D0"/>
    <w:rsid w:val="00B073AB"/>
    <w:rsid w:val="00B07997"/>
    <w:rsid w:val="00B079C7"/>
    <w:rsid w:val="00B07C15"/>
    <w:rsid w:val="00B10762"/>
    <w:rsid w:val="00B1218C"/>
    <w:rsid w:val="00B12750"/>
    <w:rsid w:val="00B1290B"/>
    <w:rsid w:val="00B13197"/>
    <w:rsid w:val="00B13D27"/>
    <w:rsid w:val="00B13D58"/>
    <w:rsid w:val="00B14274"/>
    <w:rsid w:val="00B143A3"/>
    <w:rsid w:val="00B14687"/>
    <w:rsid w:val="00B147A5"/>
    <w:rsid w:val="00B14C69"/>
    <w:rsid w:val="00B157EB"/>
    <w:rsid w:val="00B160BB"/>
    <w:rsid w:val="00B168FA"/>
    <w:rsid w:val="00B169DF"/>
    <w:rsid w:val="00B16F12"/>
    <w:rsid w:val="00B171A4"/>
    <w:rsid w:val="00B1770A"/>
    <w:rsid w:val="00B20D8F"/>
    <w:rsid w:val="00B20E41"/>
    <w:rsid w:val="00B21E8C"/>
    <w:rsid w:val="00B220B5"/>
    <w:rsid w:val="00B22340"/>
    <w:rsid w:val="00B2243D"/>
    <w:rsid w:val="00B22943"/>
    <w:rsid w:val="00B22BB0"/>
    <w:rsid w:val="00B2374A"/>
    <w:rsid w:val="00B24915"/>
    <w:rsid w:val="00B24A26"/>
    <w:rsid w:val="00B24CB4"/>
    <w:rsid w:val="00B254C0"/>
    <w:rsid w:val="00B26081"/>
    <w:rsid w:val="00B26363"/>
    <w:rsid w:val="00B27349"/>
    <w:rsid w:val="00B3067B"/>
    <w:rsid w:val="00B31118"/>
    <w:rsid w:val="00B31653"/>
    <w:rsid w:val="00B3234C"/>
    <w:rsid w:val="00B336CB"/>
    <w:rsid w:val="00B338F1"/>
    <w:rsid w:val="00B355CF"/>
    <w:rsid w:val="00B357F6"/>
    <w:rsid w:val="00B35FC2"/>
    <w:rsid w:val="00B36277"/>
    <w:rsid w:val="00B3657C"/>
    <w:rsid w:val="00B36C69"/>
    <w:rsid w:val="00B373D8"/>
    <w:rsid w:val="00B40344"/>
    <w:rsid w:val="00B403EC"/>
    <w:rsid w:val="00B40B61"/>
    <w:rsid w:val="00B40D41"/>
    <w:rsid w:val="00B4112B"/>
    <w:rsid w:val="00B41393"/>
    <w:rsid w:val="00B41774"/>
    <w:rsid w:val="00B42BD6"/>
    <w:rsid w:val="00B43C66"/>
    <w:rsid w:val="00B43E16"/>
    <w:rsid w:val="00B45112"/>
    <w:rsid w:val="00B475DF"/>
    <w:rsid w:val="00B4773F"/>
    <w:rsid w:val="00B5066A"/>
    <w:rsid w:val="00B50C39"/>
    <w:rsid w:val="00B50F14"/>
    <w:rsid w:val="00B51BE2"/>
    <w:rsid w:val="00B535AD"/>
    <w:rsid w:val="00B54714"/>
    <w:rsid w:val="00B55347"/>
    <w:rsid w:val="00B5635A"/>
    <w:rsid w:val="00B5665E"/>
    <w:rsid w:val="00B57467"/>
    <w:rsid w:val="00B57F1D"/>
    <w:rsid w:val="00B57FFE"/>
    <w:rsid w:val="00B6159E"/>
    <w:rsid w:val="00B62AFE"/>
    <w:rsid w:val="00B634FA"/>
    <w:rsid w:val="00B6387B"/>
    <w:rsid w:val="00B6432A"/>
    <w:rsid w:val="00B6449A"/>
    <w:rsid w:val="00B64F02"/>
    <w:rsid w:val="00B65127"/>
    <w:rsid w:val="00B65993"/>
    <w:rsid w:val="00B65E46"/>
    <w:rsid w:val="00B65EBA"/>
    <w:rsid w:val="00B66B8F"/>
    <w:rsid w:val="00B67F21"/>
    <w:rsid w:val="00B707C7"/>
    <w:rsid w:val="00B709FF"/>
    <w:rsid w:val="00B7193E"/>
    <w:rsid w:val="00B71CE4"/>
    <w:rsid w:val="00B72CE6"/>
    <w:rsid w:val="00B72FE7"/>
    <w:rsid w:val="00B73141"/>
    <w:rsid w:val="00B73213"/>
    <w:rsid w:val="00B73B13"/>
    <w:rsid w:val="00B741BE"/>
    <w:rsid w:val="00B74279"/>
    <w:rsid w:val="00B744B0"/>
    <w:rsid w:val="00B7451C"/>
    <w:rsid w:val="00B746DC"/>
    <w:rsid w:val="00B749EB"/>
    <w:rsid w:val="00B75190"/>
    <w:rsid w:val="00B7573D"/>
    <w:rsid w:val="00B75F95"/>
    <w:rsid w:val="00B76017"/>
    <w:rsid w:val="00B7672A"/>
    <w:rsid w:val="00B776A1"/>
    <w:rsid w:val="00B778AB"/>
    <w:rsid w:val="00B77F6C"/>
    <w:rsid w:val="00B80010"/>
    <w:rsid w:val="00B80722"/>
    <w:rsid w:val="00B812DD"/>
    <w:rsid w:val="00B815B4"/>
    <w:rsid w:val="00B81B74"/>
    <w:rsid w:val="00B8281C"/>
    <w:rsid w:val="00B82C1E"/>
    <w:rsid w:val="00B83214"/>
    <w:rsid w:val="00B8377B"/>
    <w:rsid w:val="00B83B23"/>
    <w:rsid w:val="00B83C79"/>
    <w:rsid w:val="00B84421"/>
    <w:rsid w:val="00B84C90"/>
    <w:rsid w:val="00B857C5"/>
    <w:rsid w:val="00B85EB5"/>
    <w:rsid w:val="00B86A7D"/>
    <w:rsid w:val="00B86D7A"/>
    <w:rsid w:val="00B87357"/>
    <w:rsid w:val="00B90A4A"/>
    <w:rsid w:val="00B91012"/>
    <w:rsid w:val="00B91B35"/>
    <w:rsid w:val="00B92262"/>
    <w:rsid w:val="00B92F15"/>
    <w:rsid w:val="00B93E2B"/>
    <w:rsid w:val="00B9508D"/>
    <w:rsid w:val="00B95612"/>
    <w:rsid w:val="00B9570F"/>
    <w:rsid w:val="00B967F3"/>
    <w:rsid w:val="00B97441"/>
    <w:rsid w:val="00B978A9"/>
    <w:rsid w:val="00BA2033"/>
    <w:rsid w:val="00BA2324"/>
    <w:rsid w:val="00BA358F"/>
    <w:rsid w:val="00BA3737"/>
    <w:rsid w:val="00BA37C7"/>
    <w:rsid w:val="00BA50B1"/>
    <w:rsid w:val="00BA5EA1"/>
    <w:rsid w:val="00BA60D3"/>
    <w:rsid w:val="00BA6A55"/>
    <w:rsid w:val="00BA6EE5"/>
    <w:rsid w:val="00BA7BD4"/>
    <w:rsid w:val="00BB0953"/>
    <w:rsid w:val="00BB0A35"/>
    <w:rsid w:val="00BB0D2C"/>
    <w:rsid w:val="00BB1502"/>
    <w:rsid w:val="00BB1B82"/>
    <w:rsid w:val="00BB1FBC"/>
    <w:rsid w:val="00BB2082"/>
    <w:rsid w:val="00BB38B8"/>
    <w:rsid w:val="00BB42FB"/>
    <w:rsid w:val="00BB5402"/>
    <w:rsid w:val="00BB5C2E"/>
    <w:rsid w:val="00BB65F0"/>
    <w:rsid w:val="00BB66E7"/>
    <w:rsid w:val="00BB73F8"/>
    <w:rsid w:val="00BC02D6"/>
    <w:rsid w:val="00BC042D"/>
    <w:rsid w:val="00BC1712"/>
    <w:rsid w:val="00BC1749"/>
    <w:rsid w:val="00BC3195"/>
    <w:rsid w:val="00BC355C"/>
    <w:rsid w:val="00BC3B47"/>
    <w:rsid w:val="00BC3BF2"/>
    <w:rsid w:val="00BC522E"/>
    <w:rsid w:val="00BC5312"/>
    <w:rsid w:val="00BC56C5"/>
    <w:rsid w:val="00BC57B1"/>
    <w:rsid w:val="00BC5AF0"/>
    <w:rsid w:val="00BC5B5B"/>
    <w:rsid w:val="00BC607E"/>
    <w:rsid w:val="00BC7B34"/>
    <w:rsid w:val="00BC7FE9"/>
    <w:rsid w:val="00BD10C3"/>
    <w:rsid w:val="00BD173E"/>
    <w:rsid w:val="00BD179F"/>
    <w:rsid w:val="00BD1823"/>
    <w:rsid w:val="00BD326F"/>
    <w:rsid w:val="00BD4A88"/>
    <w:rsid w:val="00BD4D4F"/>
    <w:rsid w:val="00BD4DB4"/>
    <w:rsid w:val="00BD5727"/>
    <w:rsid w:val="00BD5788"/>
    <w:rsid w:val="00BD5E59"/>
    <w:rsid w:val="00BD6583"/>
    <w:rsid w:val="00BD6FD0"/>
    <w:rsid w:val="00BD6FDE"/>
    <w:rsid w:val="00BD708F"/>
    <w:rsid w:val="00BD7261"/>
    <w:rsid w:val="00BD7607"/>
    <w:rsid w:val="00BD7AB8"/>
    <w:rsid w:val="00BE07FA"/>
    <w:rsid w:val="00BE26EE"/>
    <w:rsid w:val="00BE28A0"/>
    <w:rsid w:val="00BE310B"/>
    <w:rsid w:val="00BE336C"/>
    <w:rsid w:val="00BE40E9"/>
    <w:rsid w:val="00BE44C6"/>
    <w:rsid w:val="00BE496B"/>
    <w:rsid w:val="00BE5AC5"/>
    <w:rsid w:val="00BE689C"/>
    <w:rsid w:val="00BE72A1"/>
    <w:rsid w:val="00BE7E45"/>
    <w:rsid w:val="00BF0D58"/>
    <w:rsid w:val="00BF1D97"/>
    <w:rsid w:val="00BF2015"/>
    <w:rsid w:val="00BF32EB"/>
    <w:rsid w:val="00BF3585"/>
    <w:rsid w:val="00BF38BC"/>
    <w:rsid w:val="00BF55DC"/>
    <w:rsid w:val="00BF5656"/>
    <w:rsid w:val="00BF614C"/>
    <w:rsid w:val="00BF78CD"/>
    <w:rsid w:val="00C0042D"/>
    <w:rsid w:val="00C00EEC"/>
    <w:rsid w:val="00C010C2"/>
    <w:rsid w:val="00C01B19"/>
    <w:rsid w:val="00C02094"/>
    <w:rsid w:val="00C028E1"/>
    <w:rsid w:val="00C02A00"/>
    <w:rsid w:val="00C02C96"/>
    <w:rsid w:val="00C0358A"/>
    <w:rsid w:val="00C03610"/>
    <w:rsid w:val="00C04B90"/>
    <w:rsid w:val="00C061C3"/>
    <w:rsid w:val="00C10B99"/>
    <w:rsid w:val="00C1107A"/>
    <w:rsid w:val="00C115C2"/>
    <w:rsid w:val="00C11929"/>
    <w:rsid w:val="00C11A07"/>
    <w:rsid w:val="00C1227C"/>
    <w:rsid w:val="00C122DC"/>
    <w:rsid w:val="00C1241B"/>
    <w:rsid w:val="00C128DC"/>
    <w:rsid w:val="00C132A2"/>
    <w:rsid w:val="00C13BAF"/>
    <w:rsid w:val="00C13D8C"/>
    <w:rsid w:val="00C146FA"/>
    <w:rsid w:val="00C14DBA"/>
    <w:rsid w:val="00C16993"/>
    <w:rsid w:val="00C16DCA"/>
    <w:rsid w:val="00C1759A"/>
    <w:rsid w:val="00C17DEE"/>
    <w:rsid w:val="00C2008D"/>
    <w:rsid w:val="00C206CD"/>
    <w:rsid w:val="00C21C33"/>
    <w:rsid w:val="00C21CA1"/>
    <w:rsid w:val="00C223C3"/>
    <w:rsid w:val="00C22DE8"/>
    <w:rsid w:val="00C24DCB"/>
    <w:rsid w:val="00C24EE4"/>
    <w:rsid w:val="00C25F1C"/>
    <w:rsid w:val="00C27786"/>
    <w:rsid w:val="00C27991"/>
    <w:rsid w:val="00C302C9"/>
    <w:rsid w:val="00C30F5F"/>
    <w:rsid w:val="00C3115F"/>
    <w:rsid w:val="00C31803"/>
    <w:rsid w:val="00C32523"/>
    <w:rsid w:val="00C335C7"/>
    <w:rsid w:val="00C339AA"/>
    <w:rsid w:val="00C339DB"/>
    <w:rsid w:val="00C35873"/>
    <w:rsid w:val="00C35A15"/>
    <w:rsid w:val="00C364CA"/>
    <w:rsid w:val="00C36841"/>
    <w:rsid w:val="00C4022A"/>
    <w:rsid w:val="00C40442"/>
    <w:rsid w:val="00C40AE9"/>
    <w:rsid w:val="00C414DA"/>
    <w:rsid w:val="00C41DA6"/>
    <w:rsid w:val="00C41F05"/>
    <w:rsid w:val="00C4296D"/>
    <w:rsid w:val="00C429D4"/>
    <w:rsid w:val="00C42C7C"/>
    <w:rsid w:val="00C42E61"/>
    <w:rsid w:val="00C44282"/>
    <w:rsid w:val="00C44302"/>
    <w:rsid w:val="00C44FB4"/>
    <w:rsid w:val="00C45614"/>
    <w:rsid w:val="00C45750"/>
    <w:rsid w:val="00C45759"/>
    <w:rsid w:val="00C45B0F"/>
    <w:rsid w:val="00C45DB8"/>
    <w:rsid w:val="00C464C6"/>
    <w:rsid w:val="00C5034B"/>
    <w:rsid w:val="00C50E3C"/>
    <w:rsid w:val="00C51D07"/>
    <w:rsid w:val="00C52303"/>
    <w:rsid w:val="00C52633"/>
    <w:rsid w:val="00C52A12"/>
    <w:rsid w:val="00C53407"/>
    <w:rsid w:val="00C553E8"/>
    <w:rsid w:val="00C558A8"/>
    <w:rsid w:val="00C559B9"/>
    <w:rsid w:val="00C55A13"/>
    <w:rsid w:val="00C561BA"/>
    <w:rsid w:val="00C5724D"/>
    <w:rsid w:val="00C57326"/>
    <w:rsid w:val="00C57F18"/>
    <w:rsid w:val="00C60C9F"/>
    <w:rsid w:val="00C61648"/>
    <w:rsid w:val="00C61810"/>
    <w:rsid w:val="00C627C1"/>
    <w:rsid w:val="00C64137"/>
    <w:rsid w:val="00C64702"/>
    <w:rsid w:val="00C65C78"/>
    <w:rsid w:val="00C66BF6"/>
    <w:rsid w:val="00C66D54"/>
    <w:rsid w:val="00C675F1"/>
    <w:rsid w:val="00C67939"/>
    <w:rsid w:val="00C70220"/>
    <w:rsid w:val="00C719DF"/>
    <w:rsid w:val="00C721AD"/>
    <w:rsid w:val="00C72520"/>
    <w:rsid w:val="00C72B0B"/>
    <w:rsid w:val="00C72FC0"/>
    <w:rsid w:val="00C738FF"/>
    <w:rsid w:val="00C743A0"/>
    <w:rsid w:val="00C747FB"/>
    <w:rsid w:val="00C748FA"/>
    <w:rsid w:val="00C74E9C"/>
    <w:rsid w:val="00C76E25"/>
    <w:rsid w:val="00C7730F"/>
    <w:rsid w:val="00C775E1"/>
    <w:rsid w:val="00C80311"/>
    <w:rsid w:val="00C8106E"/>
    <w:rsid w:val="00C81860"/>
    <w:rsid w:val="00C81DCD"/>
    <w:rsid w:val="00C822AD"/>
    <w:rsid w:val="00C842C1"/>
    <w:rsid w:val="00C84D95"/>
    <w:rsid w:val="00C84F0D"/>
    <w:rsid w:val="00C856FC"/>
    <w:rsid w:val="00C85A10"/>
    <w:rsid w:val="00C864E2"/>
    <w:rsid w:val="00C86F99"/>
    <w:rsid w:val="00C879B9"/>
    <w:rsid w:val="00C87B2D"/>
    <w:rsid w:val="00C905DD"/>
    <w:rsid w:val="00C90728"/>
    <w:rsid w:val="00C914AF"/>
    <w:rsid w:val="00C9210F"/>
    <w:rsid w:val="00C9419B"/>
    <w:rsid w:val="00C94255"/>
    <w:rsid w:val="00C94396"/>
    <w:rsid w:val="00C95E87"/>
    <w:rsid w:val="00C96088"/>
    <w:rsid w:val="00C9623F"/>
    <w:rsid w:val="00C96485"/>
    <w:rsid w:val="00C96E57"/>
    <w:rsid w:val="00C97291"/>
    <w:rsid w:val="00C973DF"/>
    <w:rsid w:val="00C9778B"/>
    <w:rsid w:val="00CA01B8"/>
    <w:rsid w:val="00CA0517"/>
    <w:rsid w:val="00CA1EBB"/>
    <w:rsid w:val="00CA2256"/>
    <w:rsid w:val="00CA27A7"/>
    <w:rsid w:val="00CA3388"/>
    <w:rsid w:val="00CA35C8"/>
    <w:rsid w:val="00CA40A9"/>
    <w:rsid w:val="00CA5671"/>
    <w:rsid w:val="00CA5905"/>
    <w:rsid w:val="00CA69BA"/>
    <w:rsid w:val="00CA774F"/>
    <w:rsid w:val="00CA7A27"/>
    <w:rsid w:val="00CB00F6"/>
    <w:rsid w:val="00CB0779"/>
    <w:rsid w:val="00CB07A2"/>
    <w:rsid w:val="00CB0E49"/>
    <w:rsid w:val="00CB10C7"/>
    <w:rsid w:val="00CB155E"/>
    <w:rsid w:val="00CB25BC"/>
    <w:rsid w:val="00CB2D2E"/>
    <w:rsid w:val="00CB3F53"/>
    <w:rsid w:val="00CB4126"/>
    <w:rsid w:val="00CB4342"/>
    <w:rsid w:val="00CB437F"/>
    <w:rsid w:val="00CB44E0"/>
    <w:rsid w:val="00CB47E5"/>
    <w:rsid w:val="00CB48A8"/>
    <w:rsid w:val="00CB4AE4"/>
    <w:rsid w:val="00CB6832"/>
    <w:rsid w:val="00CB706C"/>
    <w:rsid w:val="00CB7CEE"/>
    <w:rsid w:val="00CC0093"/>
    <w:rsid w:val="00CC0349"/>
    <w:rsid w:val="00CC07AE"/>
    <w:rsid w:val="00CC0FC6"/>
    <w:rsid w:val="00CC1E2A"/>
    <w:rsid w:val="00CC1E90"/>
    <w:rsid w:val="00CC2A26"/>
    <w:rsid w:val="00CC2CAA"/>
    <w:rsid w:val="00CC2E34"/>
    <w:rsid w:val="00CC3D19"/>
    <w:rsid w:val="00CC43A6"/>
    <w:rsid w:val="00CC4CEC"/>
    <w:rsid w:val="00CC51B0"/>
    <w:rsid w:val="00CC5AF2"/>
    <w:rsid w:val="00CC6A3A"/>
    <w:rsid w:val="00CC6D43"/>
    <w:rsid w:val="00CC6E0D"/>
    <w:rsid w:val="00CD01B1"/>
    <w:rsid w:val="00CD0EB8"/>
    <w:rsid w:val="00CD1255"/>
    <w:rsid w:val="00CD12D0"/>
    <w:rsid w:val="00CD1C61"/>
    <w:rsid w:val="00CD1C81"/>
    <w:rsid w:val="00CD308D"/>
    <w:rsid w:val="00CD3E28"/>
    <w:rsid w:val="00CD3EEA"/>
    <w:rsid w:val="00CD4792"/>
    <w:rsid w:val="00CD4DA7"/>
    <w:rsid w:val="00CD5807"/>
    <w:rsid w:val="00CD6D61"/>
    <w:rsid w:val="00CD7010"/>
    <w:rsid w:val="00CD7FDD"/>
    <w:rsid w:val="00CE06A0"/>
    <w:rsid w:val="00CE15C1"/>
    <w:rsid w:val="00CE1CB8"/>
    <w:rsid w:val="00CE1D35"/>
    <w:rsid w:val="00CE1FB2"/>
    <w:rsid w:val="00CE2303"/>
    <w:rsid w:val="00CE26E2"/>
    <w:rsid w:val="00CE2A9D"/>
    <w:rsid w:val="00CE3908"/>
    <w:rsid w:val="00CE410D"/>
    <w:rsid w:val="00CE4C76"/>
    <w:rsid w:val="00CE4F2C"/>
    <w:rsid w:val="00CE5131"/>
    <w:rsid w:val="00CE670D"/>
    <w:rsid w:val="00CE75FF"/>
    <w:rsid w:val="00CE764D"/>
    <w:rsid w:val="00CF048A"/>
    <w:rsid w:val="00CF069E"/>
    <w:rsid w:val="00CF1169"/>
    <w:rsid w:val="00CF2A10"/>
    <w:rsid w:val="00CF3EFA"/>
    <w:rsid w:val="00CF516F"/>
    <w:rsid w:val="00CF51EE"/>
    <w:rsid w:val="00CF5647"/>
    <w:rsid w:val="00CF5905"/>
    <w:rsid w:val="00CF5913"/>
    <w:rsid w:val="00CF6503"/>
    <w:rsid w:val="00CF6A34"/>
    <w:rsid w:val="00D002A0"/>
    <w:rsid w:val="00D002AB"/>
    <w:rsid w:val="00D0073D"/>
    <w:rsid w:val="00D01762"/>
    <w:rsid w:val="00D017DD"/>
    <w:rsid w:val="00D01A67"/>
    <w:rsid w:val="00D02818"/>
    <w:rsid w:val="00D02D0B"/>
    <w:rsid w:val="00D0365F"/>
    <w:rsid w:val="00D04390"/>
    <w:rsid w:val="00D04828"/>
    <w:rsid w:val="00D04C3D"/>
    <w:rsid w:val="00D059BA"/>
    <w:rsid w:val="00D10CDF"/>
    <w:rsid w:val="00D11281"/>
    <w:rsid w:val="00D11C79"/>
    <w:rsid w:val="00D123E3"/>
    <w:rsid w:val="00D12600"/>
    <w:rsid w:val="00D135B9"/>
    <w:rsid w:val="00D1421D"/>
    <w:rsid w:val="00D15002"/>
    <w:rsid w:val="00D15005"/>
    <w:rsid w:val="00D16E38"/>
    <w:rsid w:val="00D17325"/>
    <w:rsid w:val="00D20449"/>
    <w:rsid w:val="00D20979"/>
    <w:rsid w:val="00D20A67"/>
    <w:rsid w:val="00D220A9"/>
    <w:rsid w:val="00D223B2"/>
    <w:rsid w:val="00D23177"/>
    <w:rsid w:val="00D23DB6"/>
    <w:rsid w:val="00D247C9"/>
    <w:rsid w:val="00D2495F"/>
    <w:rsid w:val="00D24D4D"/>
    <w:rsid w:val="00D24E90"/>
    <w:rsid w:val="00D2576D"/>
    <w:rsid w:val="00D26C6E"/>
    <w:rsid w:val="00D315B7"/>
    <w:rsid w:val="00D31ADD"/>
    <w:rsid w:val="00D321DC"/>
    <w:rsid w:val="00D32693"/>
    <w:rsid w:val="00D329AD"/>
    <w:rsid w:val="00D32D2A"/>
    <w:rsid w:val="00D33449"/>
    <w:rsid w:val="00D33F30"/>
    <w:rsid w:val="00D34599"/>
    <w:rsid w:val="00D35012"/>
    <w:rsid w:val="00D36205"/>
    <w:rsid w:val="00D368E5"/>
    <w:rsid w:val="00D36EF3"/>
    <w:rsid w:val="00D375E5"/>
    <w:rsid w:val="00D3763F"/>
    <w:rsid w:val="00D40011"/>
    <w:rsid w:val="00D401A3"/>
    <w:rsid w:val="00D4089B"/>
    <w:rsid w:val="00D40926"/>
    <w:rsid w:val="00D419B5"/>
    <w:rsid w:val="00D41D2E"/>
    <w:rsid w:val="00D41DB3"/>
    <w:rsid w:val="00D4284D"/>
    <w:rsid w:val="00D42D68"/>
    <w:rsid w:val="00D4364E"/>
    <w:rsid w:val="00D438F7"/>
    <w:rsid w:val="00D44816"/>
    <w:rsid w:val="00D45E8E"/>
    <w:rsid w:val="00D47D51"/>
    <w:rsid w:val="00D47FFE"/>
    <w:rsid w:val="00D5110F"/>
    <w:rsid w:val="00D518C0"/>
    <w:rsid w:val="00D533EF"/>
    <w:rsid w:val="00D5475F"/>
    <w:rsid w:val="00D54E5F"/>
    <w:rsid w:val="00D555CF"/>
    <w:rsid w:val="00D55A09"/>
    <w:rsid w:val="00D56390"/>
    <w:rsid w:val="00D56B66"/>
    <w:rsid w:val="00D56DC0"/>
    <w:rsid w:val="00D5710B"/>
    <w:rsid w:val="00D5745C"/>
    <w:rsid w:val="00D57555"/>
    <w:rsid w:val="00D6061E"/>
    <w:rsid w:val="00D60AF8"/>
    <w:rsid w:val="00D61285"/>
    <w:rsid w:val="00D61D63"/>
    <w:rsid w:val="00D63C07"/>
    <w:rsid w:val="00D64635"/>
    <w:rsid w:val="00D649F1"/>
    <w:rsid w:val="00D651D7"/>
    <w:rsid w:val="00D656F3"/>
    <w:rsid w:val="00D657A2"/>
    <w:rsid w:val="00D658B0"/>
    <w:rsid w:val="00D6609C"/>
    <w:rsid w:val="00D66A1F"/>
    <w:rsid w:val="00D66C90"/>
    <w:rsid w:val="00D67372"/>
    <w:rsid w:val="00D67656"/>
    <w:rsid w:val="00D70458"/>
    <w:rsid w:val="00D71BF6"/>
    <w:rsid w:val="00D7247B"/>
    <w:rsid w:val="00D726ED"/>
    <w:rsid w:val="00D72803"/>
    <w:rsid w:val="00D72C10"/>
    <w:rsid w:val="00D734DB"/>
    <w:rsid w:val="00D7381F"/>
    <w:rsid w:val="00D74C83"/>
    <w:rsid w:val="00D7582E"/>
    <w:rsid w:val="00D7638E"/>
    <w:rsid w:val="00D76569"/>
    <w:rsid w:val="00D775CE"/>
    <w:rsid w:val="00D778EF"/>
    <w:rsid w:val="00D77CE3"/>
    <w:rsid w:val="00D812C5"/>
    <w:rsid w:val="00D8179E"/>
    <w:rsid w:val="00D822E9"/>
    <w:rsid w:val="00D82EBB"/>
    <w:rsid w:val="00D83068"/>
    <w:rsid w:val="00D83C7D"/>
    <w:rsid w:val="00D84C6D"/>
    <w:rsid w:val="00D84C9C"/>
    <w:rsid w:val="00D8591D"/>
    <w:rsid w:val="00D86594"/>
    <w:rsid w:val="00D86DC8"/>
    <w:rsid w:val="00D9011A"/>
    <w:rsid w:val="00D9043D"/>
    <w:rsid w:val="00D904F3"/>
    <w:rsid w:val="00D91F97"/>
    <w:rsid w:val="00D92185"/>
    <w:rsid w:val="00D923E8"/>
    <w:rsid w:val="00D925D5"/>
    <w:rsid w:val="00D92895"/>
    <w:rsid w:val="00D92900"/>
    <w:rsid w:val="00D9313F"/>
    <w:rsid w:val="00D9335F"/>
    <w:rsid w:val="00D94049"/>
    <w:rsid w:val="00D9614C"/>
    <w:rsid w:val="00D96DB8"/>
    <w:rsid w:val="00DA0DD5"/>
    <w:rsid w:val="00DA1062"/>
    <w:rsid w:val="00DA1EAB"/>
    <w:rsid w:val="00DA1F1F"/>
    <w:rsid w:val="00DA1FC3"/>
    <w:rsid w:val="00DA4238"/>
    <w:rsid w:val="00DA5605"/>
    <w:rsid w:val="00DA5C38"/>
    <w:rsid w:val="00DA6D0D"/>
    <w:rsid w:val="00DA7E3F"/>
    <w:rsid w:val="00DB00D3"/>
    <w:rsid w:val="00DB0602"/>
    <w:rsid w:val="00DB205B"/>
    <w:rsid w:val="00DB2F06"/>
    <w:rsid w:val="00DB32CE"/>
    <w:rsid w:val="00DB3C77"/>
    <w:rsid w:val="00DB43AD"/>
    <w:rsid w:val="00DB48F8"/>
    <w:rsid w:val="00DB4FB7"/>
    <w:rsid w:val="00DB5661"/>
    <w:rsid w:val="00DB58A5"/>
    <w:rsid w:val="00DB5946"/>
    <w:rsid w:val="00DB62A7"/>
    <w:rsid w:val="00DB62F4"/>
    <w:rsid w:val="00DB6A62"/>
    <w:rsid w:val="00DB78AE"/>
    <w:rsid w:val="00DC04A3"/>
    <w:rsid w:val="00DC04F1"/>
    <w:rsid w:val="00DC0C64"/>
    <w:rsid w:val="00DC1D00"/>
    <w:rsid w:val="00DC1EBA"/>
    <w:rsid w:val="00DC20E0"/>
    <w:rsid w:val="00DC210B"/>
    <w:rsid w:val="00DC2517"/>
    <w:rsid w:val="00DC283B"/>
    <w:rsid w:val="00DC2F62"/>
    <w:rsid w:val="00DC39DF"/>
    <w:rsid w:val="00DC3FC9"/>
    <w:rsid w:val="00DC6908"/>
    <w:rsid w:val="00DC6E60"/>
    <w:rsid w:val="00DC71BE"/>
    <w:rsid w:val="00DC75C1"/>
    <w:rsid w:val="00DC7881"/>
    <w:rsid w:val="00DC7E48"/>
    <w:rsid w:val="00DD0421"/>
    <w:rsid w:val="00DD15EE"/>
    <w:rsid w:val="00DD24CE"/>
    <w:rsid w:val="00DD25AE"/>
    <w:rsid w:val="00DD3440"/>
    <w:rsid w:val="00DD369D"/>
    <w:rsid w:val="00DD3DF2"/>
    <w:rsid w:val="00DD40E5"/>
    <w:rsid w:val="00DD4634"/>
    <w:rsid w:val="00DD52D8"/>
    <w:rsid w:val="00DD6A61"/>
    <w:rsid w:val="00DD6B48"/>
    <w:rsid w:val="00DD7DF7"/>
    <w:rsid w:val="00DE2668"/>
    <w:rsid w:val="00DE2688"/>
    <w:rsid w:val="00DE336F"/>
    <w:rsid w:val="00DE45FB"/>
    <w:rsid w:val="00DE476D"/>
    <w:rsid w:val="00DE4898"/>
    <w:rsid w:val="00DE56C9"/>
    <w:rsid w:val="00DE58F5"/>
    <w:rsid w:val="00DE65C6"/>
    <w:rsid w:val="00DE6A12"/>
    <w:rsid w:val="00DE6F3C"/>
    <w:rsid w:val="00DE708E"/>
    <w:rsid w:val="00DE776C"/>
    <w:rsid w:val="00DE7B26"/>
    <w:rsid w:val="00DF20A4"/>
    <w:rsid w:val="00DF36AF"/>
    <w:rsid w:val="00DF3BEE"/>
    <w:rsid w:val="00DF5977"/>
    <w:rsid w:val="00DF5B20"/>
    <w:rsid w:val="00DF6103"/>
    <w:rsid w:val="00DF677D"/>
    <w:rsid w:val="00DF6F65"/>
    <w:rsid w:val="00DF73FD"/>
    <w:rsid w:val="00E00270"/>
    <w:rsid w:val="00E01049"/>
    <w:rsid w:val="00E016B5"/>
    <w:rsid w:val="00E0170F"/>
    <w:rsid w:val="00E01C95"/>
    <w:rsid w:val="00E02EC6"/>
    <w:rsid w:val="00E0322F"/>
    <w:rsid w:val="00E0329B"/>
    <w:rsid w:val="00E03607"/>
    <w:rsid w:val="00E04A9A"/>
    <w:rsid w:val="00E05C4C"/>
    <w:rsid w:val="00E06050"/>
    <w:rsid w:val="00E0605D"/>
    <w:rsid w:val="00E06F70"/>
    <w:rsid w:val="00E07343"/>
    <w:rsid w:val="00E07AAA"/>
    <w:rsid w:val="00E07B35"/>
    <w:rsid w:val="00E11027"/>
    <w:rsid w:val="00E11D91"/>
    <w:rsid w:val="00E11F71"/>
    <w:rsid w:val="00E120C4"/>
    <w:rsid w:val="00E121C4"/>
    <w:rsid w:val="00E13294"/>
    <w:rsid w:val="00E13D03"/>
    <w:rsid w:val="00E15492"/>
    <w:rsid w:val="00E1580E"/>
    <w:rsid w:val="00E15857"/>
    <w:rsid w:val="00E15876"/>
    <w:rsid w:val="00E15AF1"/>
    <w:rsid w:val="00E15FFC"/>
    <w:rsid w:val="00E16B84"/>
    <w:rsid w:val="00E201EB"/>
    <w:rsid w:val="00E2120D"/>
    <w:rsid w:val="00E21490"/>
    <w:rsid w:val="00E21C3A"/>
    <w:rsid w:val="00E231F9"/>
    <w:rsid w:val="00E23262"/>
    <w:rsid w:val="00E2367E"/>
    <w:rsid w:val="00E236CC"/>
    <w:rsid w:val="00E24571"/>
    <w:rsid w:val="00E2494C"/>
    <w:rsid w:val="00E24962"/>
    <w:rsid w:val="00E24AC2"/>
    <w:rsid w:val="00E24B99"/>
    <w:rsid w:val="00E24E47"/>
    <w:rsid w:val="00E25697"/>
    <w:rsid w:val="00E257B9"/>
    <w:rsid w:val="00E257DD"/>
    <w:rsid w:val="00E25863"/>
    <w:rsid w:val="00E26401"/>
    <w:rsid w:val="00E26C18"/>
    <w:rsid w:val="00E27D7A"/>
    <w:rsid w:val="00E303EA"/>
    <w:rsid w:val="00E30709"/>
    <w:rsid w:val="00E30851"/>
    <w:rsid w:val="00E31F62"/>
    <w:rsid w:val="00E32A3D"/>
    <w:rsid w:val="00E33679"/>
    <w:rsid w:val="00E33ACF"/>
    <w:rsid w:val="00E340D9"/>
    <w:rsid w:val="00E343D0"/>
    <w:rsid w:val="00E36E1C"/>
    <w:rsid w:val="00E37425"/>
    <w:rsid w:val="00E40063"/>
    <w:rsid w:val="00E403F2"/>
    <w:rsid w:val="00E40C57"/>
    <w:rsid w:val="00E41882"/>
    <w:rsid w:val="00E41B4F"/>
    <w:rsid w:val="00E41BA3"/>
    <w:rsid w:val="00E41CB6"/>
    <w:rsid w:val="00E422C6"/>
    <w:rsid w:val="00E423B7"/>
    <w:rsid w:val="00E423FC"/>
    <w:rsid w:val="00E42D8F"/>
    <w:rsid w:val="00E43392"/>
    <w:rsid w:val="00E438C8"/>
    <w:rsid w:val="00E43DDB"/>
    <w:rsid w:val="00E4439F"/>
    <w:rsid w:val="00E445BC"/>
    <w:rsid w:val="00E44C6A"/>
    <w:rsid w:val="00E459C9"/>
    <w:rsid w:val="00E46297"/>
    <w:rsid w:val="00E46EF8"/>
    <w:rsid w:val="00E47E1B"/>
    <w:rsid w:val="00E5016C"/>
    <w:rsid w:val="00E504D9"/>
    <w:rsid w:val="00E50588"/>
    <w:rsid w:val="00E50651"/>
    <w:rsid w:val="00E50C5B"/>
    <w:rsid w:val="00E5119E"/>
    <w:rsid w:val="00E513E1"/>
    <w:rsid w:val="00E52DA8"/>
    <w:rsid w:val="00E52E2D"/>
    <w:rsid w:val="00E531B8"/>
    <w:rsid w:val="00E531F6"/>
    <w:rsid w:val="00E53282"/>
    <w:rsid w:val="00E533FB"/>
    <w:rsid w:val="00E5508D"/>
    <w:rsid w:val="00E56B1E"/>
    <w:rsid w:val="00E571CA"/>
    <w:rsid w:val="00E57E2D"/>
    <w:rsid w:val="00E60D5E"/>
    <w:rsid w:val="00E61087"/>
    <w:rsid w:val="00E61623"/>
    <w:rsid w:val="00E61D6D"/>
    <w:rsid w:val="00E6248A"/>
    <w:rsid w:val="00E62E8F"/>
    <w:rsid w:val="00E635B5"/>
    <w:rsid w:val="00E63C5F"/>
    <w:rsid w:val="00E6405A"/>
    <w:rsid w:val="00E64338"/>
    <w:rsid w:val="00E64D0B"/>
    <w:rsid w:val="00E64F04"/>
    <w:rsid w:val="00E64F6D"/>
    <w:rsid w:val="00E65238"/>
    <w:rsid w:val="00E66710"/>
    <w:rsid w:val="00E66725"/>
    <w:rsid w:val="00E669AC"/>
    <w:rsid w:val="00E6746E"/>
    <w:rsid w:val="00E67EA9"/>
    <w:rsid w:val="00E70067"/>
    <w:rsid w:val="00E70841"/>
    <w:rsid w:val="00E70E6F"/>
    <w:rsid w:val="00E7209E"/>
    <w:rsid w:val="00E72100"/>
    <w:rsid w:val="00E7224F"/>
    <w:rsid w:val="00E731DE"/>
    <w:rsid w:val="00E74142"/>
    <w:rsid w:val="00E74270"/>
    <w:rsid w:val="00E747A4"/>
    <w:rsid w:val="00E748D5"/>
    <w:rsid w:val="00E748F1"/>
    <w:rsid w:val="00E74D4A"/>
    <w:rsid w:val="00E75C29"/>
    <w:rsid w:val="00E76505"/>
    <w:rsid w:val="00E77DEE"/>
    <w:rsid w:val="00E77F31"/>
    <w:rsid w:val="00E803EF"/>
    <w:rsid w:val="00E8073F"/>
    <w:rsid w:val="00E809A4"/>
    <w:rsid w:val="00E81288"/>
    <w:rsid w:val="00E819D7"/>
    <w:rsid w:val="00E81C88"/>
    <w:rsid w:val="00E8242D"/>
    <w:rsid w:val="00E82A9E"/>
    <w:rsid w:val="00E84D96"/>
    <w:rsid w:val="00E851D9"/>
    <w:rsid w:val="00E854E6"/>
    <w:rsid w:val="00E85798"/>
    <w:rsid w:val="00E85840"/>
    <w:rsid w:val="00E858DC"/>
    <w:rsid w:val="00E85B98"/>
    <w:rsid w:val="00E86146"/>
    <w:rsid w:val="00E86B88"/>
    <w:rsid w:val="00E86D56"/>
    <w:rsid w:val="00E9073A"/>
    <w:rsid w:val="00E91374"/>
    <w:rsid w:val="00E91FF9"/>
    <w:rsid w:val="00E92460"/>
    <w:rsid w:val="00E927B0"/>
    <w:rsid w:val="00E95539"/>
    <w:rsid w:val="00E95709"/>
    <w:rsid w:val="00E959D9"/>
    <w:rsid w:val="00E95AAD"/>
    <w:rsid w:val="00E96242"/>
    <w:rsid w:val="00E964C2"/>
    <w:rsid w:val="00E96EF3"/>
    <w:rsid w:val="00E96F45"/>
    <w:rsid w:val="00E9700C"/>
    <w:rsid w:val="00E97AA7"/>
    <w:rsid w:val="00E97FA4"/>
    <w:rsid w:val="00EA02DC"/>
    <w:rsid w:val="00EA1123"/>
    <w:rsid w:val="00EA22CB"/>
    <w:rsid w:val="00EA3B8D"/>
    <w:rsid w:val="00EA3FCC"/>
    <w:rsid w:val="00EA4080"/>
    <w:rsid w:val="00EA4245"/>
    <w:rsid w:val="00EA476E"/>
    <w:rsid w:val="00EA4922"/>
    <w:rsid w:val="00EA4F03"/>
    <w:rsid w:val="00EA5044"/>
    <w:rsid w:val="00EA509D"/>
    <w:rsid w:val="00EA6E6A"/>
    <w:rsid w:val="00EA734D"/>
    <w:rsid w:val="00EA78B3"/>
    <w:rsid w:val="00EB0555"/>
    <w:rsid w:val="00EB0B9F"/>
    <w:rsid w:val="00EB1448"/>
    <w:rsid w:val="00EB296A"/>
    <w:rsid w:val="00EB3166"/>
    <w:rsid w:val="00EB3ACD"/>
    <w:rsid w:val="00EB410D"/>
    <w:rsid w:val="00EB573C"/>
    <w:rsid w:val="00EB640C"/>
    <w:rsid w:val="00EB684E"/>
    <w:rsid w:val="00EB718F"/>
    <w:rsid w:val="00EB775C"/>
    <w:rsid w:val="00EB7BFE"/>
    <w:rsid w:val="00EB7D37"/>
    <w:rsid w:val="00EB7D91"/>
    <w:rsid w:val="00EC038C"/>
    <w:rsid w:val="00EC0697"/>
    <w:rsid w:val="00EC0A44"/>
    <w:rsid w:val="00EC0D24"/>
    <w:rsid w:val="00EC1115"/>
    <w:rsid w:val="00EC1FE5"/>
    <w:rsid w:val="00EC27AE"/>
    <w:rsid w:val="00EC418A"/>
    <w:rsid w:val="00EC422D"/>
    <w:rsid w:val="00EC4B82"/>
    <w:rsid w:val="00EC4E5F"/>
    <w:rsid w:val="00EC5093"/>
    <w:rsid w:val="00EC54AF"/>
    <w:rsid w:val="00EC5715"/>
    <w:rsid w:val="00EC686E"/>
    <w:rsid w:val="00EC6EA1"/>
    <w:rsid w:val="00EC7FA7"/>
    <w:rsid w:val="00ED000B"/>
    <w:rsid w:val="00ED030A"/>
    <w:rsid w:val="00ED07B2"/>
    <w:rsid w:val="00ED0891"/>
    <w:rsid w:val="00ED1CE1"/>
    <w:rsid w:val="00ED31DA"/>
    <w:rsid w:val="00ED371B"/>
    <w:rsid w:val="00ED37CA"/>
    <w:rsid w:val="00ED4B5D"/>
    <w:rsid w:val="00ED5044"/>
    <w:rsid w:val="00ED73FC"/>
    <w:rsid w:val="00ED7BA7"/>
    <w:rsid w:val="00ED7D5F"/>
    <w:rsid w:val="00EE16EC"/>
    <w:rsid w:val="00EE17BF"/>
    <w:rsid w:val="00EE30D2"/>
    <w:rsid w:val="00EE423F"/>
    <w:rsid w:val="00EE4B38"/>
    <w:rsid w:val="00EE53AA"/>
    <w:rsid w:val="00EE593E"/>
    <w:rsid w:val="00EE5BA3"/>
    <w:rsid w:val="00EE5F45"/>
    <w:rsid w:val="00EE69BC"/>
    <w:rsid w:val="00EE7A21"/>
    <w:rsid w:val="00EF06F5"/>
    <w:rsid w:val="00EF157C"/>
    <w:rsid w:val="00EF171F"/>
    <w:rsid w:val="00EF1A9D"/>
    <w:rsid w:val="00EF1E9A"/>
    <w:rsid w:val="00EF20EE"/>
    <w:rsid w:val="00EF24B1"/>
    <w:rsid w:val="00EF2697"/>
    <w:rsid w:val="00EF3357"/>
    <w:rsid w:val="00EF3846"/>
    <w:rsid w:val="00EF4266"/>
    <w:rsid w:val="00EF428C"/>
    <w:rsid w:val="00EF5362"/>
    <w:rsid w:val="00EF544B"/>
    <w:rsid w:val="00EF5568"/>
    <w:rsid w:val="00EF5790"/>
    <w:rsid w:val="00EF6387"/>
    <w:rsid w:val="00EF7284"/>
    <w:rsid w:val="00EF77B8"/>
    <w:rsid w:val="00EF784C"/>
    <w:rsid w:val="00F00087"/>
    <w:rsid w:val="00F00556"/>
    <w:rsid w:val="00F00DC3"/>
    <w:rsid w:val="00F012C6"/>
    <w:rsid w:val="00F02799"/>
    <w:rsid w:val="00F02C64"/>
    <w:rsid w:val="00F03AC3"/>
    <w:rsid w:val="00F04515"/>
    <w:rsid w:val="00F05A00"/>
    <w:rsid w:val="00F05F35"/>
    <w:rsid w:val="00F05F48"/>
    <w:rsid w:val="00F06570"/>
    <w:rsid w:val="00F06699"/>
    <w:rsid w:val="00F06DCB"/>
    <w:rsid w:val="00F0757B"/>
    <w:rsid w:val="00F07EEE"/>
    <w:rsid w:val="00F1048F"/>
    <w:rsid w:val="00F108F5"/>
    <w:rsid w:val="00F10B3A"/>
    <w:rsid w:val="00F11E21"/>
    <w:rsid w:val="00F12044"/>
    <w:rsid w:val="00F137A3"/>
    <w:rsid w:val="00F13CFD"/>
    <w:rsid w:val="00F13DC0"/>
    <w:rsid w:val="00F14AC2"/>
    <w:rsid w:val="00F14EFC"/>
    <w:rsid w:val="00F1504E"/>
    <w:rsid w:val="00F152BF"/>
    <w:rsid w:val="00F17E69"/>
    <w:rsid w:val="00F20121"/>
    <w:rsid w:val="00F2243A"/>
    <w:rsid w:val="00F231C0"/>
    <w:rsid w:val="00F23BEB"/>
    <w:rsid w:val="00F23C20"/>
    <w:rsid w:val="00F23C7F"/>
    <w:rsid w:val="00F24638"/>
    <w:rsid w:val="00F25285"/>
    <w:rsid w:val="00F25EF2"/>
    <w:rsid w:val="00F26993"/>
    <w:rsid w:val="00F26D8B"/>
    <w:rsid w:val="00F2723F"/>
    <w:rsid w:val="00F27C0F"/>
    <w:rsid w:val="00F27E42"/>
    <w:rsid w:val="00F300BF"/>
    <w:rsid w:val="00F3057E"/>
    <w:rsid w:val="00F31760"/>
    <w:rsid w:val="00F31F28"/>
    <w:rsid w:val="00F324C0"/>
    <w:rsid w:val="00F33000"/>
    <w:rsid w:val="00F3324E"/>
    <w:rsid w:val="00F335FC"/>
    <w:rsid w:val="00F3388C"/>
    <w:rsid w:val="00F33E9E"/>
    <w:rsid w:val="00F3417E"/>
    <w:rsid w:val="00F36496"/>
    <w:rsid w:val="00F36A1C"/>
    <w:rsid w:val="00F36AD8"/>
    <w:rsid w:val="00F37520"/>
    <w:rsid w:val="00F37920"/>
    <w:rsid w:val="00F379E1"/>
    <w:rsid w:val="00F37BD0"/>
    <w:rsid w:val="00F40063"/>
    <w:rsid w:val="00F40210"/>
    <w:rsid w:val="00F403B5"/>
    <w:rsid w:val="00F4055E"/>
    <w:rsid w:val="00F40DF3"/>
    <w:rsid w:val="00F413BD"/>
    <w:rsid w:val="00F416FE"/>
    <w:rsid w:val="00F419DB"/>
    <w:rsid w:val="00F422F0"/>
    <w:rsid w:val="00F43A50"/>
    <w:rsid w:val="00F45ABF"/>
    <w:rsid w:val="00F45DF6"/>
    <w:rsid w:val="00F466D1"/>
    <w:rsid w:val="00F46BE4"/>
    <w:rsid w:val="00F46D25"/>
    <w:rsid w:val="00F50330"/>
    <w:rsid w:val="00F51984"/>
    <w:rsid w:val="00F521D0"/>
    <w:rsid w:val="00F54E08"/>
    <w:rsid w:val="00F54F36"/>
    <w:rsid w:val="00F5539E"/>
    <w:rsid w:val="00F556B4"/>
    <w:rsid w:val="00F55B0A"/>
    <w:rsid w:val="00F55B40"/>
    <w:rsid w:val="00F55D59"/>
    <w:rsid w:val="00F55DF6"/>
    <w:rsid w:val="00F55EDE"/>
    <w:rsid w:val="00F5623E"/>
    <w:rsid w:val="00F57171"/>
    <w:rsid w:val="00F57613"/>
    <w:rsid w:val="00F57710"/>
    <w:rsid w:val="00F57846"/>
    <w:rsid w:val="00F57BA1"/>
    <w:rsid w:val="00F57E3F"/>
    <w:rsid w:val="00F6028A"/>
    <w:rsid w:val="00F61D3D"/>
    <w:rsid w:val="00F620DC"/>
    <w:rsid w:val="00F62E19"/>
    <w:rsid w:val="00F63759"/>
    <w:rsid w:val="00F646D2"/>
    <w:rsid w:val="00F64BD9"/>
    <w:rsid w:val="00F64CBE"/>
    <w:rsid w:val="00F6502C"/>
    <w:rsid w:val="00F66E54"/>
    <w:rsid w:val="00F6774E"/>
    <w:rsid w:val="00F67DB8"/>
    <w:rsid w:val="00F70236"/>
    <w:rsid w:val="00F703DE"/>
    <w:rsid w:val="00F707D3"/>
    <w:rsid w:val="00F71841"/>
    <w:rsid w:val="00F726BD"/>
    <w:rsid w:val="00F72D09"/>
    <w:rsid w:val="00F733CD"/>
    <w:rsid w:val="00F73D89"/>
    <w:rsid w:val="00F745CD"/>
    <w:rsid w:val="00F74785"/>
    <w:rsid w:val="00F748A7"/>
    <w:rsid w:val="00F74F51"/>
    <w:rsid w:val="00F757FB"/>
    <w:rsid w:val="00F7663C"/>
    <w:rsid w:val="00F8044F"/>
    <w:rsid w:val="00F8050E"/>
    <w:rsid w:val="00F80D14"/>
    <w:rsid w:val="00F81A63"/>
    <w:rsid w:val="00F82457"/>
    <w:rsid w:val="00F82489"/>
    <w:rsid w:val="00F8412F"/>
    <w:rsid w:val="00F84176"/>
    <w:rsid w:val="00F84C00"/>
    <w:rsid w:val="00F84CD7"/>
    <w:rsid w:val="00F84E8A"/>
    <w:rsid w:val="00F850B0"/>
    <w:rsid w:val="00F85E35"/>
    <w:rsid w:val="00F866C4"/>
    <w:rsid w:val="00F86F73"/>
    <w:rsid w:val="00F87CD1"/>
    <w:rsid w:val="00F90756"/>
    <w:rsid w:val="00F91C77"/>
    <w:rsid w:val="00F91F49"/>
    <w:rsid w:val="00F92431"/>
    <w:rsid w:val="00F924FA"/>
    <w:rsid w:val="00F9308D"/>
    <w:rsid w:val="00F93884"/>
    <w:rsid w:val="00F94E72"/>
    <w:rsid w:val="00F952D6"/>
    <w:rsid w:val="00F95900"/>
    <w:rsid w:val="00F961F6"/>
    <w:rsid w:val="00F965B6"/>
    <w:rsid w:val="00F96ABF"/>
    <w:rsid w:val="00F97DE2"/>
    <w:rsid w:val="00FA009A"/>
    <w:rsid w:val="00FA0382"/>
    <w:rsid w:val="00FA09AC"/>
    <w:rsid w:val="00FA14DA"/>
    <w:rsid w:val="00FA253C"/>
    <w:rsid w:val="00FA2C6C"/>
    <w:rsid w:val="00FA36A8"/>
    <w:rsid w:val="00FA4360"/>
    <w:rsid w:val="00FA44EB"/>
    <w:rsid w:val="00FA456A"/>
    <w:rsid w:val="00FA4813"/>
    <w:rsid w:val="00FA5202"/>
    <w:rsid w:val="00FA57C4"/>
    <w:rsid w:val="00FA6AA0"/>
    <w:rsid w:val="00FA6D5F"/>
    <w:rsid w:val="00FA7FA2"/>
    <w:rsid w:val="00FB017F"/>
    <w:rsid w:val="00FB04F5"/>
    <w:rsid w:val="00FB0F9A"/>
    <w:rsid w:val="00FB1636"/>
    <w:rsid w:val="00FB1B61"/>
    <w:rsid w:val="00FB2433"/>
    <w:rsid w:val="00FB3774"/>
    <w:rsid w:val="00FB3B0E"/>
    <w:rsid w:val="00FB4236"/>
    <w:rsid w:val="00FB4401"/>
    <w:rsid w:val="00FB464E"/>
    <w:rsid w:val="00FB4AF4"/>
    <w:rsid w:val="00FB6449"/>
    <w:rsid w:val="00FB67A8"/>
    <w:rsid w:val="00FB7B0A"/>
    <w:rsid w:val="00FB7C1C"/>
    <w:rsid w:val="00FB7EC5"/>
    <w:rsid w:val="00FC0B7F"/>
    <w:rsid w:val="00FC0DF5"/>
    <w:rsid w:val="00FC152F"/>
    <w:rsid w:val="00FC1B4D"/>
    <w:rsid w:val="00FC1FCA"/>
    <w:rsid w:val="00FC3AA3"/>
    <w:rsid w:val="00FC3B11"/>
    <w:rsid w:val="00FC4130"/>
    <w:rsid w:val="00FC4713"/>
    <w:rsid w:val="00FC48A5"/>
    <w:rsid w:val="00FC4D2C"/>
    <w:rsid w:val="00FC4F41"/>
    <w:rsid w:val="00FC4F94"/>
    <w:rsid w:val="00FC57CF"/>
    <w:rsid w:val="00FC5D0F"/>
    <w:rsid w:val="00FD06A4"/>
    <w:rsid w:val="00FD085B"/>
    <w:rsid w:val="00FD09A4"/>
    <w:rsid w:val="00FD23DD"/>
    <w:rsid w:val="00FD2DD5"/>
    <w:rsid w:val="00FD2DDC"/>
    <w:rsid w:val="00FD2F29"/>
    <w:rsid w:val="00FD341B"/>
    <w:rsid w:val="00FD3ADB"/>
    <w:rsid w:val="00FD3CBA"/>
    <w:rsid w:val="00FD45E0"/>
    <w:rsid w:val="00FD5298"/>
    <w:rsid w:val="00FD54B9"/>
    <w:rsid w:val="00FD594E"/>
    <w:rsid w:val="00FD5F7C"/>
    <w:rsid w:val="00FD661A"/>
    <w:rsid w:val="00FD673F"/>
    <w:rsid w:val="00FD7184"/>
    <w:rsid w:val="00FD72AB"/>
    <w:rsid w:val="00FD78CB"/>
    <w:rsid w:val="00FE004E"/>
    <w:rsid w:val="00FE00B0"/>
    <w:rsid w:val="00FE036B"/>
    <w:rsid w:val="00FE0CD3"/>
    <w:rsid w:val="00FE16E4"/>
    <w:rsid w:val="00FE2271"/>
    <w:rsid w:val="00FE2293"/>
    <w:rsid w:val="00FE22EE"/>
    <w:rsid w:val="00FE2318"/>
    <w:rsid w:val="00FE2364"/>
    <w:rsid w:val="00FE3EF7"/>
    <w:rsid w:val="00FE415E"/>
    <w:rsid w:val="00FE425C"/>
    <w:rsid w:val="00FE442C"/>
    <w:rsid w:val="00FE4BA8"/>
    <w:rsid w:val="00FE5057"/>
    <w:rsid w:val="00FE5F31"/>
    <w:rsid w:val="00FE6180"/>
    <w:rsid w:val="00FE6514"/>
    <w:rsid w:val="00FE653A"/>
    <w:rsid w:val="00FE6D6E"/>
    <w:rsid w:val="00FE7A83"/>
    <w:rsid w:val="00FF0103"/>
    <w:rsid w:val="00FF36E5"/>
    <w:rsid w:val="00FF37D9"/>
    <w:rsid w:val="00FF415B"/>
    <w:rsid w:val="00FF558C"/>
    <w:rsid w:val="00FF645D"/>
    <w:rsid w:val="00FF6879"/>
    <w:rsid w:val="00FF6FC4"/>
    <w:rsid w:val="00FF7938"/>
    <w:rsid w:val="00FF7D2E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B9AAE69"/>
  <w15:docId w15:val="{B30C4359-B909-45EE-8777-11D29C1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05D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AC3407"/>
    <w:pPr>
      <w:keepNext/>
      <w:ind w:left="-18" w:right="-108" w:firstLine="18"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AC3407"/>
    <w:pPr>
      <w:keepNext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AC3407"/>
    <w:pPr>
      <w:keepNext/>
      <w:jc w:val="thaiDistribute"/>
      <w:outlineLvl w:val="2"/>
    </w:pPr>
    <w:rPr>
      <w:rFonts w:ascii="Angsana New" w:hAnsi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AC3407"/>
    <w:pPr>
      <w:keepNext/>
      <w:jc w:val="center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AC3407"/>
    <w:pPr>
      <w:keepNext/>
      <w:jc w:val="thaiDistribute"/>
      <w:outlineLvl w:val="4"/>
    </w:pPr>
    <w:rPr>
      <w:rFonts w:ascii="Angsana New" w:hAnsi="Angsana New"/>
      <w:b/>
      <w:bCs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AC3407"/>
    <w:pPr>
      <w:keepNext/>
      <w:jc w:val="thaiDistribute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qFormat/>
    <w:rsid w:val="00AC3407"/>
    <w:pPr>
      <w:keepNext/>
      <w:jc w:val="thaiDistribute"/>
      <w:outlineLvl w:val="6"/>
    </w:pPr>
    <w:rPr>
      <w:rFonts w:ascii="Angsana New" w:hAnsi="Angsana New"/>
      <w:b/>
      <w:bCs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AC3407"/>
    <w:pPr>
      <w:keepNext/>
      <w:jc w:val="center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AC3407"/>
    <w:pPr>
      <w:keepNext/>
      <w:pBdr>
        <w:bottom w:val="single" w:sz="4" w:space="1" w:color="auto"/>
      </w:pBdr>
      <w:ind w:right="-126"/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34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C3407"/>
  </w:style>
  <w:style w:type="paragraph" w:styleId="Header">
    <w:name w:val="header"/>
    <w:basedOn w:val="Normal"/>
    <w:link w:val="HeaderChar"/>
    <w:rsid w:val="00AC3407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rsid w:val="00AC3407"/>
    <w:pPr>
      <w:ind w:left="360" w:hanging="360"/>
    </w:pPr>
  </w:style>
  <w:style w:type="paragraph" w:styleId="BodyText">
    <w:name w:val="Body Text"/>
    <w:basedOn w:val="Normal"/>
    <w:rsid w:val="00AC3407"/>
    <w:pPr>
      <w:overflowPunct/>
      <w:autoSpaceDE/>
      <w:autoSpaceDN/>
      <w:adjustRightInd/>
      <w:jc w:val="thaiDistribute"/>
      <w:textAlignment w:val="auto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AC3407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Indent">
    <w:name w:val="Body Text Indent"/>
    <w:basedOn w:val="Normal"/>
    <w:rsid w:val="00AC3407"/>
    <w:pPr>
      <w:tabs>
        <w:tab w:val="left" w:pos="360"/>
        <w:tab w:val="left" w:pos="2880"/>
      </w:tabs>
      <w:spacing w:before="120" w:after="24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AC3407"/>
    <w:pPr>
      <w:tabs>
        <w:tab w:val="left" w:pos="900"/>
      </w:tabs>
      <w:spacing w:before="120" w:after="120"/>
      <w:ind w:left="360" w:right="58"/>
      <w:jc w:val="thaiDistribute"/>
    </w:pPr>
    <w:rPr>
      <w:rFonts w:ascii="Angsana New" w:hAnsi="Angsana New"/>
      <w:sz w:val="32"/>
      <w:szCs w:val="32"/>
    </w:rPr>
  </w:style>
  <w:style w:type="paragraph" w:customStyle="1" w:styleId="a">
    <w:name w:val="???????????"/>
    <w:basedOn w:val="Normal"/>
    <w:rsid w:val="008F469E"/>
    <w:pPr>
      <w:ind w:right="386"/>
    </w:pPr>
    <w:rPr>
      <w:rFonts w:cs="CordiaUPC"/>
      <w:sz w:val="28"/>
      <w:szCs w:val="28"/>
    </w:rPr>
  </w:style>
  <w:style w:type="paragraph" w:styleId="Caption">
    <w:name w:val="caption"/>
    <w:basedOn w:val="Normal"/>
    <w:next w:val="Normal"/>
    <w:qFormat/>
    <w:rsid w:val="00F64BD9"/>
    <w:pPr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7D15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093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B296A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E036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F50EC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5F50EC"/>
    <w:rPr>
      <w:rFonts w:asci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701C6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01C61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977EF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E0D59"/>
    <w:pPr>
      <w:ind w:left="720"/>
      <w:contextualSpacing/>
    </w:pPr>
    <w:rPr>
      <w:szCs w:val="30"/>
    </w:rPr>
  </w:style>
  <w:style w:type="paragraph" w:customStyle="1" w:styleId="yiv147913816msonormal">
    <w:name w:val="yiv147913816msonormal"/>
    <w:basedOn w:val="Normal"/>
    <w:rsid w:val="00273D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273D07"/>
  </w:style>
  <w:style w:type="paragraph" w:styleId="BodyTextIndent2">
    <w:name w:val="Body Text Indent 2"/>
    <w:basedOn w:val="Normal"/>
    <w:link w:val="BodyTextIndent2Char"/>
    <w:rsid w:val="00B26081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B26081"/>
    <w:rPr>
      <w:rFonts w:ascii="Times New Roman"/>
      <w:sz w:val="24"/>
      <w:szCs w:val="30"/>
    </w:rPr>
  </w:style>
  <w:style w:type="paragraph" w:customStyle="1" w:styleId="block">
    <w:name w:val="block"/>
    <w:aliases w:val="b"/>
    <w:basedOn w:val="BodyText"/>
    <w:rsid w:val="00C40442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21">
    <w:name w:val="2.1"/>
    <w:basedOn w:val="Normal"/>
    <w:rsid w:val="00C40442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paragraph" w:styleId="DocumentMap">
    <w:name w:val="Document Map"/>
    <w:basedOn w:val="Normal"/>
    <w:link w:val="DocumentMapChar"/>
    <w:rsid w:val="00ED089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D0891"/>
    <w:rPr>
      <w:rFonts w:ascii="Tahoma" w:hAnsi="Tahoma"/>
      <w:sz w:val="16"/>
    </w:rPr>
  </w:style>
  <w:style w:type="character" w:customStyle="1" w:styleId="HeaderChar">
    <w:name w:val="Header Char"/>
    <w:link w:val="Header"/>
    <w:rsid w:val="0057338C"/>
    <w:rPr>
      <w:rFonts w:ascii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691CCC"/>
    <w:rPr>
      <w:rFonts w:hAnsi="Times New Roman"/>
      <w:sz w:val="20"/>
      <w:szCs w:val="20"/>
    </w:rPr>
  </w:style>
  <w:style w:type="character" w:customStyle="1" w:styleId="FootnoteTextChar">
    <w:name w:val="Footnote Text Char"/>
    <w:link w:val="FootnoteText"/>
    <w:rsid w:val="00691CCC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rsid w:val="00F620D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620DC"/>
    <w:rPr>
      <w:rFonts w:ascii="Times New Roman"/>
      <w:sz w:val="16"/>
    </w:rPr>
  </w:style>
  <w:style w:type="paragraph" w:styleId="NormalWeb">
    <w:name w:val="Normal (Web)"/>
    <w:basedOn w:val="Normal"/>
    <w:uiPriority w:val="99"/>
    <w:unhideWhenUsed/>
    <w:rsid w:val="009C7777"/>
    <w:rPr>
      <w:rFonts w:hAnsi="Times New Roman"/>
      <w:szCs w:val="30"/>
    </w:rPr>
  </w:style>
  <w:style w:type="character" w:customStyle="1" w:styleId="FooterChar">
    <w:name w:val="Footer Char"/>
    <w:link w:val="Footer"/>
    <w:uiPriority w:val="99"/>
    <w:rsid w:val="00C01B19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1B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1B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B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1B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347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5266D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AA3F4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omsiri.ketthet\Desktop\CNT_FS%20corrections\2008%20Revised%20by%20SK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8C6B4-F2B3-44F1-8B22-49FE3A62A1C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223966</vt:lpwstr>
  </property>
  <property fmtid="{D5CDD505-2E9C-101B-9397-08002B2CF9AE}" pid="4" name="OptimizationTime">
    <vt:lpwstr>20210225_1945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2008 Revised by SKT.dot</Template>
  <TotalTime>368</TotalTime>
  <Pages>63</Pages>
  <Words>15348</Words>
  <Characters>87489</Characters>
  <Application>Microsoft Office Word</Application>
  <DocSecurity>0</DocSecurity>
  <Lines>729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 ซินเท็ค คอนสตรัคชั่น จำกัด (มหาชน)</vt:lpstr>
      <vt:lpstr>บริษัท สยาม ซินเท็ค คอนสตรัคชั่น จำกัด (มหาชน)</vt:lpstr>
    </vt:vector>
  </TitlesOfParts>
  <Company>e&amp;y</Company>
  <LinksUpToDate>false</LinksUpToDate>
  <CharactersWithSpaces>102632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 ซินเท็ค คอนสตรัคชั่น จำกัด (มหาชน)</dc:title>
  <dc:creator>YourNameHere</dc:creator>
  <cp:lastModifiedBy>Daughtrat Wongsangthip</cp:lastModifiedBy>
  <cp:revision>93</cp:revision>
  <cp:lastPrinted>2021-02-23T02:18:00Z</cp:lastPrinted>
  <dcterms:created xsi:type="dcterms:W3CDTF">2021-02-14T01:00:00Z</dcterms:created>
  <dcterms:modified xsi:type="dcterms:W3CDTF">2021-02-25T12:32:00Z</dcterms:modified>
</cp:coreProperties>
</file>